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B70600E" w14:textId="77777777" w:rsidR="00A9042E" w:rsidRDefault="007706E7" w:rsidP="00571ED7">
      <w:pPr>
        <w:spacing w:after="0"/>
        <w:jc w:val="both"/>
        <w:rPr>
          <w:rFonts w:ascii="Sony Sketch EF" w:hAnsi="Sony Sketch EF" w:cs="Sony Sketch EF"/>
          <w:b/>
          <w:sz w:val="52"/>
          <w:szCs w:val="52"/>
        </w:rPr>
      </w:pPr>
      <w:r>
        <w:rPr>
          <w:rFonts w:ascii="Sony Sketch EF" w:hAnsi="Sony Sketch EF" w:cs="Sony Sketch EF"/>
          <w:b/>
          <w:noProof/>
          <w:sz w:val="52"/>
          <w:szCs w:val="52"/>
          <w:lang w:val="en-PH" w:eastAsia="en-PH"/>
        </w:rPr>
        <mc:AlternateContent>
          <mc:Choice Requires="wpg">
            <w:drawing>
              <wp:anchor distT="0" distB="0" distL="114300" distR="114300" simplePos="0" relativeHeight="251725824" behindDoc="0" locked="0" layoutInCell="1" allowOverlap="1" wp14:anchorId="1E9DA40D" wp14:editId="20AB4703">
                <wp:simplePos x="0" y="0"/>
                <wp:positionH relativeFrom="column">
                  <wp:posOffset>-598800</wp:posOffset>
                </wp:positionH>
                <wp:positionV relativeFrom="paragraph">
                  <wp:posOffset>-1915795</wp:posOffset>
                </wp:positionV>
                <wp:extent cx="10843255" cy="10664825"/>
                <wp:effectExtent l="0" t="0" r="0" b="3175"/>
                <wp:wrapNone/>
                <wp:docPr id="14" name="Group 14"/>
                <wp:cNvGraphicFramePr/>
                <a:graphic xmlns:a="http://schemas.openxmlformats.org/drawingml/2006/main">
                  <a:graphicData uri="http://schemas.microsoft.com/office/word/2010/wordprocessingGroup">
                    <wpg:wgp>
                      <wpg:cNvGrpSpPr/>
                      <wpg:grpSpPr>
                        <a:xfrm>
                          <a:off x="0" y="0"/>
                          <a:ext cx="10843255" cy="10664825"/>
                          <a:chOff x="0" y="0"/>
                          <a:chExt cx="10843255" cy="10664825"/>
                        </a:xfrm>
                      </wpg:grpSpPr>
                      <pic:pic xmlns:pic="http://schemas.openxmlformats.org/drawingml/2006/picture">
                        <pic:nvPicPr>
                          <pic:cNvPr id="33" name="Picture 33"/>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3303900" y="0"/>
                            <a:ext cx="7539355" cy="10664825"/>
                          </a:xfrm>
                          <a:prstGeom prst="rect">
                            <a:avLst/>
                          </a:prstGeom>
                        </pic:spPr>
                      </pic:pic>
                      <pic:pic xmlns:pic="http://schemas.openxmlformats.org/drawingml/2006/picture">
                        <pic:nvPicPr>
                          <pic:cNvPr id="4" name="Picture 4"/>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1551300" y="2371725"/>
                            <a:ext cx="3072765" cy="900430"/>
                          </a:xfrm>
                          <a:prstGeom prst="rect">
                            <a:avLst/>
                          </a:prstGeom>
                        </pic:spPr>
                      </pic:pic>
                      <wps:wsp>
                        <wps:cNvPr id="217" name="Text Box 2"/>
                        <wps:cNvSpPr txBox="1">
                          <a:spLocks noChangeArrowheads="1"/>
                        </wps:cNvSpPr>
                        <wps:spPr bwMode="auto">
                          <a:xfrm>
                            <a:off x="1551300" y="4267200"/>
                            <a:ext cx="5628005" cy="1071880"/>
                          </a:xfrm>
                          <a:prstGeom prst="rect">
                            <a:avLst/>
                          </a:prstGeom>
                          <a:noFill/>
                          <a:ln w="9525">
                            <a:noFill/>
                            <a:miter lim="800000"/>
                            <a:headEnd/>
                            <a:tailEnd/>
                          </a:ln>
                        </wps:spPr>
                        <wps:txbx>
                          <w:txbxContent>
                            <w:p w14:paraId="48D8A1E9" w14:textId="73CEA7C3" w:rsidR="009C1316" w:rsidRPr="008508CE" w:rsidRDefault="009D3325" w:rsidP="008508CE">
                              <w:pPr>
                                <w:rPr>
                                  <w:rFonts w:ascii="Lato" w:hAnsi="Lato"/>
                                  <w:b/>
                                  <w:sz w:val="52"/>
                                  <w:szCs w:val="30"/>
                                </w:rPr>
                              </w:pPr>
                              <w:r>
                                <w:rPr>
                                  <w:rFonts w:ascii="Lato" w:hAnsi="Lato"/>
                                  <w:b/>
                                  <w:sz w:val="52"/>
                                  <w:szCs w:val="30"/>
                                </w:rPr>
                                <w:t xml:space="preserve">General Serial File Transfer </w:t>
                              </w:r>
                              <w:r w:rsidR="00174A37">
                                <w:rPr>
                                  <w:rFonts w:ascii="Lato" w:hAnsi="Lato"/>
                                  <w:b/>
                                  <w:sz w:val="52"/>
                                  <w:szCs w:val="30"/>
                                </w:rPr>
                                <w:t>f</w:t>
                              </w:r>
                              <w:r>
                                <w:rPr>
                                  <w:rFonts w:ascii="Lato" w:hAnsi="Lato"/>
                                  <w:b/>
                                  <w:sz w:val="52"/>
                                  <w:szCs w:val="30"/>
                                </w:rPr>
                                <w:t>rom PC to Display Module</w:t>
                              </w:r>
                              <w:r w:rsidR="00280AC1">
                                <w:rPr>
                                  <w:rFonts w:ascii="Lato" w:hAnsi="Lato"/>
                                  <w:b/>
                                  <w:sz w:val="52"/>
                                  <w:szCs w:val="30"/>
                                </w:rPr>
                                <w:t xml:space="preserve"> uSD Card</w:t>
                              </w:r>
                            </w:p>
                          </w:txbxContent>
                        </wps:txbx>
                        <wps:bodyPr rot="0" vert="horz" wrap="square" lIns="91440" tIns="45720" rIns="91440" bIns="45720" anchor="t" anchorCtr="0">
                          <a:noAutofit/>
                        </wps:bodyPr>
                      </wps:wsp>
                      <wps:wsp>
                        <wps:cNvPr id="10" name="Text Box 2"/>
                        <wps:cNvSpPr txBox="1">
                          <a:spLocks noChangeArrowheads="1"/>
                        </wps:cNvSpPr>
                        <wps:spPr bwMode="auto">
                          <a:xfrm rot="5400000">
                            <a:off x="-4354200" y="4695825"/>
                            <a:ext cx="9716400" cy="1008000"/>
                          </a:xfrm>
                          <a:prstGeom prst="rect">
                            <a:avLst/>
                          </a:prstGeom>
                          <a:solidFill>
                            <a:srgbClr val="C00000"/>
                          </a:solidFill>
                          <a:ln w="9525">
                            <a:noFill/>
                            <a:miter lim="800000"/>
                            <a:headEnd/>
                            <a:tailEnd/>
                          </a:ln>
                        </wps:spPr>
                        <wps:txbx>
                          <w:txbxContent>
                            <w:p w14:paraId="5245C690" w14:textId="77777777" w:rsidR="009C1316" w:rsidRPr="007F3391" w:rsidRDefault="009C1316" w:rsidP="00C82238">
                              <w:pPr>
                                <w:shd w:val="clear" w:color="auto" w:fill="C00000"/>
                                <w:jc w:val="center"/>
                                <w:rPr>
                                  <w:rFonts w:ascii="Lato Bold" w:hAnsi="Lato Bold" w:cs="Sony Sketch EF"/>
                                  <w:b/>
                                  <w:spacing w:val="100"/>
                                  <w:sz w:val="72"/>
                                  <w:szCs w:val="94"/>
                                </w:rPr>
                              </w:pPr>
                              <w:r w:rsidRPr="007F3391">
                                <w:rPr>
                                  <w:rFonts w:ascii="Lato Bold" w:hAnsi="Lato Bold" w:cs="Sony Sketch EF"/>
                                  <w:b/>
                                  <w:spacing w:val="100"/>
                                  <w:sz w:val="72"/>
                                  <w:szCs w:val="94"/>
                                </w:rPr>
                                <w:t>APPLICATION NOTES</w:t>
                              </w:r>
                            </w:p>
                          </w:txbxContent>
                        </wps:txbx>
                        <wps:bodyPr rot="0" vert="horz" wrap="square" lIns="91440" tIns="45720" rIns="91440" bIns="45720" anchor="ctr" anchorCtr="0">
                          <a:noAutofit/>
                        </wps:bodyPr>
                      </wps:wsp>
                      <wps:wsp>
                        <wps:cNvPr id="11" name="Text Box 2"/>
                        <wps:cNvSpPr txBox="1">
                          <a:spLocks noChangeArrowheads="1"/>
                        </wps:cNvSpPr>
                        <wps:spPr bwMode="auto">
                          <a:xfrm>
                            <a:off x="1551300" y="6115050"/>
                            <a:ext cx="4227195" cy="467360"/>
                          </a:xfrm>
                          <a:prstGeom prst="rect">
                            <a:avLst/>
                          </a:prstGeom>
                          <a:noFill/>
                          <a:ln w="9525">
                            <a:noFill/>
                            <a:miter lim="800000"/>
                            <a:headEnd/>
                            <a:tailEnd/>
                          </a:ln>
                        </wps:spPr>
                        <wps:txbx>
                          <w:txbxContent>
                            <w:p w14:paraId="6AE47E8F" w14:textId="741D32E2" w:rsidR="009C1316" w:rsidRPr="003B10C9" w:rsidRDefault="009C1316" w:rsidP="009C1316">
                              <w:pPr>
                                <w:rPr>
                                  <w:rFonts w:ascii="Lato" w:hAnsi="Lato"/>
                                  <w:b/>
                                  <w:sz w:val="20"/>
                                  <w:szCs w:val="20"/>
                                </w:rPr>
                              </w:pPr>
                              <w:r w:rsidRPr="003B10C9">
                                <w:rPr>
                                  <w:rFonts w:ascii="Lato" w:hAnsi="Lato"/>
                                  <w:sz w:val="20"/>
                                  <w:szCs w:val="20"/>
                                </w:rPr>
                                <w:t>DOCUMENT DATE:</w:t>
                              </w:r>
                              <w:r>
                                <w:rPr>
                                  <w:rFonts w:ascii="Lato" w:hAnsi="Lato"/>
                                  <w:b/>
                                  <w:sz w:val="20"/>
                                  <w:szCs w:val="20"/>
                                </w:rPr>
                                <w:tab/>
                              </w:r>
                              <w:r>
                                <w:rPr>
                                  <w:rFonts w:ascii="Lato" w:hAnsi="Lato"/>
                                  <w:b/>
                                  <w:sz w:val="20"/>
                                  <w:szCs w:val="20"/>
                                </w:rPr>
                                <w:tab/>
                              </w:r>
                              <w:r w:rsidR="002020E4">
                                <w:rPr>
                                  <w:rFonts w:ascii="Lato Black" w:hAnsi="Lato Black"/>
                                  <w:b/>
                                  <w:sz w:val="20"/>
                                  <w:szCs w:val="20"/>
                                </w:rPr>
                                <w:t>2</w:t>
                              </w:r>
                              <w:r w:rsidR="002020E4">
                                <w:rPr>
                                  <w:rFonts w:ascii="Lato Black" w:hAnsi="Lato Black"/>
                                  <w:b/>
                                  <w:sz w:val="20"/>
                                  <w:szCs w:val="20"/>
                                  <w:vertAlign w:val="superscript"/>
                                </w:rPr>
                                <w:t>nd</w:t>
                              </w:r>
                              <w:r w:rsidR="009D3325">
                                <w:rPr>
                                  <w:rFonts w:ascii="Lato Black" w:hAnsi="Lato Black"/>
                                  <w:b/>
                                  <w:sz w:val="20"/>
                                  <w:szCs w:val="20"/>
                                </w:rPr>
                                <w:t xml:space="preserve"> </w:t>
                              </w:r>
                              <w:r w:rsidR="002020E4">
                                <w:rPr>
                                  <w:rFonts w:ascii="Lato Black" w:hAnsi="Lato Black"/>
                                  <w:b/>
                                  <w:sz w:val="20"/>
                                  <w:szCs w:val="20"/>
                                </w:rPr>
                                <w:t>May</w:t>
                              </w:r>
                              <w:r w:rsidRPr="003B10C9">
                                <w:rPr>
                                  <w:rFonts w:ascii="Lato Black" w:hAnsi="Lato Black"/>
                                  <w:b/>
                                  <w:sz w:val="20"/>
                                  <w:szCs w:val="20"/>
                                </w:rPr>
                                <w:t xml:space="preserve"> 20</w:t>
                              </w:r>
                              <w:r w:rsidR="009D3325">
                                <w:rPr>
                                  <w:rFonts w:ascii="Lato Black" w:hAnsi="Lato Black"/>
                                  <w:b/>
                                  <w:sz w:val="20"/>
                                  <w:szCs w:val="20"/>
                                </w:rPr>
                                <w:t>20</w:t>
                              </w:r>
                              <w:r w:rsidRPr="003B10C9">
                                <w:rPr>
                                  <w:rFonts w:ascii="Lato Black" w:hAnsi="Lato Black"/>
                                  <w:b/>
                                  <w:sz w:val="20"/>
                                  <w:szCs w:val="20"/>
                                </w:rPr>
                                <w:br/>
                              </w:r>
                              <w:r w:rsidRPr="003B10C9">
                                <w:rPr>
                                  <w:rFonts w:ascii="Lato" w:hAnsi="Lato"/>
                                  <w:sz w:val="20"/>
                                  <w:szCs w:val="20"/>
                                </w:rPr>
                                <w:t>DOCUMENT REVISION:</w:t>
                              </w:r>
                              <w:r>
                                <w:rPr>
                                  <w:rFonts w:ascii="Lato" w:hAnsi="Lato"/>
                                  <w:b/>
                                  <w:sz w:val="20"/>
                                  <w:szCs w:val="20"/>
                                </w:rPr>
                                <w:tab/>
                              </w:r>
                              <w:r w:rsidR="00AF4A19">
                                <w:rPr>
                                  <w:rFonts w:ascii="Lato" w:hAnsi="Lato"/>
                                  <w:b/>
                                  <w:sz w:val="20"/>
                                  <w:szCs w:val="20"/>
                                </w:rPr>
                                <w:tab/>
                              </w:r>
                              <w:r w:rsidR="00903B2A">
                                <w:rPr>
                                  <w:rFonts w:ascii="Lato Black" w:hAnsi="Lato Black"/>
                                  <w:b/>
                                  <w:sz w:val="20"/>
                                  <w:szCs w:val="20"/>
                                </w:rPr>
                                <w:t>1.</w:t>
                              </w:r>
                              <w:r w:rsidR="00302C70">
                                <w:rPr>
                                  <w:rFonts w:ascii="Lato Black" w:hAnsi="Lato Black"/>
                                  <w:b/>
                                  <w:sz w:val="20"/>
                                  <w:szCs w:val="20"/>
                                </w:rPr>
                                <w:t>2</w:t>
                              </w:r>
                            </w:p>
                          </w:txbxContent>
                        </wps:txbx>
                        <wps:bodyPr rot="0" vert="horz" wrap="square" lIns="91440" tIns="45720" rIns="91440" bIns="45720" anchor="t" anchorCtr="0">
                          <a:noAutofit/>
                        </wps:bodyPr>
                      </wps:wsp>
                      <wps:wsp>
                        <wps:cNvPr id="32" name="Text Box 2"/>
                        <wps:cNvSpPr txBox="1">
                          <a:spLocks noChangeArrowheads="1"/>
                        </wps:cNvSpPr>
                        <wps:spPr bwMode="auto">
                          <a:xfrm>
                            <a:off x="3380100" y="8048625"/>
                            <a:ext cx="4227195" cy="257175"/>
                          </a:xfrm>
                          <a:prstGeom prst="rect">
                            <a:avLst/>
                          </a:prstGeom>
                          <a:noFill/>
                          <a:ln w="9525">
                            <a:noFill/>
                            <a:miter lim="800000"/>
                            <a:headEnd/>
                            <a:tailEnd/>
                          </a:ln>
                        </wps:spPr>
                        <wps:txbx>
                          <w:txbxContent>
                            <w:p w14:paraId="3155E4F0" w14:textId="77777777" w:rsidR="009C1316" w:rsidRPr="0022195C" w:rsidRDefault="009C1316" w:rsidP="009C1316">
                              <w:pPr>
                                <w:jc w:val="center"/>
                                <w:rPr>
                                  <w:rFonts w:ascii="Lato Black" w:hAnsi="Lato Black"/>
                                  <w:spacing w:val="80"/>
                                  <w:sz w:val="18"/>
                                  <w:szCs w:val="20"/>
                                </w:rPr>
                              </w:pPr>
                              <w:r w:rsidRPr="0022195C">
                                <w:rPr>
                                  <w:rFonts w:ascii="Lato Black" w:hAnsi="Lato Black"/>
                                  <w:spacing w:val="80"/>
                                  <w:sz w:val="18"/>
                                  <w:szCs w:val="20"/>
                                </w:rPr>
                                <w:t>WWW.4DSYSTEMS.COM.AU</w:t>
                              </w:r>
                            </w:p>
                          </w:txbxContent>
                        </wps:txbx>
                        <wps:bodyPr rot="0" vert="horz" wrap="square" lIns="91440" tIns="45720" rIns="91440" bIns="45720" anchor="t" anchorCtr="0">
                          <a:noAutofit/>
                        </wps:bodyPr>
                      </wps:wsp>
                    </wpg:wgp>
                  </a:graphicData>
                </a:graphic>
              </wp:anchor>
            </w:drawing>
          </mc:Choice>
          <mc:Fallback>
            <w:pict>
              <v:group w14:anchorId="1E9DA40D" id="Group 14" o:spid="_x0000_s1026" style="position:absolute;left:0;text-align:left;margin-left:-47.15pt;margin-top:-150.85pt;width:853.8pt;height:839.75pt;z-index:251725824" coordsize="108432,106648"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&#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">
                <v:shape id="Picture 33" o:spid="_x0000_s1027" type="#_x0000_t75" style="position:absolute;left:33039;width:75393;height:106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">
                  <v:imagedata r:id="rId10" o:title=""/>
                </v:shape>
                <v:shape id="Picture 4" o:spid="_x0000_s1028" type="#_x0000_t75" style="position:absolute;left:15513;top:23717;width:30727;height:90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">
                  <v:imagedata r:id="rId11" o:title=""/>
                </v:shape>
                <v:shapetype id="_x0000_t202" coordsize="21600,21600" o:spt="202" path="m,l,21600r21600,l21600,xe">
                  <v:stroke joinstyle="miter"/>
                  <v:path gradientshapeok="t" o:connecttype="rect"/>
                </v:shapetype>
                <v:shape id="_x0000_s1029" type="#_x0000_t202" style="position:absolute;left:15513;top:42672;width:56280;height:107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48D8A1E9" w14:textId="73CEA7C3" w:rsidR="009C1316" w:rsidRPr="008508CE" w:rsidRDefault="009D3325" w:rsidP="008508CE">
                        <w:pPr>
                          <w:rPr>
                            <w:rFonts w:ascii="Lato" w:hAnsi="Lato"/>
                            <w:b/>
                            <w:sz w:val="52"/>
                            <w:szCs w:val="30"/>
                          </w:rPr>
                        </w:pPr>
                        <w:r>
                          <w:rPr>
                            <w:rFonts w:ascii="Lato" w:hAnsi="Lato"/>
                            <w:b/>
                            <w:sz w:val="52"/>
                            <w:szCs w:val="30"/>
                          </w:rPr>
                          <w:t xml:space="preserve">General Serial File Transfer </w:t>
                        </w:r>
                        <w:r w:rsidR="00174A37">
                          <w:rPr>
                            <w:rFonts w:ascii="Lato" w:hAnsi="Lato"/>
                            <w:b/>
                            <w:sz w:val="52"/>
                            <w:szCs w:val="30"/>
                          </w:rPr>
                          <w:t>f</w:t>
                        </w:r>
                        <w:r>
                          <w:rPr>
                            <w:rFonts w:ascii="Lato" w:hAnsi="Lato"/>
                            <w:b/>
                            <w:sz w:val="52"/>
                            <w:szCs w:val="30"/>
                          </w:rPr>
                          <w:t>rom PC to Display Module</w:t>
                        </w:r>
                        <w:r w:rsidR="00280AC1">
                          <w:rPr>
                            <w:rFonts w:ascii="Lato" w:hAnsi="Lato"/>
                            <w:b/>
                            <w:sz w:val="52"/>
                            <w:szCs w:val="30"/>
                          </w:rPr>
                          <w:t xml:space="preserve"> uSD Card</w:t>
                        </w:r>
                      </w:p>
                    </w:txbxContent>
                  </v:textbox>
                </v:shape>
                <v:shape id="_x0000_s1030" type="#_x0000_t202" style="position:absolute;left:-43542;top:46958;width:97164;height:1008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" fillcolor="#c00000" stroked="f">
                  <v:textbox>
                    <w:txbxContent>
                      <w:p w14:paraId="5245C690" w14:textId="77777777" w:rsidR="009C1316" w:rsidRPr="007F3391" w:rsidRDefault="009C1316" w:rsidP="00C82238">
                        <w:pPr>
                          <w:shd w:val="clear" w:color="auto" w:fill="C00000"/>
                          <w:jc w:val="center"/>
                          <w:rPr>
                            <w:rFonts w:ascii="Lato Bold" w:hAnsi="Lato Bold" w:cs="Sony Sketch EF"/>
                            <w:b/>
                            <w:spacing w:val="100"/>
                            <w:sz w:val="72"/>
                            <w:szCs w:val="94"/>
                          </w:rPr>
                        </w:pPr>
                        <w:r w:rsidRPr="007F3391">
                          <w:rPr>
                            <w:rFonts w:ascii="Lato Bold" w:hAnsi="Lato Bold" w:cs="Sony Sketch EF"/>
                            <w:b/>
                            <w:spacing w:val="100"/>
                            <w:sz w:val="72"/>
                            <w:szCs w:val="94"/>
                          </w:rPr>
                          <w:t>APPLICATION NOTES</w:t>
                        </w:r>
                      </w:p>
                    </w:txbxContent>
                  </v:textbox>
                </v:shape>
                <v:shape id="_x0000_s1031" type="#_x0000_t202" style="position:absolute;left:15513;top:61150;width:42271;height:46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p w14:paraId="6AE47E8F" w14:textId="741D32E2" w:rsidR="009C1316" w:rsidRPr="003B10C9" w:rsidRDefault="009C1316" w:rsidP="009C1316">
                        <w:pPr>
                          <w:rPr>
                            <w:rFonts w:ascii="Lato" w:hAnsi="Lato"/>
                            <w:b/>
                            <w:sz w:val="20"/>
                            <w:szCs w:val="20"/>
                          </w:rPr>
                        </w:pPr>
                        <w:r w:rsidRPr="003B10C9">
                          <w:rPr>
                            <w:rFonts w:ascii="Lato" w:hAnsi="Lato"/>
                            <w:sz w:val="20"/>
                            <w:szCs w:val="20"/>
                          </w:rPr>
                          <w:t>DOCUMENT DATE:</w:t>
                        </w:r>
                        <w:r>
                          <w:rPr>
                            <w:rFonts w:ascii="Lato" w:hAnsi="Lato"/>
                            <w:b/>
                            <w:sz w:val="20"/>
                            <w:szCs w:val="20"/>
                          </w:rPr>
                          <w:tab/>
                        </w:r>
                        <w:r>
                          <w:rPr>
                            <w:rFonts w:ascii="Lato" w:hAnsi="Lato"/>
                            <w:b/>
                            <w:sz w:val="20"/>
                            <w:szCs w:val="20"/>
                          </w:rPr>
                          <w:tab/>
                        </w:r>
                        <w:r w:rsidR="002020E4">
                          <w:rPr>
                            <w:rFonts w:ascii="Lato Black" w:hAnsi="Lato Black"/>
                            <w:b/>
                            <w:sz w:val="20"/>
                            <w:szCs w:val="20"/>
                          </w:rPr>
                          <w:t>2</w:t>
                        </w:r>
                        <w:r w:rsidR="002020E4">
                          <w:rPr>
                            <w:rFonts w:ascii="Lato Black" w:hAnsi="Lato Black"/>
                            <w:b/>
                            <w:sz w:val="20"/>
                            <w:szCs w:val="20"/>
                            <w:vertAlign w:val="superscript"/>
                          </w:rPr>
                          <w:t>nd</w:t>
                        </w:r>
                        <w:r w:rsidR="009D3325">
                          <w:rPr>
                            <w:rFonts w:ascii="Lato Black" w:hAnsi="Lato Black"/>
                            <w:b/>
                            <w:sz w:val="20"/>
                            <w:szCs w:val="20"/>
                          </w:rPr>
                          <w:t xml:space="preserve"> </w:t>
                        </w:r>
                        <w:r w:rsidR="002020E4">
                          <w:rPr>
                            <w:rFonts w:ascii="Lato Black" w:hAnsi="Lato Black"/>
                            <w:b/>
                            <w:sz w:val="20"/>
                            <w:szCs w:val="20"/>
                          </w:rPr>
                          <w:t>May</w:t>
                        </w:r>
                        <w:r w:rsidRPr="003B10C9">
                          <w:rPr>
                            <w:rFonts w:ascii="Lato Black" w:hAnsi="Lato Black"/>
                            <w:b/>
                            <w:sz w:val="20"/>
                            <w:szCs w:val="20"/>
                          </w:rPr>
                          <w:t xml:space="preserve"> 20</w:t>
                        </w:r>
                        <w:r w:rsidR="009D3325">
                          <w:rPr>
                            <w:rFonts w:ascii="Lato Black" w:hAnsi="Lato Black"/>
                            <w:b/>
                            <w:sz w:val="20"/>
                            <w:szCs w:val="20"/>
                          </w:rPr>
                          <w:t>20</w:t>
                        </w:r>
                        <w:r w:rsidRPr="003B10C9">
                          <w:rPr>
                            <w:rFonts w:ascii="Lato Black" w:hAnsi="Lato Black"/>
                            <w:b/>
                            <w:sz w:val="20"/>
                            <w:szCs w:val="20"/>
                          </w:rPr>
                          <w:br/>
                        </w:r>
                        <w:r w:rsidRPr="003B10C9">
                          <w:rPr>
                            <w:rFonts w:ascii="Lato" w:hAnsi="Lato"/>
                            <w:sz w:val="20"/>
                            <w:szCs w:val="20"/>
                          </w:rPr>
                          <w:t>DOCUMENT REVISION:</w:t>
                        </w:r>
                        <w:r>
                          <w:rPr>
                            <w:rFonts w:ascii="Lato" w:hAnsi="Lato"/>
                            <w:b/>
                            <w:sz w:val="20"/>
                            <w:szCs w:val="20"/>
                          </w:rPr>
                          <w:tab/>
                        </w:r>
                        <w:r w:rsidR="00AF4A19">
                          <w:rPr>
                            <w:rFonts w:ascii="Lato" w:hAnsi="Lato"/>
                            <w:b/>
                            <w:sz w:val="20"/>
                            <w:szCs w:val="20"/>
                          </w:rPr>
                          <w:tab/>
                        </w:r>
                        <w:r w:rsidR="00903B2A">
                          <w:rPr>
                            <w:rFonts w:ascii="Lato Black" w:hAnsi="Lato Black"/>
                            <w:b/>
                            <w:sz w:val="20"/>
                            <w:szCs w:val="20"/>
                          </w:rPr>
                          <w:t>1.</w:t>
                        </w:r>
                        <w:r w:rsidR="00302C70">
                          <w:rPr>
                            <w:rFonts w:ascii="Lato Black" w:hAnsi="Lato Black"/>
                            <w:b/>
                            <w:sz w:val="20"/>
                            <w:szCs w:val="20"/>
                          </w:rPr>
                          <w:t>2</w:t>
                        </w:r>
                      </w:p>
                    </w:txbxContent>
                  </v:textbox>
                </v:shape>
                <v:shape id="_x0000_s1032" type="#_x0000_t202" style="position:absolute;left:33801;top:80486;width:42271;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3155E4F0" w14:textId="77777777" w:rsidR="009C1316" w:rsidRPr="0022195C" w:rsidRDefault="009C1316" w:rsidP="009C1316">
                        <w:pPr>
                          <w:jc w:val="center"/>
                          <w:rPr>
                            <w:rFonts w:ascii="Lato Black" w:hAnsi="Lato Black"/>
                            <w:spacing w:val="80"/>
                            <w:sz w:val="18"/>
                            <w:szCs w:val="20"/>
                          </w:rPr>
                        </w:pPr>
                        <w:r w:rsidRPr="0022195C">
                          <w:rPr>
                            <w:rFonts w:ascii="Lato Black" w:hAnsi="Lato Black"/>
                            <w:spacing w:val="80"/>
                            <w:sz w:val="18"/>
                            <w:szCs w:val="20"/>
                          </w:rPr>
                          <w:t>WWW.4DSYSTEMS.COM.AU</w:t>
                        </w:r>
                      </w:p>
                    </w:txbxContent>
                  </v:textbox>
                </v:shape>
              </v:group>
            </w:pict>
          </mc:Fallback>
        </mc:AlternateContent>
      </w:r>
      <w:r w:rsidR="009A5A84">
        <w:rPr>
          <w:rFonts w:ascii="Sony Sketch EF" w:hAnsi="Sony Sketch EF" w:cs="Sony Sketch EF"/>
          <w:b/>
          <w:sz w:val="52"/>
          <w:szCs w:val="52"/>
        </w:rPr>
        <w:t>`</w:t>
      </w:r>
    </w:p>
    <w:p w14:paraId="2121EA3B" w14:textId="77777777" w:rsidR="003E7DB3" w:rsidRDefault="003E7DB3" w:rsidP="00571ED7">
      <w:pPr>
        <w:spacing w:after="0"/>
        <w:jc w:val="both"/>
        <w:rPr>
          <w:rFonts w:ascii="Sony Sketch EF" w:hAnsi="Sony Sketch EF" w:cs="Sony Sketch EF"/>
          <w:b/>
          <w:sz w:val="52"/>
          <w:szCs w:val="52"/>
        </w:rPr>
      </w:pPr>
    </w:p>
    <w:p w14:paraId="2D2397B3" w14:textId="77777777" w:rsidR="00571ED7" w:rsidRDefault="00571ED7">
      <w:pPr>
        <w:sectPr w:rsidR="00571ED7" w:rsidSect="00D40C0A">
          <w:footerReference w:type="default" r:id="rId12"/>
          <w:pgSz w:w="16838" w:h="11906" w:orient="landscape"/>
          <w:pgMar w:top="720" w:right="720" w:bottom="720" w:left="720" w:header="708" w:footer="708" w:gutter="0"/>
          <w:cols w:space="708"/>
          <w:titlePg/>
          <w:docGrid w:linePitch="360"/>
        </w:sectPr>
      </w:pPr>
    </w:p>
    <w:p w14:paraId="497F85B1" w14:textId="77777777" w:rsidR="009D3325" w:rsidRPr="00061C40" w:rsidRDefault="009D3325" w:rsidP="00742DC8">
      <w:pPr>
        <w:pStyle w:val="Heading1"/>
        <w:spacing w:before="0"/>
        <w:ind w:firstLine="142"/>
      </w:pPr>
      <w:bookmarkStart w:id="0" w:name="_Toc433712033"/>
      <w:bookmarkStart w:id="1" w:name="_Toc32931068"/>
      <w:r>
        <w:lastRenderedPageBreak/>
        <w:t>Description</w:t>
      </w:r>
      <w:bookmarkEnd w:id="0"/>
      <w:bookmarkEnd w:id="1"/>
    </w:p>
    <w:p w14:paraId="68ED2159" w14:textId="15FFA58D" w:rsidR="009D3325" w:rsidRDefault="009D3325" w:rsidP="009D3325">
      <w:pPr>
        <w:spacing w:after="0"/>
        <w:jc w:val="both"/>
        <w:rPr>
          <w:sz w:val="24"/>
          <w:szCs w:val="24"/>
        </w:rPr>
      </w:pPr>
      <w:r w:rsidRPr="00D32387">
        <w:rPr>
          <w:sz w:val="24"/>
          <w:szCs w:val="24"/>
        </w:rPr>
        <w:t xml:space="preserve">This </w:t>
      </w:r>
      <w:r>
        <w:rPr>
          <w:sz w:val="24"/>
          <w:szCs w:val="24"/>
        </w:rPr>
        <w:t>a</w:t>
      </w:r>
      <w:r w:rsidRPr="00D32387">
        <w:rPr>
          <w:sz w:val="24"/>
          <w:szCs w:val="24"/>
        </w:rPr>
        <w:t xml:space="preserve">pplication </w:t>
      </w:r>
      <w:r>
        <w:rPr>
          <w:sz w:val="24"/>
          <w:szCs w:val="24"/>
        </w:rPr>
        <w:t>note shows how to transfer files from the PC to a uSD card mounted on the display module through the programming module.</w:t>
      </w:r>
    </w:p>
    <w:p w14:paraId="6C253D0E" w14:textId="77777777" w:rsidR="009D3325" w:rsidRDefault="009D3325" w:rsidP="009D3325">
      <w:pPr>
        <w:spacing w:after="0"/>
        <w:jc w:val="both"/>
        <w:rPr>
          <w:sz w:val="24"/>
          <w:szCs w:val="24"/>
        </w:rPr>
      </w:pPr>
    </w:p>
    <w:p w14:paraId="08AC948C" w14:textId="77777777" w:rsidR="005A5ED3" w:rsidRDefault="005A5ED3" w:rsidP="005A5ED3">
      <w:pPr>
        <w:pStyle w:val="Texte"/>
      </w:pPr>
      <w:r w:rsidRPr="006E4EA0">
        <w:t>Before getting started, the following are required:</w:t>
      </w:r>
    </w:p>
    <w:p w14:paraId="5FCB79D4" w14:textId="77777777" w:rsidR="005A5ED3" w:rsidRDefault="005A5ED3" w:rsidP="005A5ED3">
      <w:pPr>
        <w:pStyle w:val="Texte"/>
      </w:pPr>
    </w:p>
    <w:p w14:paraId="1C0D91FC" w14:textId="77777777" w:rsidR="005A5ED3" w:rsidRDefault="005A5ED3" w:rsidP="005A5ED3">
      <w:pPr>
        <w:pStyle w:val="Texte"/>
        <w:rPr>
          <w:b/>
          <w:bCs/>
        </w:rPr>
      </w:pPr>
      <w:r w:rsidRPr="00703141">
        <w:rPr>
          <w:b/>
          <w:bCs/>
        </w:rPr>
        <w:t>Hardware</w:t>
      </w:r>
    </w:p>
    <w:p w14:paraId="4FA62D77" w14:textId="77777777" w:rsidR="005A5ED3" w:rsidRDefault="005A5ED3" w:rsidP="005A5ED3">
      <w:pPr>
        <w:pStyle w:val="Texte"/>
        <w:numPr>
          <w:ilvl w:val="0"/>
          <w:numId w:val="16"/>
        </w:numPr>
      </w:pPr>
      <w:r w:rsidRPr="006F3C10">
        <w:t xml:space="preserve">Any </w:t>
      </w:r>
      <w:hyperlink r:id="rId13" w:history="1">
        <w:r w:rsidRPr="006F3C10">
          <w:rPr>
            <w:rStyle w:val="Hyperlink"/>
          </w:rPr>
          <w:t>4D Systems display module</w:t>
        </w:r>
      </w:hyperlink>
      <w:r w:rsidRPr="006F3C10">
        <w:t xml:space="preserve"> powered by any of the following processors</w:t>
      </w:r>
      <w:r>
        <w:t>:</w:t>
      </w:r>
    </w:p>
    <w:p w14:paraId="5DC165D6" w14:textId="5F6CAE6A" w:rsidR="008B3261" w:rsidRDefault="008B3261" w:rsidP="005A5ED3">
      <w:pPr>
        <w:pStyle w:val="Texte"/>
        <w:numPr>
          <w:ilvl w:val="1"/>
          <w:numId w:val="16"/>
        </w:numPr>
      </w:pPr>
      <w:r>
        <w:t>Picaso</w:t>
      </w:r>
    </w:p>
    <w:p w14:paraId="352AFB8F" w14:textId="77777777" w:rsidR="005A5ED3" w:rsidRDefault="005A5ED3" w:rsidP="005A5ED3">
      <w:pPr>
        <w:pStyle w:val="Texte"/>
        <w:numPr>
          <w:ilvl w:val="1"/>
          <w:numId w:val="16"/>
        </w:numPr>
      </w:pPr>
      <w:r>
        <w:t>Diablo16</w:t>
      </w:r>
    </w:p>
    <w:p w14:paraId="4D0161CF" w14:textId="77777777" w:rsidR="005A5ED3" w:rsidRPr="006F3C10" w:rsidRDefault="005A5ED3" w:rsidP="005A5ED3">
      <w:pPr>
        <w:pStyle w:val="Texte"/>
        <w:numPr>
          <w:ilvl w:val="1"/>
          <w:numId w:val="16"/>
        </w:numPr>
      </w:pPr>
      <w:r>
        <w:t>Pixxi28/44</w:t>
      </w:r>
    </w:p>
    <w:p w14:paraId="49121944" w14:textId="77777777" w:rsidR="005A5ED3" w:rsidRPr="00F712F6" w:rsidRDefault="002E7F39" w:rsidP="005A5ED3">
      <w:pPr>
        <w:pStyle w:val="Texte"/>
        <w:numPr>
          <w:ilvl w:val="0"/>
          <w:numId w:val="16"/>
        </w:numPr>
        <w:rPr>
          <w:b/>
          <w:bCs/>
        </w:rPr>
      </w:pPr>
      <w:hyperlink r:id="rId14" w:history="1">
        <w:r w:rsidR="005A5ED3" w:rsidRPr="00F712F6">
          <w:rPr>
            <w:rStyle w:val="Hyperlink"/>
          </w:rPr>
          <w:t>Programming Adaptor for target display module</w:t>
        </w:r>
      </w:hyperlink>
    </w:p>
    <w:p w14:paraId="56602217" w14:textId="77777777" w:rsidR="005A5ED3" w:rsidRPr="00973662" w:rsidRDefault="002E7F39" w:rsidP="005A5ED3">
      <w:pPr>
        <w:pStyle w:val="Texte"/>
        <w:numPr>
          <w:ilvl w:val="0"/>
          <w:numId w:val="16"/>
        </w:numPr>
        <w:rPr>
          <w:rStyle w:val="Hyperlink"/>
          <w:b/>
          <w:bCs/>
        </w:rPr>
      </w:pPr>
      <w:hyperlink r:id="rId15" w:history="1">
        <w:r w:rsidR="005A5ED3" w:rsidRPr="00F712F6">
          <w:rPr>
            <w:rStyle w:val="Hyperlink"/>
          </w:rPr>
          <w:t>uSD Card</w:t>
        </w:r>
      </w:hyperlink>
    </w:p>
    <w:p w14:paraId="4108A4C5" w14:textId="77777777" w:rsidR="005A5ED3" w:rsidRPr="00973662" w:rsidRDefault="005A5ED3" w:rsidP="005A5ED3">
      <w:pPr>
        <w:pStyle w:val="Texte"/>
        <w:numPr>
          <w:ilvl w:val="0"/>
          <w:numId w:val="16"/>
        </w:numPr>
        <w:rPr>
          <w:b/>
          <w:bCs/>
        </w:rPr>
      </w:pPr>
      <w:r>
        <w:rPr>
          <w:rStyle w:val="Hyperlink"/>
        </w:rPr>
        <w:t>USB Card Reader</w:t>
      </w:r>
    </w:p>
    <w:p w14:paraId="03A6004C" w14:textId="77777777" w:rsidR="005A5ED3" w:rsidRPr="00703141" w:rsidRDefault="005A5ED3" w:rsidP="005A5ED3">
      <w:pPr>
        <w:pStyle w:val="Texte"/>
        <w:rPr>
          <w:b/>
          <w:bCs/>
        </w:rPr>
      </w:pPr>
    </w:p>
    <w:p w14:paraId="12661836" w14:textId="77777777" w:rsidR="005A5ED3" w:rsidRDefault="005A5ED3" w:rsidP="005A5ED3">
      <w:pPr>
        <w:pStyle w:val="Texte"/>
        <w:rPr>
          <w:b/>
          <w:bCs/>
        </w:rPr>
      </w:pPr>
      <w:r w:rsidRPr="00703141">
        <w:rPr>
          <w:b/>
          <w:bCs/>
        </w:rPr>
        <w:t>Software</w:t>
      </w:r>
    </w:p>
    <w:p w14:paraId="71BB96B9" w14:textId="77777777" w:rsidR="005A5ED3" w:rsidRPr="00703141" w:rsidRDefault="002E7F39" w:rsidP="005A5ED3">
      <w:pPr>
        <w:pStyle w:val="Texte"/>
        <w:numPr>
          <w:ilvl w:val="0"/>
          <w:numId w:val="16"/>
        </w:numPr>
        <w:rPr>
          <w:b/>
          <w:bCs/>
        </w:rPr>
      </w:pPr>
      <w:hyperlink r:id="rId16" w:history="1">
        <w:r w:rsidR="005A5ED3" w:rsidRPr="00F712F6">
          <w:rPr>
            <w:rStyle w:val="Hyperlink"/>
          </w:rPr>
          <w:t>Workshop4</w:t>
        </w:r>
      </w:hyperlink>
    </w:p>
    <w:p w14:paraId="44921F82" w14:textId="77777777" w:rsidR="005A5ED3" w:rsidRDefault="005A5ED3" w:rsidP="005A5ED3">
      <w:pPr>
        <w:pStyle w:val="Texte"/>
      </w:pPr>
    </w:p>
    <w:p w14:paraId="34CF9213" w14:textId="77777777" w:rsidR="005A5ED3" w:rsidRDefault="005A5ED3" w:rsidP="005A5ED3">
      <w:pPr>
        <w:pStyle w:val="Texte"/>
        <w:keepNext/>
      </w:pPr>
      <w:r>
        <w:t xml:space="preserve">This application note comes with one (1) </w:t>
      </w:r>
      <w:proofErr w:type="spellStart"/>
      <w:r>
        <w:t>ViSi</w:t>
      </w:r>
      <w:proofErr w:type="spellEnd"/>
      <w:r>
        <w:t>-Genie project:</w:t>
      </w:r>
    </w:p>
    <w:p w14:paraId="1A23A032" w14:textId="4E0CB73F" w:rsidR="005A5ED3" w:rsidRDefault="009E1849" w:rsidP="005A5ED3">
      <w:pPr>
        <w:pStyle w:val="Texte"/>
        <w:keepNext/>
        <w:numPr>
          <w:ilvl w:val="0"/>
          <w:numId w:val="17"/>
        </w:numPr>
        <w:ind w:left="426"/>
      </w:pPr>
      <w:r>
        <w:t>4D-AN-00001</w:t>
      </w:r>
      <w:r w:rsidR="005A5ED3" w:rsidRPr="006306F2">
        <w:t>.4DGenie</w:t>
      </w:r>
    </w:p>
    <w:p w14:paraId="63C567F7" w14:textId="77777777" w:rsidR="005A5ED3" w:rsidRDefault="005A5ED3" w:rsidP="005A5ED3">
      <w:pPr>
        <w:pStyle w:val="Texte"/>
      </w:pPr>
    </w:p>
    <w:p w14:paraId="27326BB6" w14:textId="77777777" w:rsidR="005A5ED3" w:rsidRPr="009E3808" w:rsidRDefault="005A5ED3" w:rsidP="005A5ED3">
      <w:pPr>
        <w:pStyle w:val="4DNote"/>
      </w:pPr>
      <w:r w:rsidRPr="009E3808">
        <w:t>Using a non-4D programming interface could damage the processor and void the warranty.</w:t>
      </w:r>
    </w:p>
    <w:p w14:paraId="3B9C9F11" w14:textId="77777777" w:rsidR="000B74D7" w:rsidRDefault="000B74D7" w:rsidP="009D3325">
      <w:pPr>
        <w:spacing w:after="0"/>
        <w:jc w:val="both"/>
        <w:rPr>
          <w:sz w:val="24"/>
          <w:szCs w:val="24"/>
        </w:rPr>
      </w:pPr>
    </w:p>
    <w:p w14:paraId="028F13D0" w14:textId="77777777" w:rsidR="00A9042E" w:rsidRDefault="00A9042E" w:rsidP="00A9042E">
      <w:pPr>
        <w:spacing w:after="0"/>
        <w:jc w:val="both"/>
        <w:rPr>
          <w:sz w:val="24"/>
          <w:szCs w:val="24"/>
        </w:rPr>
      </w:pPr>
    </w:p>
    <w:p w14:paraId="1AF43EBB" w14:textId="77777777" w:rsidR="000B74D7" w:rsidRDefault="000B74D7" w:rsidP="0018253D">
      <w:pPr>
        <w:spacing w:after="0"/>
        <w:jc w:val="both"/>
        <w:rPr>
          <w:sz w:val="24"/>
          <w:szCs w:val="24"/>
        </w:rPr>
      </w:pPr>
    </w:p>
    <w:p w14:paraId="27174DF3" w14:textId="1B412A75" w:rsidR="0039717A" w:rsidRDefault="0039717A" w:rsidP="00742DC8">
      <w:pPr>
        <w:pStyle w:val="Heading1"/>
        <w:ind w:firstLine="142"/>
      </w:pPr>
      <w:bookmarkStart w:id="2" w:name="_Toc32931069"/>
      <w:r>
        <w:t>Content</w:t>
      </w:r>
      <w:bookmarkEnd w:id="2"/>
    </w:p>
    <w:sdt>
      <w:sdtPr>
        <w:rPr>
          <w:rFonts w:asciiTheme="majorHAnsi" w:eastAsiaTheme="majorEastAsia" w:hAnsiTheme="majorHAnsi" w:cstheme="majorBidi"/>
          <w:b w:val="0"/>
          <w:bCs/>
          <w:noProof w:val="0"/>
          <w:color w:val="365F91" w:themeColor="accent1" w:themeShade="BF"/>
          <w:sz w:val="28"/>
          <w:szCs w:val="28"/>
        </w:rPr>
        <w:id w:val="738757189"/>
        <w:docPartObj>
          <w:docPartGallery w:val="Table of Contents"/>
          <w:docPartUnique/>
        </w:docPartObj>
      </w:sdtPr>
      <w:sdtEndPr>
        <w:rPr>
          <w:rFonts w:asciiTheme="minorHAnsi" w:eastAsiaTheme="minorEastAsia" w:hAnsiTheme="minorHAnsi" w:cstheme="minorBidi"/>
          <w:b/>
          <w:bCs w:val="0"/>
          <w:noProof/>
          <w:color w:val="auto"/>
          <w:sz w:val="22"/>
          <w:szCs w:val="22"/>
        </w:rPr>
      </w:sdtEndPr>
      <w:sdtContent>
        <w:p w14:paraId="549DEB42" w14:textId="276FF3E2" w:rsidR="006F1474" w:rsidRDefault="0039717A">
          <w:pPr>
            <w:pStyle w:val="TOC1"/>
            <w:rPr>
              <w:b w:val="0"/>
              <w:lang w:val="en-PH" w:eastAsia="en-PH"/>
            </w:rPr>
          </w:pPr>
          <w:r>
            <w:fldChar w:fldCharType="begin"/>
          </w:r>
          <w:r>
            <w:instrText xml:space="preserve"> TOC \o "1-3" \h \z \u </w:instrText>
          </w:r>
          <w:r>
            <w:fldChar w:fldCharType="separate"/>
          </w:r>
          <w:hyperlink w:anchor="_Toc32931068" w:history="1">
            <w:r w:rsidR="006F1474" w:rsidRPr="00CB276B">
              <w:rPr>
                <w:rStyle w:val="Hyperlink"/>
              </w:rPr>
              <w:t>Description</w:t>
            </w:r>
            <w:r w:rsidR="006F1474">
              <w:rPr>
                <w:webHidden/>
              </w:rPr>
              <w:tab/>
            </w:r>
            <w:r w:rsidR="006F1474">
              <w:rPr>
                <w:webHidden/>
              </w:rPr>
              <w:fldChar w:fldCharType="begin"/>
            </w:r>
            <w:r w:rsidR="006F1474">
              <w:rPr>
                <w:webHidden/>
              </w:rPr>
              <w:instrText xml:space="preserve"> PAGEREF _Toc32931068 \h </w:instrText>
            </w:r>
            <w:r w:rsidR="006F1474">
              <w:rPr>
                <w:webHidden/>
              </w:rPr>
            </w:r>
            <w:r w:rsidR="006F1474">
              <w:rPr>
                <w:webHidden/>
              </w:rPr>
              <w:fldChar w:fldCharType="separate"/>
            </w:r>
            <w:r w:rsidR="002B061B">
              <w:rPr>
                <w:webHidden/>
              </w:rPr>
              <w:t>2</w:t>
            </w:r>
            <w:r w:rsidR="006F1474">
              <w:rPr>
                <w:webHidden/>
              </w:rPr>
              <w:fldChar w:fldCharType="end"/>
            </w:r>
          </w:hyperlink>
        </w:p>
        <w:p w14:paraId="4957365E" w14:textId="5205533A" w:rsidR="006F1474" w:rsidRDefault="002E7F39">
          <w:pPr>
            <w:pStyle w:val="TOC1"/>
            <w:rPr>
              <w:b w:val="0"/>
              <w:lang w:val="en-PH" w:eastAsia="en-PH"/>
            </w:rPr>
          </w:pPr>
          <w:hyperlink w:anchor="_Toc32931069" w:history="1">
            <w:r w:rsidR="006F1474" w:rsidRPr="00CB276B">
              <w:rPr>
                <w:rStyle w:val="Hyperlink"/>
              </w:rPr>
              <w:t>Content</w:t>
            </w:r>
            <w:r w:rsidR="006F1474">
              <w:rPr>
                <w:webHidden/>
              </w:rPr>
              <w:tab/>
            </w:r>
            <w:r w:rsidR="006F1474">
              <w:rPr>
                <w:webHidden/>
              </w:rPr>
              <w:fldChar w:fldCharType="begin"/>
            </w:r>
            <w:r w:rsidR="006F1474">
              <w:rPr>
                <w:webHidden/>
              </w:rPr>
              <w:instrText xml:space="preserve"> PAGEREF _Toc32931069 \h </w:instrText>
            </w:r>
            <w:r w:rsidR="006F1474">
              <w:rPr>
                <w:webHidden/>
              </w:rPr>
            </w:r>
            <w:r w:rsidR="006F1474">
              <w:rPr>
                <w:webHidden/>
              </w:rPr>
              <w:fldChar w:fldCharType="separate"/>
            </w:r>
            <w:r w:rsidR="002B061B">
              <w:rPr>
                <w:webHidden/>
              </w:rPr>
              <w:t>2</w:t>
            </w:r>
            <w:r w:rsidR="006F1474">
              <w:rPr>
                <w:webHidden/>
              </w:rPr>
              <w:fldChar w:fldCharType="end"/>
            </w:r>
          </w:hyperlink>
        </w:p>
        <w:p w14:paraId="31CD8380" w14:textId="656FCF43" w:rsidR="006F1474" w:rsidRDefault="002E7F39">
          <w:pPr>
            <w:pStyle w:val="TOC1"/>
            <w:rPr>
              <w:b w:val="0"/>
              <w:lang w:val="en-PH" w:eastAsia="en-PH"/>
            </w:rPr>
          </w:pPr>
          <w:hyperlink w:anchor="_Toc32931070" w:history="1">
            <w:r w:rsidR="006F1474" w:rsidRPr="00CB276B">
              <w:rPr>
                <w:rStyle w:val="Hyperlink"/>
              </w:rPr>
              <w:t>Application Overview</w:t>
            </w:r>
            <w:r w:rsidR="006F1474">
              <w:rPr>
                <w:webHidden/>
              </w:rPr>
              <w:tab/>
            </w:r>
            <w:r w:rsidR="006F1474">
              <w:rPr>
                <w:webHidden/>
              </w:rPr>
              <w:fldChar w:fldCharType="begin"/>
            </w:r>
            <w:r w:rsidR="006F1474">
              <w:rPr>
                <w:webHidden/>
              </w:rPr>
              <w:instrText xml:space="preserve"> PAGEREF _Toc32931070 \h </w:instrText>
            </w:r>
            <w:r w:rsidR="006F1474">
              <w:rPr>
                <w:webHidden/>
              </w:rPr>
            </w:r>
            <w:r w:rsidR="006F1474">
              <w:rPr>
                <w:webHidden/>
              </w:rPr>
              <w:fldChar w:fldCharType="separate"/>
            </w:r>
            <w:r w:rsidR="002B061B">
              <w:rPr>
                <w:webHidden/>
              </w:rPr>
              <w:t>3</w:t>
            </w:r>
            <w:r w:rsidR="006F1474">
              <w:rPr>
                <w:webHidden/>
              </w:rPr>
              <w:fldChar w:fldCharType="end"/>
            </w:r>
          </w:hyperlink>
        </w:p>
        <w:p w14:paraId="343A86B0" w14:textId="7F3153D2" w:rsidR="006F1474" w:rsidRDefault="002E7F39">
          <w:pPr>
            <w:pStyle w:val="TOC1"/>
            <w:rPr>
              <w:b w:val="0"/>
              <w:lang w:val="en-PH" w:eastAsia="en-PH"/>
            </w:rPr>
          </w:pPr>
          <w:hyperlink w:anchor="_Toc32931071" w:history="1">
            <w:r w:rsidR="006F1474" w:rsidRPr="00CB276B">
              <w:rPr>
                <w:rStyle w:val="Hyperlink"/>
              </w:rPr>
              <w:t>Instructions</w:t>
            </w:r>
            <w:r w:rsidR="006F1474">
              <w:rPr>
                <w:webHidden/>
              </w:rPr>
              <w:tab/>
            </w:r>
            <w:r w:rsidR="006F1474">
              <w:rPr>
                <w:webHidden/>
              </w:rPr>
              <w:fldChar w:fldCharType="begin"/>
            </w:r>
            <w:r w:rsidR="006F1474">
              <w:rPr>
                <w:webHidden/>
              </w:rPr>
              <w:instrText xml:space="preserve"> PAGEREF _Toc32931071 \h </w:instrText>
            </w:r>
            <w:r w:rsidR="006F1474">
              <w:rPr>
                <w:webHidden/>
              </w:rPr>
            </w:r>
            <w:r w:rsidR="006F1474">
              <w:rPr>
                <w:webHidden/>
              </w:rPr>
              <w:fldChar w:fldCharType="separate"/>
            </w:r>
            <w:r w:rsidR="002B061B">
              <w:rPr>
                <w:webHidden/>
              </w:rPr>
              <w:t>3</w:t>
            </w:r>
            <w:r w:rsidR="006F1474">
              <w:rPr>
                <w:webHidden/>
              </w:rPr>
              <w:fldChar w:fldCharType="end"/>
            </w:r>
          </w:hyperlink>
        </w:p>
        <w:p w14:paraId="444DE8D3" w14:textId="4843C017" w:rsidR="006F1474" w:rsidRDefault="002E7F39">
          <w:pPr>
            <w:pStyle w:val="TOC2"/>
            <w:rPr>
              <w:b w:val="0"/>
              <w:i w:val="0"/>
              <w:lang w:val="en-PH" w:eastAsia="en-PH"/>
            </w:rPr>
          </w:pPr>
          <w:hyperlink w:anchor="_Toc32931072" w:history="1">
            <w:r w:rsidR="006F1474" w:rsidRPr="00CB276B">
              <w:rPr>
                <w:rStyle w:val="Hyperlink"/>
              </w:rPr>
              <w:t>Setup</w:t>
            </w:r>
            <w:r w:rsidR="006F1474">
              <w:rPr>
                <w:webHidden/>
              </w:rPr>
              <w:tab/>
            </w:r>
            <w:r w:rsidR="006F1474">
              <w:rPr>
                <w:webHidden/>
              </w:rPr>
              <w:fldChar w:fldCharType="begin"/>
            </w:r>
            <w:r w:rsidR="006F1474">
              <w:rPr>
                <w:webHidden/>
              </w:rPr>
              <w:instrText xml:space="preserve"> PAGEREF _Toc32931072 \h </w:instrText>
            </w:r>
            <w:r w:rsidR="006F1474">
              <w:rPr>
                <w:webHidden/>
              </w:rPr>
            </w:r>
            <w:r w:rsidR="006F1474">
              <w:rPr>
                <w:webHidden/>
              </w:rPr>
              <w:fldChar w:fldCharType="separate"/>
            </w:r>
            <w:r w:rsidR="002B061B">
              <w:rPr>
                <w:webHidden/>
              </w:rPr>
              <w:t>3</w:t>
            </w:r>
            <w:r w:rsidR="006F1474">
              <w:rPr>
                <w:webHidden/>
              </w:rPr>
              <w:fldChar w:fldCharType="end"/>
            </w:r>
          </w:hyperlink>
        </w:p>
        <w:p w14:paraId="7BE9CD27" w14:textId="5DE903F2" w:rsidR="006F1474" w:rsidRDefault="002E7F39">
          <w:pPr>
            <w:pStyle w:val="TOC2"/>
            <w:rPr>
              <w:b w:val="0"/>
              <w:i w:val="0"/>
              <w:lang w:val="en-PH" w:eastAsia="en-PH"/>
            </w:rPr>
          </w:pPr>
          <w:hyperlink w:anchor="_Toc32931073" w:history="1">
            <w:r w:rsidR="006F1474" w:rsidRPr="00CB276B">
              <w:rPr>
                <w:rStyle w:val="Hyperlink"/>
              </w:rPr>
              <w:t>Open the Project File</w:t>
            </w:r>
            <w:r w:rsidR="006F1474">
              <w:rPr>
                <w:webHidden/>
              </w:rPr>
              <w:tab/>
            </w:r>
            <w:r w:rsidR="006F1474">
              <w:rPr>
                <w:webHidden/>
              </w:rPr>
              <w:fldChar w:fldCharType="begin"/>
            </w:r>
            <w:r w:rsidR="006F1474">
              <w:rPr>
                <w:webHidden/>
              </w:rPr>
              <w:instrText xml:space="preserve"> PAGEREF _Toc32931073 \h </w:instrText>
            </w:r>
            <w:r w:rsidR="006F1474">
              <w:rPr>
                <w:webHidden/>
              </w:rPr>
            </w:r>
            <w:r w:rsidR="006F1474">
              <w:rPr>
                <w:webHidden/>
              </w:rPr>
              <w:fldChar w:fldCharType="separate"/>
            </w:r>
            <w:r w:rsidR="002B061B">
              <w:rPr>
                <w:webHidden/>
              </w:rPr>
              <w:t>3</w:t>
            </w:r>
            <w:r w:rsidR="006F1474">
              <w:rPr>
                <w:webHidden/>
              </w:rPr>
              <w:fldChar w:fldCharType="end"/>
            </w:r>
          </w:hyperlink>
        </w:p>
        <w:p w14:paraId="53703D97" w14:textId="48FAA4F2" w:rsidR="006F1474" w:rsidRDefault="002E7F39">
          <w:pPr>
            <w:pStyle w:val="TOC2"/>
            <w:rPr>
              <w:b w:val="0"/>
              <w:i w:val="0"/>
              <w:lang w:val="en-PH" w:eastAsia="en-PH"/>
            </w:rPr>
          </w:pPr>
          <w:hyperlink w:anchor="_Toc32931074" w:history="1">
            <w:r w:rsidR="006F1474" w:rsidRPr="00CB276B">
              <w:rPr>
                <w:rStyle w:val="Hyperlink"/>
              </w:rPr>
              <w:t>Generate the Supporting and Program Files</w:t>
            </w:r>
            <w:r w:rsidR="006F1474">
              <w:rPr>
                <w:webHidden/>
              </w:rPr>
              <w:tab/>
            </w:r>
            <w:r w:rsidR="006F1474">
              <w:rPr>
                <w:webHidden/>
              </w:rPr>
              <w:fldChar w:fldCharType="begin"/>
            </w:r>
            <w:r w:rsidR="006F1474">
              <w:rPr>
                <w:webHidden/>
              </w:rPr>
              <w:instrText xml:space="preserve"> PAGEREF _Toc32931074 \h </w:instrText>
            </w:r>
            <w:r w:rsidR="006F1474">
              <w:rPr>
                <w:webHidden/>
              </w:rPr>
            </w:r>
            <w:r w:rsidR="006F1474">
              <w:rPr>
                <w:webHidden/>
              </w:rPr>
              <w:fldChar w:fldCharType="separate"/>
            </w:r>
            <w:r w:rsidR="002B061B">
              <w:rPr>
                <w:webHidden/>
              </w:rPr>
              <w:t>4</w:t>
            </w:r>
            <w:r w:rsidR="006F1474">
              <w:rPr>
                <w:webHidden/>
              </w:rPr>
              <w:fldChar w:fldCharType="end"/>
            </w:r>
          </w:hyperlink>
        </w:p>
        <w:p w14:paraId="13F79D67" w14:textId="7A5EE895" w:rsidR="006F1474" w:rsidRDefault="002E7F39">
          <w:pPr>
            <w:pStyle w:val="TOC2"/>
            <w:rPr>
              <w:b w:val="0"/>
              <w:i w:val="0"/>
              <w:lang w:val="en-PH" w:eastAsia="en-PH"/>
            </w:rPr>
          </w:pPr>
          <w:hyperlink w:anchor="_Toc32931075" w:history="1">
            <w:r w:rsidR="006F1474" w:rsidRPr="00CB276B">
              <w:rPr>
                <w:rStyle w:val="Hyperlink"/>
              </w:rPr>
              <w:t>Copy Files to the uSD Card Mounted on the Display Module</w:t>
            </w:r>
            <w:r w:rsidR="006F1474">
              <w:rPr>
                <w:webHidden/>
              </w:rPr>
              <w:tab/>
            </w:r>
            <w:r w:rsidR="006F1474">
              <w:rPr>
                <w:webHidden/>
              </w:rPr>
              <w:fldChar w:fldCharType="begin"/>
            </w:r>
            <w:r w:rsidR="006F1474">
              <w:rPr>
                <w:webHidden/>
              </w:rPr>
              <w:instrText xml:space="preserve"> PAGEREF _Toc32931075 \h </w:instrText>
            </w:r>
            <w:r w:rsidR="006F1474">
              <w:rPr>
                <w:webHidden/>
              </w:rPr>
            </w:r>
            <w:r w:rsidR="006F1474">
              <w:rPr>
                <w:webHidden/>
              </w:rPr>
              <w:fldChar w:fldCharType="separate"/>
            </w:r>
            <w:r w:rsidR="002B061B">
              <w:rPr>
                <w:webHidden/>
              </w:rPr>
              <w:t>5</w:t>
            </w:r>
            <w:r w:rsidR="006F1474">
              <w:rPr>
                <w:webHidden/>
              </w:rPr>
              <w:fldChar w:fldCharType="end"/>
            </w:r>
          </w:hyperlink>
        </w:p>
        <w:p w14:paraId="1D5E4034" w14:textId="7421CFF7" w:rsidR="006F1474" w:rsidRDefault="002E7F39">
          <w:pPr>
            <w:pStyle w:val="TOC2"/>
            <w:rPr>
              <w:b w:val="0"/>
              <w:i w:val="0"/>
              <w:lang w:val="en-PH" w:eastAsia="en-PH"/>
            </w:rPr>
          </w:pPr>
          <w:hyperlink w:anchor="_Toc32931076" w:history="1">
            <w:r w:rsidR="006F1474" w:rsidRPr="00CB276B">
              <w:rPr>
                <w:rStyle w:val="Hyperlink"/>
              </w:rPr>
              <w:t>The uSD Card cannot be Identified</w:t>
            </w:r>
            <w:r w:rsidR="006F1474">
              <w:rPr>
                <w:webHidden/>
              </w:rPr>
              <w:tab/>
            </w:r>
            <w:r w:rsidR="006F1474">
              <w:rPr>
                <w:webHidden/>
              </w:rPr>
              <w:fldChar w:fldCharType="begin"/>
            </w:r>
            <w:r w:rsidR="006F1474">
              <w:rPr>
                <w:webHidden/>
              </w:rPr>
              <w:instrText xml:space="preserve"> PAGEREF _Toc32931076 \h </w:instrText>
            </w:r>
            <w:r w:rsidR="006F1474">
              <w:rPr>
                <w:webHidden/>
              </w:rPr>
            </w:r>
            <w:r w:rsidR="006F1474">
              <w:rPr>
                <w:webHidden/>
              </w:rPr>
              <w:fldChar w:fldCharType="separate"/>
            </w:r>
            <w:r w:rsidR="002B061B">
              <w:rPr>
                <w:webHidden/>
              </w:rPr>
              <w:t>9</w:t>
            </w:r>
            <w:r w:rsidR="006F1474">
              <w:rPr>
                <w:webHidden/>
              </w:rPr>
              <w:fldChar w:fldCharType="end"/>
            </w:r>
          </w:hyperlink>
        </w:p>
        <w:p w14:paraId="43D1BED1" w14:textId="7AED8605" w:rsidR="006F1474" w:rsidRDefault="002E7F39">
          <w:pPr>
            <w:pStyle w:val="TOC1"/>
            <w:rPr>
              <w:b w:val="0"/>
              <w:lang w:val="en-PH" w:eastAsia="en-PH"/>
            </w:rPr>
          </w:pPr>
          <w:hyperlink w:anchor="_Toc32931077" w:history="1">
            <w:r w:rsidR="006F1474" w:rsidRPr="00CB276B">
              <w:rPr>
                <w:rStyle w:val="Hyperlink"/>
              </w:rPr>
              <w:t>Proprietary Information</w:t>
            </w:r>
            <w:r w:rsidR="006F1474">
              <w:rPr>
                <w:webHidden/>
              </w:rPr>
              <w:tab/>
            </w:r>
            <w:r w:rsidR="006F1474">
              <w:rPr>
                <w:webHidden/>
              </w:rPr>
              <w:fldChar w:fldCharType="begin"/>
            </w:r>
            <w:r w:rsidR="006F1474">
              <w:rPr>
                <w:webHidden/>
              </w:rPr>
              <w:instrText xml:space="preserve"> PAGEREF _Toc32931077 \h </w:instrText>
            </w:r>
            <w:r w:rsidR="006F1474">
              <w:rPr>
                <w:webHidden/>
              </w:rPr>
            </w:r>
            <w:r w:rsidR="006F1474">
              <w:rPr>
                <w:webHidden/>
              </w:rPr>
              <w:fldChar w:fldCharType="separate"/>
            </w:r>
            <w:r w:rsidR="002B061B">
              <w:rPr>
                <w:webHidden/>
              </w:rPr>
              <w:t>10</w:t>
            </w:r>
            <w:r w:rsidR="006F1474">
              <w:rPr>
                <w:webHidden/>
              </w:rPr>
              <w:fldChar w:fldCharType="end"/>
            </w:r>
          </w:hyperlink>
        </w:p>
        <w:p w14:paraId="60922D0B" w14:textId="50804F99" w:rsidR="006F1474" w:rsidRDefault="002E7F39">
          <w:pPr>
            <w:pStyle w:val="TOC1"/>
            <w:rPr>
              <w:b w:val="0"/>
              <w:lang w:val="en-PH" w:eastAsia="en-PH"/>
            </w:rPr>
          </w:pPr>
          <w:hyperlink w:anchor="_Toc32931078" w:history="1">
            <w:r w:rsidR="006F1474" w:rsidRPr="00CB276B">
              <w:rPr>
                <w:rStyle w:val="Hyperlink"/>
              </w:rPr>
              <w:t>Disclaimer of Warranties &amp; Limitation of Liability</w:t>
            </w:r>
            <w:r w:rsidR="006F1474">
              <w:rPr>
                <w:webHidden/>
              </w:rPr>
              <w:tab/>
            </w:r>
            <w:r w:rsidR="006F1474">
              <w:rPr>
                <w:webHidden/>
              </w:rPr>
              <w:fldChar w:fldCharType="begin"/>
            </w:r>
            <w:r w:rsidR="006F1474">
              <w:rPr>
                <w:webHidden/>
              </w:rPr>
              <w:instrText xml:space="preserve"> PAGEREF _Toc32931078 \h </w:instrText>
            </w:r>
            <w:r w:rsidR="006F1474">
              <w:rPr>
                <w:webHidden/>
              </w:rPr>
            </w:r>
            <w:r w:rsidR="006F1474">
              <w:rPr>
                <w:webHidden/>
              </w:rPr>
              <w:fldChar w:fldCharType="separate"/>
            </w:r>
            <w:r w:rsidR="002B061B">
              <w:rPr>
                <w:webHidden/>
              </w:rPr>
              <w:t>10</w:t>
            </w:r>
            <w:r w:rsidR="006F1474">
              <w:rPr>
                <w:webHidden/>
              </w:rPr>
              <w:fldChar w:fldCharType="end"/>
            </w:r>
          </w:hyperlink>
        </w:p>
        <w:p w14:paraId="77547A6D" w14:textId="4BDB64EB" w:rsidR="0039717A" w:rsidRPr="00AD6372" w:rsidRDefault="0039717A" w:rsidP="00AD6372">
          <w:pPr>
            <w:pStyle w:val="TOC1"/>
            <w:rPr>
              <w:b w:val="0"/>
              <w:bCs/>
            </w:rPr>
          </w:pPr>
          <w:r>
            <w:rPr>
              <w:b w:val="0"/>
              <w:bCs/>
            </w:rPr>
            <w:fldChar w:fldCharType="end"/>
          </w:r>
        </w:p>
      </w:sdtContent>
    </w:sdt>
    <w:p w14:paraId="26AD3036" w14:textId="77777777" w:rsidR="008B3261" w:rsidRDefault="008B3261" w:rsidP="008B3261">
      <w:bookmarkStart w:id="3" w:name="_Toc433712035"/>
    </w:p>
    <w:p w14:paraId="5D1F4D99" w14:textId="77777777" w:rsidR="008B3261" w:rsidRDefault="008B3261" w:rsidP="008B3261"/>
    <w:p w14:paraId="14F0D973" w14:textId="77777777" w:rsidR="008B3261" w:rsidRDefault="008B3261" w:rsidP="008B3261"/>
    <w:p w14:paraId="503D13F7" w14:textId="77777777" w:rsidR="00AD6372" w:rsidRDefault="00AD6372" w:rsidP="008B3261"/>
    <w:p w14:paraId="76D2D5B5" w14:textId="77777777" w:rsidR="008B3261" w:rsidRDefault="008B3261" w:rsidP="008B3261"/>
    <w:p w14:paraId="115D8528" w14:textId="77777777" w:rsidR="008B3261" w:rsidRDefault="008B3261" w:rsidP="008B3261"/>
    <w:p w14:paraId="7EE9ABFE" w14:textId="77777777" w:rsidR="009D3325" w:rsidRPr="00061C40" w:rsidRDefault="009D3325" w:rsidP="00742DC8">
      <w:pPr>
        <w:pStyle w:val="Heading1"/>
        <w:spacing w:before="0"/>
        <w:ind w:firstLine="142"/>
      </w:pPr>
      <w:bookmarkStart w:id="4" w:name="_Toc32931070"/>
      <w:r w:rsidRPr="00702319">
        <w:lastRenderedPageBreak/>
        <w:t>A</w:t>
      </w:r>
      <w:r w:rsidRPr="00061C40">
        <w:t>pplication Overview</w:t>
      </w:r>
      <w:bookmarkEnd w:id="3"/>
      <w:bookmarkEnd w:id="4"/>
    </w:p>
    <w:p w14:paraId="5888207C" w14:textId="630AF230" w:rsidR="009D3325" w:rsidRPr="00B4177B" w:rsidRDefault="00B4177B" w:rsidP="00B4177B">
      <w:pPr>
        <w:jc w:val="both"/>
        <w:rPr>
          <w:rFonts w:cstheme="minorHAnsi"/>
          <w:sz w:val="24"/>
          <w:szCs w:val="24"/>
        </w:rPr>
      </w:pPr>
      <w:r w:rsidRPr="00B4177B">
        <w:rPr>
          <w:rFonts w:cstheme="minorHAnsi"/>
          <w:sz w:val="24"/>
          <w:szCs w:val="24"/>
        </w:rPr>
        <w:t xml:space="preserve">This application note demonstrates a method </w:t>
      </w:r>
      <w:r>
        <w:rPr>
          <w:rFonts w:cstheme="minorHAnsi"/>
          <w:sz w:val="24"/>
          <w:szCs w:val="24"/>
        </w:rPr>
        <w:t>for</w:t>
      </w:r>
      <w:r w:rsidRPr="00B4177B">
        <w:rPr>
          <w:rFonts w:cstheme="minorHAnsi"/>
          <w:sz w:val="24"/>
          <w:szCs w:val="24"/>
        </w:rPr>
        <w:t xml:space="preserve"> transferring files of a simple project from the PC to a uSD card mounted on the display module through the programming module. Using this method, the user will not need to unmount the uSD card from the display module and mount it to the PC and vice versa every time to update the supporting files on the uSD card. To be able to remotely transfer files to a uSD card mounted on the display module, the </w:t>
      </w:r>
      <w:proofErr w:type="spellStart"/>
      <w:r w:rsidRPr="00B4177B">
        <w:rPr>
          <w:rFonts w:cstheme="minorHAnsi"/>
          <w:sz w:val="24"/>
          <w:szCs w:val="24"/>
        </w:rPr>
        <w:t>FileTransfer</w:t>
      </w:r>
      <w:proofErr w:type="spellEnd"/>
      <w:r w:rsidRPr="00B4177B">
        <w:rPr>
          <w:rFonts w:cstheme="minorHAnsi"/>
          <w:sz w:val="24"/>
          <w:szCs w:val="24"/>
        </w:rPr>
        <w:t xml:space="preserve"> tool software is needed.</w:t>
      </w:r>
    </w:p>
    <w:p w14:paraId="5E5782D3" w14:textId="09B0A93F" w:rsidR="009D3325" w:rsidRPr="00B4177B" w:rsidRDefault="009D3325" w:rsidP="00B4177B">
      <w:pPr>
        <w:jc w:val="both"/>
      </w:pPr>
      <w:r w:rsidRPr="00B4177B">
        <w:rPr>
          <w:sz w:val="24"/>
        </w:rPr>
        <w:t xml:space="preserve">To extend this example, the </w:t>
      </w:r>
      <w:proofErr w:type="spellStart"/>
      <w:r w:rsidRPr="00B4177B">
        <w:rPr>
          <w:sz w:val="24"/>
        </w:rPr>
        <w:t>ViSi</w:t>
      </w:r>
      <w:proofErr w:type="spellEnd"/>
      <w:r w:rsidRPr="00B4177B">
        <w:rPr>
          <w:sz w:val="24"/>
        </w:rPr>
        <w:t xml:space="preserve">-Genie program file is converted </w:t>
      </w:r>
      <w:r w:rsidR="00B4177B">
        <w:rPr>
          <w:sz w:val="24"/>
        </w:rPr>
        <w:t>in</w:t>
      </w:r>
      <w:r w:rsidRPr="00B4177B">
        <w:rPr>
          <w:sz w:val="24"/>
        </w:rPr>
        <w:t xml:space="preserve">to a child program </w:t>
      </w:r>
      <w:r w:rsidR="00B4177B">
        <w:rPr>
          <w:sz w:val="24"/>
        </w:rPr>
        <w:t>that will run from the uSD card,</w:t>
      </w:r>
      <w:r w:rsidRPr="00B4177B">
        <w:rPr>
          <w:sz w:val="24"/>
        </w:rPr>
        <w:t xml:space="preserve"> which will be transferred </w:t>
      </w:r>
      <w:r w:rsidR="00B4177B">
        <w:rPr>
          <w:sz w:val="24"/>
        </w:rPr>
        <w:t>along</w:t>
      </w:r>
      <w:r w:rsidRPr="00B4177B">
        <w:rPr>
          <w:sz w:val="24"/>
        </w:rPr>
        <w:t xml:space="preserve"> with the graphics files. The </w:t>
      </w:r>
      <w:r w:rsidR="00DD1C25" w:rsidRPr="00B4177B">
        <w:rPr>
          <w:sz w:val="24"/>
        </w:rPr>
        <w:t xml:space="preserve">stub </w:t>
      </w:r>
      <w:r w:rsidRPr="00B4177B">
        <w:rPr>
          <w:sz w:val="24"/>
        </w:rPr>
        <w:t>parent program</w:t>
      </w:r>
      <w:r w:rsidR="00B4177B">
        <w:rPr>
          <w:sz w:val="24"/>
        </w:rPr>
        <w:t xml:space="preserve"> </w:t>
      </w:r>
      <w:r w:rsidR="00B4177B">
        <w:rPr>
          <w:sz w:val="24"/>
          <w:szCs w:val="24"/>
        </w:rPr>
        <w:t>that will access and execute the child program from the uSD card,</w:t>
      </w:r>
      <w:r w:rsidRPr="00B4177B">
        <w:rPr>
          <w:sz w:val="24"/>
        </w:rPr>
        <w:t xml:space="preserve"> is uploaded to the display module the normal way. To learn more about parent and child programs, see the application note</w:t>
      </w:r>
      <w:r>
        <w:t xml:space="preserve"> </w:t>
      </w:r>
      <w:proofErr w:type="spellStart"/>
      <w:r w:rsidRPr="00C30EF2">
        <w:rPr>
          <w:b/>
          <w:bCs/>
          <w:sz w:val="24"/>
          <w:szCs w:val="24"/>
        </w:rPr>
        <w:t>ViSi</w:t>
      </w:r>
      <w:proofErr w:type="spellEnd"/>
      <w:r w:rsidRPr="00C30EF2">
        <w:rPr>
          <w:b/>
          <w:bCs/>
          <w:sz w:val="24"/>
          <w:szCs w:val="24"/>
        </w:rPr>
        <w:t>-Genie Program</w:t>
      </w:r>
      <w:r w:rsidRPr="00C30EF2">
        <w:rPr>
          <w:sz w:val="24"/>
          <w:szCs w:val="24"/>
        </w:rPr>
        <w:t xml:space="preserve"> </w:t>
      </w:r>
      <w:r w:rsidRPr="00C30EF2">
        <w:rPr>
          <w:b/>
          <w:bCs/>
          <w:sz w:val="24"/>
          <w:szCs w:val="24"/>
        </w:rPr>
        <w:t>Destination</w:t>
      </w:r>
      <w:r>
        <w:t xml:space="preserve">. </w:t>
      </w:r>
    </w:p>
    <w:p w14:paraId="5E42C838" w14:textId="77777777" w:rsidR="009D3325" w:rsidRDefault="009D3325" w:rsidP="009D3325">
      <w:pPr>
        <w:pStyle w:val="ListParagraph"/>
        <w:spacing w:after="0" w:line="240" w:lineRule="auto"/>
        <w:ind w:left="0"/>
        <w:jc w:val="both"/>
        <w:rPr>
          <w:sz w:val="24"/>
          <w:szCs w:val="24"/>
        </w:rPr>
      </w:pPr>
      <w:r>
        <w:rPr>
          <w:sz w:val="24"/>
          <w:szCs w:val="24"/>
        </w:rPr>
        <w:t xml:space="preserve">Although this application note uses a </w:t>
      </w:r>
      <w:proofErr w:type="spellStart"/>
      <w:r>
        <w:rPr>
          <w:sz w:val="24"/>
          <w:szCs w:val="24"/>
        </w:rPr>
        <w:t>ViSi</w:t>
      </w:r>
      <w:proofErr w:type="spellEnd"/>
      <w:r>
        <w:rPr>
          <w:sz w:val="24"/>
          <w:szCs w:val="24"/>
        </w:rPr>
        <w:t xml:space="preserve">-Genie project to demonstrate the use of the </w:t>
      </w:r>
      <w:proofErr w:type="spellStart"/>
      <w:r w:rsidR="000B74D7">
        <w:rPr>
          <w:sz w:val="24"/>
          <w:szCs w:val="24"/>
        </w:rPr>
        <w:t>FileTransfer</w:t>
      </w:r>
      <w:proofErr w:type="spellEnd"/>
      <w:r w:rsidR="000B74D7">
        <w:rPr>
          <w:sz w:val="24"/>
          <w:szCs w:val="24"/>
        </w:rPr>
        <w:t xml:space="preserve"> tool</w:t>
      </w:r>
      <w:r>
        <w:rPr>
          <w:sz w:val="24"/>
          <w:szCs w:val="24"/>
        </w:rPr>
        <w:t xml:space="preserve"> to remotely transfer files, the process would be similar for transferring files of </w:t>
      </w:r>
      <w:proofErr w:type="spellStart"/>
      <w:r>
        <w:rPr>
          <w:sz w:val="24"/>
          <w:szCs w:val="24"/>
        </w:rPr>
        <w:t>ViSi</w:t>
      </w:r>
      <w:proofErr w:type="spellEnd"/>
      <w:r>
        <w:rPr>
          <w:sz w:val="24"/>
          <w:szCs w:val="24"/>
        </w:rPr>
        <w:t>, Designer, or even Serial projects.</w:t>
      </w:r>
    </w:p>
    <w:p w14:paraId="6B6647A2" w14:textId="77777777" w:rsidR="00DD1C25" w:rsidRDefault="00DD1C25">
      <w:pPr>
        <w:rPr>
          <w:sz w:val="24"/>
          <w:szCs w:val="24"/>
        </w:rPr>
      </w:pPr>
    </w:p>
    <w:p w14:paraId="38BAB0B1" w14:textId="77777777" w:rsidR="00B4177B" w:rsidRDefault="00B4177B">
      <w:pPr>
        <w:rPr>
          <w:sz w:val="24"/>
          <w:szCs w:val="24"/>
        </w:rPr>
      </w:pPr>
    </w:p>
    <w:p w14:paraId="5D332359" w14:textId="77777777" w:rsidR="00B4177B" w:rsidRDefault="00B4177B">
      <w:pPr>
        <w:rPr>
          <w:sz w:val="24"/>
          <w:szCs w:val="24"/>
        </w:rPr>
      </w:pPr>
    </w:p>
    <w:p w14:paraId="0DE005BF" w14:textId="77777777" w:rsidR="00B4177B" w:rsidRDefault="00B4177B">
      <w:pPr>
        <w:rPr>
          <w:sz w:val="24"/>
          <w:szCs w:val="24"/>
        </w:rPr>
      </w:pPr>
    </w:p>
    <w:p w14:paraId="1E594DD0" w14:textId="77777777" w:rsidR="00B4177B" w:rsidRDefault="00B4177B">
      <w:pPr>
        <w:rPr>
          <w:sz w:val="24"/>
          <w:szCs w:val="24"/>
        </w:rPr>
      </w:pPr>
    </w:p>
    <w:p w14:paraId="71249F62" w14:textId="77777777" w:rsidR="00B4177B" w:rsidRDefault="00B4177B">
      <w:pPr>
        <w:rPr>
          <w:sz w:val="24"/>
          <w:szCs w:val="24"/>
        </w:rPr>
      </w:pPr>
    </w:p>
    <w:p w14:paraId="22548358" w14:textId="77777777" w:rsidR="009D3325" w:rsidRPr="00061C40" w:rsidRDefault="009D3325" w:rsidP="00742DC8">
      <w:pPr>
        <w:pStyle w:val="Heading1"/>
        <w:ind w:firstLine="142"/>
        <w:rPr>
          <w:sz w:val="28"/>
        </w:rPr>
      </w:pPr>
      <w:bookmarkStart w:id="5" w:name="_Toc433712036"/>
      <w:bookmarkStart w:id="6" w:name="_Toc32931071"/>
      <w:r>
        <w:t>Instructions</w:t>
      </w:r>
      <w:bookmarkEnd w:id="5"/>
      <w:bookmarkEnd w:id="6"/>
    </w:p>
    <w:p w14:paraId="1F3F9785" w14:textId="77777777" w:rsidR="009D3325" w:rsidRPr="00D32387" w:rsidRDefault="009D3325" w:rsidP="009D3325">
      <w:pPr>
        <w:pStyle w:val="Heading2"/>
      </w:pPr>
      <w:bookmarkStart w:id="7" w:name="_Toc433712037"/>
      <w:bookmarkStart w:id="8" w:name="_Toc32931072"/>
      <w:r>
        <w:t>Setup</w:t>
      </w:r>
      <w:bookmarkEnd w:id="7"/>
      <w:bookmarkEnd w:id="8"/>
      <w:r>
        <w:t xml:space="preserve"> </w:t>
      </w:r>
    </w:p>
    <w:p w14:paraId="4DB33E80" w14:textId="30FEE5BC" w:rsidR="009D3325" w:rsidRDefault="009D3325" w:rsidP="009D3325">
      <w:pPr>
        <w:pStyle w:val="ListParagraph"/>
        <w:spacing w:after="0" w:line="240" w:lineRule="auto"/>
        <w:ind w:left="0"/>
        <w:jc w:val="both"/>
        <w:rPr>
          <w:sz w:val="24"/>
          <w:szCs w:val="24"/>
        </w:rPr>
      </w:pPr>
      <w:r>
        <w:rPr>
          <w:sz w:val="24"/>
          <w:szCs w:val="24"/>
        </w:rPr>
        <w:t>Connect the display module to a USB port of the PC using a</w:t>
      </w:r>
      <w:r w:rsidR="00DD1C25">
        <w:rPr>
          <w:sz w:val="24"/>
          <w:szCs w:val="24"/>
        </w:rPr>
        <w:t xml:space="preserve"> 4D</w:t>
      </w:r>
      <w:r>
        <w:rPr>
          <w:sz w:val="24"/>
          <w:szCs w:val="24"/>
        </w:rPr>
        <w:t xml:space="preserve"> programming module. The display module should have a </w:t>
      </w:r>
      <w:r w:rsidR="00DD1C25">
        <w:rPr>
          <w:sz w:val="24"/>
          <w:szCs w:val="24"/>
        </w:rPr>
        <w:t xml:space="preserve">FAT16-formatted </w:t>
      </w:r>
      <w:r>
        <w:rPr>
          <w:sz w:val="24"/>
          <w:szCs w:val="24"/>
        </w:rPr>
        <w:t xml:space="preserve">uSD card mounted on it. </w:t>
      </w:r>
    </w:p>
    <w:p w14:paraId="7AF15734" w14:textId="77777777" w:rsidR="009D3325" w:rsidRDefault="009D3325" w:rsidP="00DD1C25">
      <w:pPr>
        <w:pStyle w:val="ListParagraph"/>
        <w:spacing w:after="0" w:line="240" w:lineRule="auto"/>
        <w:ind w:left="0"/>
        <w:rPr>
          <w:sz w:val="24"/>
          <w:szCs w:val="24"/>
        </w:rPr>
      </w:pPr>
    </w:p>
    <w:p w14:paraId="17AB4EB8" w14:textId="77777777" w:rsidR="009D3325" w:rsidRDefault="009D3325" w:rsidP="009D3325">
      <w:pPr>
        <w:pStyle w:val="Heading2"/>
      </w:pPr>
      <w:bookmarkStart w:id="9" w:name="_Toc433712038"/>
      <w:bookmarkStart w:id="10" w:name="_Toc32931073"/>
      <w:r>
        <w:t>Open the Project File</w:t>
      </w:r>
      <w:bookmarkEnd w:id="9"/>
      <w:bookmarkEnd w:id="10"/>
    </w:p>
    <w:p w14:paraId="21F7A0D1" w14:textId="77777777" w:rsidR="009D3325" w:rsidRPr="00DD1C25" w:rsidRDefault="009D3325" w:rsidP="00DD1C25">
      <w:pPr>
        <w:rPr>
          <w:sz w:val="24"/>
        </w:rPr>
      </w:pPr>
      <w:r w:rsidRPr="00DD1C25">
        <w:rPr>
          <w:sz w:val="24"/>
        </w:rPr>
        <w:t>Extract the contents of the attached project zip file to a folder.</w:t>
      </w:r>
    </w:p>
    <w:p w14:paraId="6DF8E5B8" w14:textId="76AA83CD" w:rsidR="00B30388" w:rsidRDefault="00411BBF" w:rsidP="00B4177B">
      <w:pPr>
        <w:pStyle w:val="ListParagraph"/>
        <w:spacing w:line="240" w:lineRule="auto"/>
        <w:ind w:left="0"/>
        <w:jc w:val="center"/>
        <w:rPr>
          <w:sz w:val="24"/>
          <w:szCs w:val="24"/>
        </w:rPr>
      </w:pPr>
      <w:r>
        <w:rPr>
          <w:noProof/>
          <w:lang w:val="en-PH" w:eastAsia="en-PH"/>
        </w:rPr>
        <w:drawing>
          <wp:inline distT="0" distB="0" distL="0" distR="0" wp14:anchorId="2A2857A7" wp14:editId="203B501F">
            <wp:extent cx="726141" cy="947805"/>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29448" cy="952121"/>
                    </a:xfrm>
                    <a:prstGeom prst="rect">
                      <a:avLst/>
                    </a:prstGeom>
                  </pic:spPr>
                </pic:pic>
              </a:graphicData>
            </a:graphic>
          </wp:inline>
        </w:drawing>
      </w:r>
    </w:p>
    <w:p w14:paraId="6F1E5FF0" w14:textId="684AA547" w:rsidR="009D3325" w:rsidRPr="00B4177B" w:rsidRDefault="009D3325" w:rsidP="00B4177B">
      <w:pPr>
        <w:rPr>
          <w:sz w:val="24"/>
        </w:rPr>
      </w:pPr>
      <w:r w:rsidRPr="00DD1C25">
        <w:rPr>
          <w:sz w:val="24"/>
        </w:rPr>
        <w:t>Double click on the project file to open it in Workshop</w:t>
      </w:r>
      <w:r w:rsidR="006F1474">
        <w:rPr>
          <w:sz w:val="24"/>
        </w:rPr>
        <w:t>4</w:t>
      </w:r>
      <w:r w:rsidRPr="00DD1C25">
        <w:rPr>
          <w:sz w:val="24"/>
        </w:rPr>
        <w:t xml:space="preserve">. </w:t>
      </w:r>
    </w:p>
    <w:p w14:paraId="3DC038DC" w14:textId="541DA7F1" w:rsidR="00DD1C25" w:rsidRDefault="00411BBF" w:rsidP="00B4177B">
      <w:pPr>
        <w:pStyle w:val="ListParagraph"/>
        <w:spacing w:after="0" w:line="240" w:lineRule="auto"/>
        <w:ind w:left="0"/>
        <w:jc w:val="center"/>
        <w:rPr>
          <w:sz w:val="24"/>
          <w:szCs w:val="24"/>
        </w:rPr>
      </w:pPr>
      <w:r>
        <w:rPr>
          <w:noProof/>
          <w:lang w:val="en-PH" w:eastAsia="en-PH"/>
        </w:rPr>
        <w:drawing>
          <wp:inline distT="0" distB="0" distL="0" distR="0" wp14:anchorId="1C1AE89B" wp14:editId="3E26086A">
            <wp:extent cx="645459" cy="940125"/>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50956" cy="948131"/>
                    </a:xfrm>
                    <a:prstGeom prst="rect">
                      <a:avLst/>
                    </a:prstGeom>
                  </pic:spPr>
                </pic:pic>
              </a:graphicData>
            </a:graphic>
          </wp:inline>
        </w:drawing>
      </w:r>
    </w:p>
    <w:p w14:paraId="1252286A" w14:textId="77777777" w:rsidR="00DD1C25" w:rsidRDefault="00DD1C25" w:rsidP="009D3325">
      <w:pPr>
        <w:pStyle w:val="ListParagraph"/>
        <w:spacing w:after="0" w:line="240" w:lineRule="auto"/>
        <w:ind w:left="0"/>
        <w:jc w:val="both"/>
        <w:rPr>
          <w:sz w:val="24"/>
          <w:szCs w:val="24"/>
        </w:rPr>
      </w:pPr>
    </w:p>
    <w:p w14:paraId="4E25B430" w14:textId="4C7245CA" w:rsidR="00B4177B" w:rsidRDefault="009D3325" w:rsidP="00B4177B">
      <w:pPr>
        <w:pStyle w:val="ListParagraph"/>
        <w:spacing w:line="240" w:lineRule="auto"/>
        <w:ind w:left="0"/>
        <w:jc w:val="both"/>
        <w:rPr>
          <w:sz w:val="24"/>
          <w:szCs w:val="24"/>
        </w:rPr>
      </w:pPr>
      <w:r>
        <w:rPr>
          <w:sz w:val="24"/>
          <w:szCs w:val="24"/>
        </w:rPr>
        <w:t>Note that Workshop</w:t>
      </w:r>
      <w:r w:rsidR="00742DC8">
        <w:rPr>
          <w:sz w:val="24"/>
          <w:szCs w:val="24"/>
        </w:rPr>
        <w:t>4 should be</w:t>
      </w:r>
      <w:r>
        <w:rPr>
          <w:sz w:val="24"/>
          <w:szCs w:val="24"/>
        </w:rPr>
        <w:t xml:space="preserve"> able to detect the uSD car</w:t>
      </w:r>
      <w:r w:rsidR="00742DC8">
        <w:rPr>
          <w:sz w:val="24"/>
          <w:szCs w:val="24"/>
        </w:rPr>
        <w:t>d mounted on the display module</w:t>
      </w:r>
      <w:r w:rsidR="00992E66">
        <w:rPr>
          <w:sz w:val="24"/>
          <w:szCs w:val="24"/>
        </w:rPr>
        <w:t>,</w:t>
      </w:r>
      <w:r w:rsidR="00742DC8">
        <w:rPr>
          <w:sz w:val="24"/>
          <w:szCs w:val="24"/>
        </w:rPr>
        <w:t xml:space="preserve"> otherwise, the card is not present or cannot be read.</w:t>
      </w:r>
    </w:p>
    <w:p w14:paraId="58948512" w14:textId="77777777" w:rsidR="00B4177B" w:rsidRDefault="00B4177B" w:rsidP="00B4177B">
      <w:pPr>
        <w:pStyle w:val="ListParagraph"/>
        <w:spacing w:line="240" w:lineRule="auto"/>
        <w:ind w:left="0"/>
        <w:jc w:val="both"/>
        <w:rPr>
          <w:sz w:val="24"/>
          <w:szCs w:val="24"/>
        </w:rPr>
      </w:pPr>
    </w:p>
    <w:p w14:paraId="3CB609B8" w14:textId="29EBDD46" w:rsidR="009D3325" w:rsidRDefault="00B4177B" w:rsidP="00B4177B">
      <w:pPr>
        <w:pStyle w:val="ListParagraph"/>
        <w:spacing w:after="0" w:line="240" w:lineRule="auto"/>
        <w:ind w:left="0"/>
        <w:jc w:val="center"/>
        <w:rPr>
          <w:sz w:val="24"/>
          <w:szCs w:val="24"/>
        </w:rPr>
      </w:pPr>
      <w:r>
        <w:rPr>
          <w:noProof/>
          <w:lang w:val="en-PH" w:eastAsia="en-PH"/>
        </w:rPr>
        <w:drawing>
          <wp:inline distT="0" distB="0" distL="0" distR="0" wp14:anchorId="11A136D5" wp14:editId="65C833A6">
            <wp:extent cx="3488081" cy="717176"/>
            <wp:effectExtent l="19050" t="19050" r="17145" b="2603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97528" cy="739679"/>
                    </a:xfrm>
                    <a:prstGeom prst="rect">
                      <a:avLst/>
                    </a:prstGeom>
                    <a:ln>
                      <a:solidFill>
                        <a:schemeClr val="bg1">
                          <a:lumMod val="75000"/>
                        </a:schemeClr>
                      </a:solidFill>
                    </a:ln>
                  </pic:spPr>
                </pic:pic>
              </a:graphicData>
            </a:graphic>
          </wp:inline>
        </w:drawing>
      </w:r>
    </w:p>
    <w:p w14:paraId="2E9F9CB4" w14:textId="77777777" w:rsidR="009D3325" w:rsidRPr="00E12FA2" w:rsidRDefault="009D3325" w:rsidP="009D3325">
      <w:pPr>
        <w:pStyle w:val="Heading2"/>
      </w:pPr>
      <w:bookmarkStart w:id="11" w:name="_Toc433712039"/>
      <w:bookmarkStart w:id="12" w:name="_Toc32931074"/>
      <w:r>
        <w:lastRenderedPageBreak/>
        <w:t>Generate the Supporting and Program Files</w:t>
      </w:r>
      <w:bookmarkEnd w:id="11"/>
      <w:bookmarkEnd w:id="12"/>
    </w:p>
    <w:p w14:paraId="3C4B7C75" w14:textId="4E3CF4C9" w:rsidR="009D3325" w:rsidRDefault="009D3325" w:rsidP="009D3325">
      <w:pPr>
        <w:pStyle w:val="ListParagraph"/>
        <w:spacing w:after="0" w:line="240" w:lineRule="auto"/>
        <w:ind w:left="0"/>
        <w:jc w:val="both"/>
        <w:rPr>
          <w:sz w:val="24"/>
          <w:szCs w:val="24"/>
        </w:rPr>
      </w:pPr>
      <w:r>
        <w:rPr>
          <w:sz w:val="24"/>
          <w:szCs w:val="24"/>
        </w:rPr>
        <w:t xml:space="preserve">Go to the Projects menu and choose </w:t>
      </w:r>
      <w:r w:rsidRPr="00742DC8">
        <w:rPr>
          <w:b/>
          <w:sz w:val="24"/>
          <w:szCs w:val="24"/>
        </w:rPr>
        <w:t>“uSD”</w:t>
      </w:r>
      <w:r>
        <w:rPr>
          <w:sz w:val="24"/>
          <w:szCs w:val="24"/>
        </w:rPr>
        <w:t xml:space="preserve"> under Destination. This option will cause Workshop</w:t>
      </w:r>
      <w:r w:rsidR="00742DC8">
        <w:rPr>
          <w:sz w:val="24"/>
          <w:szCs w:val="24"/>
        </w:rPr>
        <w:t>4</w:t>
      </w:r>
      <w:r>
        <w:rPr>
          <w:sz w:val="24"/>
          <w:szCs w:val="24"/>
        </w:rPr>
        <w:t xml:space="preserve"> to </w:t>
      </w:r>
      <w:r w:rsidR="00742DC8">
        <w:rPr>
          <w:sz w:val="24"/>
          <w:szCs w:val="24"/>
        </w:rPr>
        <w:t>compile</w:t>
      </w:r>
      <w:r>
        <w:rPr>
          <w:sz w:val="24"/>
          <w:szCs w:val="24"/>
        </w:rPr>
        <w:t xml:space="preserve"> the </w:t>
      </w:r>
      <w:r w:rsidR="00742DC8">
        <w:rPr>
          <w:sz w:val="24"/>
          <w:szCs w:val="24"/>
        </w:rPr>
        <w:t xml:space="preserve">main </w:t>
      </w:r>
      <w:r>
        <w:rPr>
          <w:sz w:val="24"/>
          <w:szCs w:val="24"/>
        </w:rPr>
        <w:t xml:space="preserve">program </w:t>
      </w:r>
      <w:r w:rsidR="00742DC8">
        <w:rPr>
          <w:sz w:val="24"/>
          <w:szCs w:val="24"/>
        </w:rPr>
        <w:t>in</w:t>
      </w:r>
      <w:r>
        <w:rPr>
          <w:sz w:val="24"/>
          <w:szCs w:val="24"/>
        </w:rPr>
        <w:t xml:space="preserve">to a child program, which will </w:t>
      </w:r>
      <w:r w:rsidR="00742DC8">
        <w:rPr>
          <w:sz w:val="24"/>
          <w:szCs w:val="24"/>
        </w:rPr>
        <w:t xml:space="preserve">need to </w:t>
      </w:r>
      <w:r>
        <w:rPr>
          <w:sz w:val="24"/>
          <w:szCs w:val="24"/>
        </w:rPr>
        <w:t xml:space="preserve">be copied </w:t>
      </w:r>
      <w:r w:rsidR="00742DC8">
        <w:rPr>
          <w:sz w:val="24"/>
          <w:szCs w:val="24"/>
        </w:rPr>
        <w:t xml:space="preserve">manually </w:t>
      </w:r>
      <w:r>
        <w:rPr>
          <w:sz w:val="24"/>
          <w:szCs w:val="24"/>
        </w:rPr>
        <w:t xml:space="preserve">to the </w:t>
      </w:r>
      <w:r w:rsidR="00742DC8">
        <w:rPr>
          <w:sz w:val="24"/>
          <w:szCs w:val="24"/>
        </w:rPr>
        <w:t>uSD card.</w:t>
      </w:r>
    </w:p>
    <w:p w14:paraId="36F270E4" w14:textId="77777777" w:rsidR="009D3325" w:rsidRPr="00D32387" w:rsidRDefault="009D3325" w:rsidP="009D3325">
      <w:pPr>
        <w:pStyle w:val="ListParagraph"/>
        <w:spacing w:after="0" w:line="240" w:lineRule="auto"/>
        <w:ind w:left="0"/>
        <w:jc w:val="both"/>
        <w:rPr>
          <w:sz w:val="24"/>
          <w:szCs w:val="24"/>
        </w:rPr>
      </w:pPr>
    </w:p>
    <w:p w14:paraId="26A63841" w14:textId="25037953" w:rsidR="009D3325" w:rsidRDefault="00411BBF" w:rsidP="00B4177B">
      <w:pPr>
        <w:pStyle w:val="ListParagraph"/>
        <w:spacing w:after="0" w:line="240" w:lineRule="auto"/>
        <w:ind w:left="0"/>
        <w:jc w:val="center"/>
        <w:rPr>
          <w:sz w:val="24"/>
          <w:szCs w:val="24"/>
        </w:rPr>
      </w:pPr>
      <w:r>
        <w:rPr>
          <w:noProof/>
          <w:lang w:val="en-PH" w:eastAsia="en-PH"/>
        </w:rPr>
        <w:drawing>
          <wp:inline distT="0" distB="0" distL="0" distR="0" wp14:anchorId="62634667" wp14:editId="125AE844">
            <wp:extent cx="4514286" cy="1047619"/>
            <wp:effectExtent l="19050" t="19050" r="19685" b="1968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286" cy="1047619"/>
                    </a:xfrm>
                    <a:prstGeom prst="rect">
                      <a:avLst/>
                    </a:prstGeom>
                    <a:ln>
                      <a:solidFill>
                        <a:schemeClr val="bg1">
                          <a:lumMod val="75000"/>
                        </a:schemeClr>
                      </a:solidFill>
                    </a:ln>
                  </pic:spPr>
                </pic:pic>
              </a:graphicData>
            </a:graphic>
          </wp:inline>
        </w:drawing>
      </w:r>
    </w:p>
    <w:p w14:paraId="666D1ADB" w14:textId="77777777" w:rsidR="009D3325" w:rsidRDefault="009D3325" w:rsidP="009D3325">
      <w:pPr>
        <w:pStyle w:val="ListParagraph"/>
        <w:spacing w:after="0" w:line="240" w:lineRule="auto"/>
        <w:ind w:left="0"/>
        <w:jc w:val="both"/>
        <w:rPr>
          <w:sz w:val="24"/>
          <w:szCs w:val="24"/>
        </w:rPr>
      </w:pPr>
    </w:p>
    <w:p w14:paraId="02AC280B" w14:textId="77777777" w:rsidR="009D3325" w:rsidRDefault="009D3325" w:rsidP="009D3325">
      <w:pPr>
        <w:pStyle w:val="ListParagraph"/>
        <w:spacing w:after="0" w:line="240" w:lineRule="auto"/>
        <w:ind w:left="0"/>
        <w:jc w:val="both"/>
        <w:rPr>
          <w:sz w:val="24"/>
          <w:szCs w:val="24"/>
        </w:rPr>
      </w:pPr>
      <w:r>
        <w:rPr>
          <w:sz w:val="24"/>
          <w:szCs w:val="24"/>
        </w:rPr>
        <w:t xml:space="preserve">Go to the Home menu and click on the </w:t>
      </w:r>
      <w:r w:rsidRPr="00B4177B">
        <w:rPr>
          <w:b/>
          <w:sz w:val="24"/>
          <w:szCs w:val="24"/>
        </w:rPr>
        <w:t>(Build) Copy/Load</w:t>
      </w:r>
      <w:r>
        <w:rPr>
          <w:sz w:val="24"/>
          <w:szCs w:val="24"/>
        </w:rPr>
        <w:t xml:space="preserve"> button.</w:t>
      </w:r>
    </w:p>
    <w:p w14:paraId="2188D15D" w14:textId="77777777" w:rsidR="009D3325" w:rsidRDefault="009D3325" w:rsidP="009D3325">
      <w:pPr>
        <w:pStyle w:val="ListParagraph"/>
        <w:spacing w:after="0" w:line="240" w:lineRule="auto"/>
        <w:ind w:left="0"/>
        <w:jc w:val="center"/>
        <w:rPr>
          <w:sz w:val="24"/>
          <w:szCs w:val="24"/>
        </w:rPr>
      </w:pPr>
    </w:p>
    <w:p w14:paraId="18D4AC70" w14:textId="0241DB8D" w:rsidR="009D3325" w:rsidRDefault="00411BBF" w:rsidP="009D3325">
      <w:pPr>
        <w:pStyle w:val="ListParagraph"/>
        <w:spacing w:after="0" w:line="240" w:lineRule="auto"/>
        <w:ind w:left="0"/>
        <w:jc w:val="center"/>
        <w:rPr>
          <w:sz w:val="24"/>
          <w:szCs w:val="24"/>
        </w:rPr>
      </w:pPr>
      <w:r>
        <w:rPr>
          <w:noProof/>
          <w:lang w:val="en-PH" w:eastAsia="en-PH"/>
        </w:rPr>
        <w:drawing>
          <wp:inline distT="0" distB="0" distL="0" distR="0" wp14:anchorId="339055D6" wp14:editId="26227067">
            <wp:extent cx="3695238" cy="1057143"/>
            <wp:effectExtent l="19050" t="19050" r="19685" b="1016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695238" cy="1057143"/>
                    </a:xfrm>
                    <a:prstGeom prst="rect">
                      <a:avLst/>
                    </a:prstGeom>
                    <a:ln>
                      <a:solidFill>
                        <a:schemeClr val="bg1">
                          <a:lumMod val="75000"/>
                        </a:schemeClr>
                      </a:solidFill>
                    </a:ln>
                  </pic:spPr>
                </pic:pic>
              </a:graphicData>
            </a:graphic>
          </wp:inline>
        </w:drawing>
      </w:r>
    </w:p>
    <w:p w14:paraId="718AFFA6" w14:textId="77777777" w:rsidR="009D3325" w:rsidRDefault="009D3325" w:rsidP="009D3325">
      <w:pPr>
        <w:pStyle w:val="ListParagraph"/>
        <w:spacing w:after="0" w:line="240" w:lineRule="auto"/>
        <w:ind w:left="0"/>
        <w:jc w:val="both"/>
        <w:rPr>
          <w:sz w:val="24"/>
          <w:szCs w:val="24"/>
        </w:rPr>
      </w:pPr>
    </w:p>
    <w:p w14:paraId="09346144" w14:textId="29279827" w:rsidR="009D3325" w:rsidRDefault="009D3325" w:rsidP="009D3325">
      <w:pPr>
        <w:pStyle w:val="ListParagraph"/>
        <w:spacing w:after="0" w:line="240" w:lineRule="auto"/>
        <w:ind w:left="0"/>
        <w:jc w:val="both"/>
        <w:rPr>
          <w:sz w:val="24"/>
          <w:szCs w:val="24"/>
        </w:rPr>
      </w:pPr>
      <w:r>
        <w:rPr>
          <w:sz w:val="24"/>
          <w:szCs w:val="24"/>
        </w:rPr>
        <w:t xml:space="preserve">The Copy Confirmation box opens and asks for the correct drive of the uSD card. </w:t>
      </w:r>
      <w:r w:rsidR="00411BBF">
        <w:rPr>
          <w:sz w:val="24"/>
          <w:szCs w:val="24"/>
        </w:rPr>
        <w:t>For this project however, the uSD card is mounted on the display module so c</w:t>
      </w:r>
      <w:r>
        <w:rPr>
          <w:sz w:val="24"/>
          <w:szCs w:val="24"/>
        </w:rPr>
        <w:t>lick “</w:t>
      </w:r>
      <w:r w:rsidRPr="00411BBF">
        <w:rPr>
          <w:b/>
          <w:sz w:val="24"/>
          <w:szCs w:val="24"/>
        </w:rPr>
        <w:t>No Thanks</w:t>
      </w:r>
      <w:r>
        <w:rPr>
          <w:sz w:val="24"/>
          <w:szCs w:val="24"/>
        </w:rPr>
        <w:t>”.</w:t>
      </w:r>
    </w:p>
    <w:p w14:paraId="2F2D5FAB" w14:textId="77777777" w:rsidR="00411BBF" w:rsidRDefault="00411BBF" w:rsidP="009D3325">
      <w:pPr>
        <w:pStyle w:val="ListParagraph"/>
        <w:spacing w:after="0" w:line="240" w:lineRule="auto"/>
        <w:ind w:left="0"/>
        <w:jc w:val="both"/>
        <w:rPr>
          <w:sz w:val="24"/>
          <w:szCs w:val="24"/>
        </w:rPr>
      </w:pPr>
    </w:p>
    <w:p w14:paraId="11522F69" w14:textId="77777777" w:rsidR="00B4177B" w:rsidRDefault="00411BBF" w:rsidP="00411BBF">
      <w:pPr>
        <w:pStyle w:val="ListParagraph"/>
        <w:spacing w:after="0" w:line="240" w:lineRule="auto"/>
        <w:ind w:left="0"/>
        <w:jc w:val="both"/>
        <w:rPr>
          <w:sz w:val="24"/>
          <w:szCs w:val="24"/>
        </w:rPr>
      </w:pPr>
      <w:r>
        <w:rPr>
          <w:sz w:val="24"/>
          <w:szCs w:val="24"/>
        </w:rPr>
        <w:t>Take note of the filenames listed in the message box. Listed in h</w:t>
      </w:r>
      <w:r w:rsidRPr="007562F1">
        <w:rPr>
          <w:sz w:val="24"/>
          <w:szCs w:val="24"/>
        </w:rPr>
        <w:t>ere</w:t>
      </w:r>
      <w:r>
        <w:rPr>
          <w:sz w:val="24"/>
          <w:szCs w:val="24"/>
        </w:rPr>
        <w:t>:</w:t>
      </w:r>
      <w:r>
        <w:rPr>
          <w:b/>
          <w:sz w:val="24"/>
          <w:szCs w:val="24"/>
        </w:rPr>
        <w:t xml:space="preserve"> </w:t>
      </w:r>
      <w:r w:rsidRPr="007562F1">
        <w:rPr>
          <w:b/>
          <w:sz w:val="24"/>
          <w:szCs w:val="24"/>
        </w:rPr>
        <w:t>4D-AN-00.gci</w:t>
      </w:r>
      <w:r>
        <w:rPr>
          <w:sz w:val="24"/>
          <w:szCs w:val="24"/>
        </w:rPr>
        <w:t xml:space="preserve"> and </w:t>
      </w:r>
      <w:r w:rsidRPr="007562F1">
        <w:rPr>
          <w:b/>
          <w:sz w:val="24"/>
          <w:szCs w:val="24"/>
        </w:rPr>
        <w:t>4D-AN-00.dat</w:t>
      </w:r>
      <w:r>
        <w:rPr>
          <w:sz w:val="24"/>
          <w:szCs w:val="24"/>
        </w:rPr>
        <w:t xml:space="preserve"> graphics files, and </w:t>
      </w:r>
      <w:r w:rsidRPr="007562F1">
        <w:rPr>
          <w:b/>
          <w:sz w:val="24"/>
          <w:szCs w:val="24"/>
        </w:rPr>
        <w:t>4D-AN-00001 PICASO.4XE</w:t>
      </w:r>
      <w:r>
        <w:rPr>
          <w:sz w:val="24"/>
          <w:szCs w:val="24"/>
        </w:rPr>
        <w:t xml:space="preserve"> child program file. </w:t>
      </w:r>
    </w:p>
    <w:p w14:paraId="04357F0D" w14:textId="77777777" w:rsidR="00B4177B" w:rsidRDefault="00B4177B" w:rsidP="00411BBF">
      <w:pPr>
        <w:pStyle w:val="ListParagraph"/>
        <w:spacing w:after="0" w:line="240" w:lineRule="auto"/>
        <w:ind w:left="0"/>
        <w:jc w:val="both"/>
        <w:rPr>
          <w:sz w:val="24"/>
          <w:szCs w:val="24"/>
        </w:rPr>
      </w:pPr>
    </w:p>
    <w:p w14:paraId="19237832" w14:textId="5E468983" w:rsidR="00411BBF" w:rsidRDefault="00411BBF" w:rsidP="00B4177B">
      <w:pPr>
        <w:pStyle w:val="4DNote"/>
      </w:pPr>
      <w:r>
        <w:t>Workshop4 will only automatically rename the child program file to “</w:t>
      </w:r>
      <w:r w:rsidRPr="004D6152">
        <w:rPr>
          <w:b/>
          <w:color w:val="7030A0"/>
        </w:rPr>
        <w:t>RunFlash.4xe</w:t>
      </w:r>
      <w:r>
        <w:t xml:space="preserve">” when copied into the </w:t>
      </w:r>
      <w:proofErr w:type="spellStart"/>
      <w:r>
        <w:t>uSD</w:t>
      </w:r>
      <w:proofErr w:type="spellEnd"/>
      <w:r>
        <w:t xml:space="preserve"> card</w:t>
      </w:r>
      <w:r w:rsidR="00B4177B">
        <w:t xml:space="preserve"> the normal way.</w:t>
      </w:r>
    </w:p>
    <w:p w14:paraId="7ABBFE9B" w14:textId="77777777" w:rsidR="00411BBF" w:rsidRDefault="00411BBF" w:rsidP="009D3325">
      <w:pPr>
        <w:pStyle w:val="ListParagraph"/>
        <w:spacing w:after="0" w:line="240" w:lineRule="auto"/>
        <w:ind w:left="0"/>
        <w:jc w:val="both"/>
        <w:rPr>
          <w:sz w:val="24"/>
          <w:szCs w:val="24"/>
        </w:rPr>
      </w:pPr>
    </w:p>
    <w:p w14:paraId="0348D12E" w14:textId="2F51FBBA" w:rsidR="009D3325" w:rsidRDefault="009D3325" w:rsidP="00411BBF">
      <w:pPr>
        <w:pStyle w:val="ListParagraph"/>
        <w:spacing w:after="0" w:line="240" w:lineRule="auto"/>
        <w:ind w:left="0"/>
        <w:jc w:val="center"/>
        <w:rPr>
          <w:sz w:val="24"/>
          <w:szCs w:val="24"/>
        </w:rPr>
      </w:pPr>
      <w:r w:rsidRPr="009E4B9A">
        <w:rPr>
          <w:noProof/>
          <w:lang w:val="en-PH" w:eastAsia="en-PH"/>
        </w:rPr>
        <mc:AlternateContent>
          <mc:Choice Requires="wps">
            <w:drawing>
              <wp:anchor distT="0" distB="0" distL="114300" distR="114300" simplePos="0" relativeHeight="251736064" behindDoc="0" locked="0" layoutInCell="1" allowOverlap="1" wp14:anchorId="3ADC5D27" wp14:editId="65C47FC0">
                <wp:simplePos x="0" y="0"/>
                <wp:positionH relativeFrom="column">
                  <wp:posOffset>3562574</wp:posOffset>
                </wp:positionH>
                <wp:positionV relativeFrom="paragraph">
                  <wp:posOffset>1104714</wp:posOffset>
                </wp:positionV>
                <wp:extent cx="320675" cy="216535"/>
                <wp:effectExtent l="19050" t="19050" r="22225" b="31115"/>
                <wp:wrapNone/>
                <wp:docPr id="15" name="Right Arrow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320675" cy="216535"/>
                        </a:xfrm>
                        <a:prstGeom prst="rightArrow">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507CFBB" w14:textId="77777777" w:rsidR="009D3325" w:rsidRDefault="009D3325" w:rsidP="009D3325">
                            <w:pPr>
                              <w:jc w:val="center"/>
                            </w:pPr>
                            <w:r w:rsidRPr="0022655E">
                              <w:rPr>
                                <w:noProof/>
                                <w:lang w:val="en-PH" w:eastAsia="en-PH"/>
                              </w:rPr>
                              <w:drawing>
                                <wp:inline distT="0" distB="0" distL="0" distR="0" wp14:anchorId="7B407832" wp14:editId="7350086D">
                                  <wp:extent cx="77470" cy="26665"/>
                                  <wp:effectExtent l="0" t="0" r="0" b="0"/>
                                  <wp:docPr id="13" name="Picture 13"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470" cy="2666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DC5D27"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 o:spid="_x0000_s1033" type="#_x0000_t13" style="position:absolute;left:0;text-align:left;margin-left:280.5pt;margin-top:87pt;width:25.25pt;height:17.05pt;flip:x;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" adj="14307" fillcolor="#0070c0" strokecolor="#0070c0" strokeweight="2pt">
                <v:path arrowok="t"/>
                <v:textbox>
                  <w:txbxContent>
                    <w:p w14:paraId="1507CFBB" w14:textId="77777777" w:rsidR="009D3325" w:rsidRDefault="009D3325" w:rsidP="009D3325">
                      <w:pPr>
                        <w:jc w:val="center"/>
                      </w:pPr>
                      <w:r w:rsidRPr="0022655E">
                        <w:rPr>
                          <w:noProof/>
                          <w:lang w:val="en-PH" w:eastAsia="en-PH"/>
                        </w:rPr>
                        <w:drawing>
                          <wp:inline distT="0" distB="0" distL="0" distR="0" wp14:anchorId="7B407832" wp14:editId="7350086D">
                            <wp:extent cx="77470" cy="26665"/>
                            <wp:effectExtent l="0" t="0" r="0" b="0"/>
                            <wp:docPr id="13" name="Picture 13"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470" cy="26665"/>
                                    </a:xfrm>
                                    <a:prstGeom prst="rect">
                                      <a:avLst/>
                                    </a:prstGeom>
                                    <a:noFill/>
                                    <a:ln>
                                      <a:noFill/>
                                    </a:ln>
                                  </pic:spPr>
                                </pic:pic>
                              </a:graphicData>
                            </a:graphic>
                          </wp:inline>
                        </w:drawing>
                      </w:r>
                    </w:p>
                  </w:txbxContent>
                </v:textbox>
              </v:shape>
            </w:pict>
          </mc:Fallback>
        </mc:AlternateContent>
      </w:r>
      <w:r>
        <w:rPr>
          <w:noProof/>
          <w:lang w:val="en-PH" w:eastAsia="en-PH"/>
        </w:rPr>
        <w:drawing>
          <wp:inline distT="0" distB="0" distL="0" distR="0" wp14:anchorId="024AE965" wp14:editId="3D95A40B">
            <wp:extent cx="3003176" cy="1854903"/>
            <wp:effectExtent l="19050" t="19050" r="26035" b="1206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009532" cy="1858828"/>
                    </a:xfrm>
                    <a:prstGeom prst="rect">
                      <a:avLst/>
                    </a:prstGeom>
                    <a:ln>
                      <a:solidFill>
                        <a:schemeClr val="accent1"/>
                      </a:solidFill>
                    </a:ln>
                  </pic:spPr>
                </pic:pic>
              </a:graphicData>
            </a:graphic>
          </wp:inline>
        </w:drawing>
      </w:r>
    </w:p>
    <w:p w14:paraId="1E863C43" w14:textId="77777777" w:rsidR="009D3325" w:rsidRDefault="009D3325" w:rsidP="009D3325">
      <w:pPr>
        <w:pStyle w:val="ListParagraph"/>
        <w:spacing w:after="0" w:line="240" w:lineRule="auto"/>
        <w:ind w:left="0"/>
        <w:jc w:val="both"/>
        <w:rPr>
          <w:sz w:val="24"/>
          <w:szCs w:val="24"/>
        </w:rPr>
      </w:pPr>
    </w:p>
    <w:p w14:paraId="1EC29774" w14:textId="42A847C3" w:rsidR="009D3325" w:rsidRDefault="009D3325" w:rsidP="009D3325">
      <w:pPr>
        <w:pStyle w:val="ListParagraph"/>
        <w:spacing w:after="0" w:line="240" w:lineRule="auto"/>
        <w:ind w:left="0"/>
        <w:jc w:val="both"/>
        <w:rPr>
          <w:sz w:val="24"/>
          <w:szCs w:val="24"/>
        </w:rPr>
      </w:pPr>
      <w:r>
        <w:rPr>
          <w:sz w:val="24"/>
          <w:szCs w:val="24"/>
        </w:rPr>
        <w:t>Now go to the folder to which the project was extracted. Note that new files are present. Workshop</w:t>
      </w:r>
      <w:r w:rsidR="00742DC8">
        <w:rPr>
          <w:sz w:val="24"/>
          <w:szCs w:val="24"/>
        </w:rPr>
        <w:t>4</w:t>
      </w:r>
      <w:r>
        <w:rPr>
          <w:sz w:val="24"/>
          <w:szCs w:val="24"/>
        </w:rPr>
        <w:t xml:space="preserve"> also creates copies of the supporting and program files and places them inside the project folder.</w:t>
      </w:r>
    </w:p>
    <w:p w14:paraId="2A391110" w14:textId="77777777" w:rsidR="009D3325" w:rsidRDefault="009D3325" w:rsidP="009D3325">
      <w:pPr>
        <w:pStyle w:val="ListParagraph"/>
        <w:spacing w:after="0" w:line="240" w:lineRule="auto"/>
        <w:ind w:left="0"/>
        <w:jc w:val="both"/>
        <w:rPr>
          <w:sz w:val="24"/>
          <w:szCs w:val="24"/>
        </w:rPr>
      </w:pPr>
    </w:p>
    <w:p w14:paraId="6A505712" w14:textId="77777777" w:rsidR="009D3325" w:rsidRDefault="009D3325" w:rsidP="009D3325">
      <w:pPr>
        <w:pStyle w:val="ListParagraph"/>
        <w:spacing w:after="0" w:line="240" w:lineRule="auto"/>
        <w:ind w:left="0"/>
        <w:jc w:val="center"/>
        <w:rPr>
          <w:sz w:val="24"/>
          <w:szCs w:val="24"/>
        </w:rPr>
      </w:pPr>
      <w:r>
        <w:rPr>
          <w:noProof/>
          <w:lang w:val="en-PH" w:eastAsia="en-PH"/>
        </w:rPr>
        <w:drawing>
          <wp:inline distT="0" distB="0" distL="0" distR="0" wp14:anchorId="05D2E8EE" wp14:editId="7D863D24">
            <wp:extent cx="4318269" cy="886908"/>
            <wp:effectExtent l="19050" t="19050" r="25400" b="2794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9442" t="34067" r="5715" b="40435"/>
                    <a:stretch/>
                  </pic:blipFill>
                  <pic:spPr bwMode="auto">
                    <a:xfrm>
                      <a:off x="0" y="0"/>
                      <a:ext cx="4344272" cy="892249"/>
                    </a:xfrm>
                    <a:prstGeom prst="rect">
                      <a:avLst/>
                    </a:prstGeom>
                    <a:ln w="9525" cap="flat" cmpd="sng" algn="ctr">
                      <a:solidFill>
                        <a:sysClr val="window" lastClr="FFFFFF">
                          <a:lumMod val="7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3164406" w14:textId="77777777" w:rsidR="00B4177B" w:rsidRDefault="00B4177B" w:rsidP="009D3325">
      <w:pPr>
        <w:pStyle w:val="ListParagraph"/>
        <w:spacing w:after="0" w:line="240" w:lineRule="auto"/>
        <w:ind w:left="0"/>
        <w:jc w:val="center"/>
        <w:rPr>
          <w:sz w:val="24"/>
          <w:szCs w:val="24"/>
        </w:rPr>
      </w:pPr>
    </w:p>
    <w:p w14:paraId="7393067B" w14:textId="7167B575" w:rsidR="009D3325" w:rsidRDefault="009D3325" w:rsidP="009D3325">
      <w:pPr>
        <w:pStyle w:val="ListParagraph"/>
        <w:spacing w:after="0" w:line="240" w:lineRule="auto"/>
        <w:ind w:left="0"/>
        <w:jc w:val="both"/>
        <w:rPr>
          <w:sz w:val="24"/>
          <w:szCs w:val="24"/>
        </w:rPr>
      </w:pPr>
      <w:r>
        <w:rPr>
          <w:sz w:val="24"/>
          <w:szCs w:val="24"/>
        </w:rPr>
        <w:t xml:space="preserve">The set of newly generated files includes the graphics files and the program file. Manually create a copy of the file </w:t>
      </w:r>
      <w:r w:rsidRPr="00411BBF">
        <w:rPr>
          <w:b/>
          <w:sz w:val="24"/>
          <w:szCs w:val="24"/>
        </w:rPr>
        <w:t>“4D-AN-00001 PICASO.4XE”</w:t>
      </w:r>
      <w:r>
        <w:rPr>
          <w:sz w:val="24"/>
          <w:szCs w:val="24"/>
        </w:rPr>
        <w:t xml:space="preserve"> and rename it to “</w:t>
      </w:r>
      <w:r w:rsidRPr="004D6152">
        <w:rPr>
          <w:b/>
          <w:color w:val="7030A0"/>
          <w:sz w:val="24"/>
          <w:szCs w:val="24"/>
        </w:rPr>
        <w:t>RunFlash.4xe</w:t>
      </w:r>
      <w:r>
        <w:rPr>
          <w:sz w:val="24"/>
          <w:szCs w:val="24"/>
        </w:rPr>
        <w:t>”, as would normally be done by Workshop</w:t>
      </w:r>
      <w:r w:rsidR="00411BBF">
        <w:rPr>
          <w:sz w:val="24"/>
          <w:szCs w:val="24"/>
        </w:rPr>
        <w:t>4</w:t>
      </w:r>
      <w:r>
        <w:rPr>
          <w:sz w:val="24"/>
          <w:szCs w:val="24"/>
        </w:rPr>
        <w:t>.</w:t>
      </w:r>
    </w:p>
    <w:p w14:paraId="6A6C9876" w14:textId="77777777" w:rsidR="009D3325" w:rsidRDefault="009D3325" w:rsidP="009D3325">
      <w:pPr>
        <w:pStyle w:val="ListParagraph"/>
        <w:spacing w:after="0" w:line="240" w:lineRule="auto"/>
        <w:ind w:left="0"/>
        <w:jc w:val="both"/>
        <w:rPr>
          <w:sz w:val="24"/>
          <w:szCs w:val="24"/>
        </w:rPr>
      </w:pPr>
    </w:p>
    <w:p w14:paraId="74E531D6" w14:textId="7B061DD8" w:rsidR="00DD1C25" w:rsidRDefault="009D3325" w:rsidP="009D3325">
      <w:pPr>
        <w:pStyle w:val="ListParagraph"/>
        <w:spacing w:after="0" w:line="240" w:lineRule="auto"/>
        <w:ind w:left="0"/>
        <w:jc w:val="both"/>
        <w:rPr>
          <w:sz w:val="24"/>
          <w:szCs w:val="24"/>
        </w:rPr>
      </w:pPr>
      <w:r>
        <w:rPr>
          <w:noProof/>
          <w:lang w:val="en-PH" w:eastAsia="en-PH"/>
        </w:rPr>
        <w:drawing>
          <wp:inline distT="0" distB="0" distL="0" distR="0" wp14:anchorId="0BA9E042" wp14:editId="4ACECFC9">
            <wp:extent cx="4365812" cy="259275"/>
            <wp:effectExtent l="19050" t="19050" r="15875" b="2667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9412" t="46238" r="6045" b="46424"/>
                    <a:stretch/>
                  </pic:blipFill>
                  <pic:spPr bwMode="auto">
                    <a:xfrm>
                      <a:off x="0" y="0"/>
                      <a:ext cx="4427100" cy="262915"/>
                    </a:xfrm>
                    <a:prstGeom prst="rect">
                      <a:avLst/>
                    </a:prstGeom>
                    <a:ln w="9525" cap="flat" cmpd="sng" algn="ctr">
                      <a:solidFill>
                        <a:sysClr val="window" lastClr="FFFFFF">
                          <a:lumMod val="75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4B3E0C7" w14:textId="77777777" w:rsidR="00B4177B" w:rsidRDefault="00B4177B" w:rsidP="009D3325">
      <w:pPr>
        <w:pStyle w:val="ListParagraph"/>
        <w:spacing w:after="0" w:line="240" w:lineRule="auto"/>
        <w:ind w:left="0"/>
        <w:jc w:val="both"/>
        <w:rPr>
          <w:sz w:val="24"/>
          <w:szCs w:val="24"/>
        </w:rPr>
      </w:pPr>
    </w:p>
    <w:p w14:paraId="75602811" w14:textId="37291AB3" w:rsidR="009D3325" w:rsidRDefault="009D3325" w:rsidP="00411BBF">
      <w:pPr>
        <w:pStyle w:val="4DNote"/>
      </w:pPr>
      <w:r>
        <w:t xml:space="preserve">For more complex projects, there may be other supporting files (e.g. font and audio files) besides the graphics files that need to be copied to the </w:t>
      </w:r>
      <w:proofErr w:type="spellStart"/>
      <w:r>
        <w:t>uSD</w:t>
      </w:r>
      <w:proofErr w:type="spellEnd"/>
      <w:r>
        <w:t xml:space="preserve"> card. The Copy Confirmation box usually lists all of the supporting files.</w:t>
      </w:r>
    </w:p>
    <w:p w14:paraId="04EE1641" w14:textId="77777777" w:rsidR="009D3325" w:rsidRDefault="009D3325" w:rsidP="009D3325">
      <w:pPr>
        <w:pStyle w:val="ListParagraph"/>
        <w:spacing w:after="0" w:line="240" w:lineRule="auto"/>
        <w:ind w:left="0"/>
        <w:jc w:val="both"/>
        <w:rPr>
          <w:sz w:val="24"/>
          <w:szCs w:val="24"/>
        </w:rPr>
      </w:pPr>
    </w:p>
    <w:p w14:paraId="3CD87BAD" w14:textId="77777777" w:rsidR="009D3325" w:rsidRDefault="009D3325" w:rsidP="00174A37">
      <w:pPr>
        <w:pStyle w:val="Heading2"/>
        <w:jc w:val="both"/>
        <w:rPr>
          <w:sz w:val="24"/>
          <w:szCs w:val="24"/>
        </w:rPr>
      </w:pPr>
      <w:bookmarkStart w:id="13" w:name="_Toc433712041"/>
      <w:bookmarkStart w:id="14" w:name="_Toc32931075"/>
      <w:r>
        <w:lastRenderedPageBreak/>
        <w:t>Copy Files to the uSD Card Mounted on the Display Module</w:t>
      </w:r>
      <w:bookmarkEnd w:id="13"/>
      <w:bookmarkEnd w:id="14"/>
    </w:p>
    <w:p w14:paraId="580D814D" w14:textId="6FF86526" w:rsidR="009D3325" w:rsidRDefault="009D3325" w:rsidP="009D3325">
      <w:pPr>
        <w:pStyle w:val="ListParagraph"/>
        <w:spacing w:after="0" w:line="240" w:lineRule="auto"/>
        <w:ind w:left="0"/>
        <w:jc w:val="both"/>
        <w:rPr>
          <w:sz w:val="24"/>
          <w:szCs w:val="24"/>
        </w:rPr>
      </w:pPr>
      <w:r>
        <w:rPr>
          <w:sz w:val="24"/>
          <w:szCs w:val="24"/>
        </w:rPr>
        <w:t xml:space="preserve">The next step now </w:t>
      </w:r>
      <w:r w:rsidR="00426294">
        <w:rPr>
          <w:sz w:val="24"/>
          <w:szCs w:val="24"/>
        </w:rPr>
        <w:t xml:space="preserve">is </w:t>
      </w:r>
      <w:r>
        <w:rPr>
          <w:sz w:val="24"/>
          <w:szCs w:val="24"/>
        </w:rPr>
        <w:t xml:space="preserve">to copy the graphics and child program files from the PC to the uSD card mounted on the display module. The files will be transferred serially through the programming module. </w:t>
      </w:r>
      <w:r w:rsidR="002270B8">
        <w:rPr>
          <w:sz w:val="24"/>
          <w:szCs w:val="24"/>
        </w:rPr>
        <w:t>Workshop4</w:t>
      </w:r>
      <w:r w:rsidR="009471C0">
        <w:rPr>
          <w:sz w:val="24"/>
          <w:szCs w:val="24"/>
        </w:rPr>
        <w:t xml:space="preserve"> </w:t>
      </w:r>
      <w:r w:rsidR="002270B8">
        <w:rPr>
          <w:sz w:val="24"/>
          <w:szCs w:val="24"/>
        </w:rPr>
        <w:t>has a tool</w:t>
      </w:r>
      <w:r w:rsidR="00262F8D">
        <w:rPr>
          <w:sz w:val="24"/>
          <w:szCs w:val="24"/>
        </w:rPr>
        <w:t xml:space="preserve"> called “</w:t>
      </w:r>
      <w:proofErr w:type="spellStart"/>
      <w:r w:rsidR="00262F8D" w:rsidRPr="009C41C4">
        <w:rPr>
          <w:b/>
          <w:sz w:val="24"/>
          <w:szCs w:val="24"/>
        </w:rPr>
        <w:t>FileTransfer</w:t>
      </w:r>
      <w:proofErr w:type="spellEnd"/>
      <w:r w:rsidR="00262F8D">
        <w:rPr>
          <w:sz w:val="24"/>
          <w:szCs w:val="24"/>
        </w:rPr>
        <w:t>”</w:t>
      </w:r>
      <w:r w:rsidR="009471C0">
        <w:rPr>
          <w:sz w:val="24"/>
          <w:szCs w:val="24"/>
        </w:rPr>
        <w:t xml:space="preserve"> which will be used to transfer the files</w:t>
      </w:r>
      <w:r w:rsidR="00426294">
        <w:rPr>
          <w:sz w:val="24"/>
          <w:szCs w:val="24"/>
        </w:rPr>
        <w:t xml:space="preserve"> which is </w:t>
      </w:r>
      <w:r w:rsidR="009C41C4">
        <w:rPr>
          <w:sz w:val="24"/>
          <w:szCs w:val="24"/>
        </w:rPr>
        <w:t xml:space="preserve">usually located in the Workshop4 installation folder at: </w:t>
      </w:r>
      <w:r w:rsidR="009C41C4" w:rsidRPr="009C41C4">
        <w:rPr>
          <w:b/>
          <w:sz w:val="24"/>
          <w:szCs w:val="24"/>
        </w:rPr>
        <w:t>C:\Program Files (x86)\4D Labs\4D Workshop 4 IDE\DEP</w:t>
      </w:r>
    </w:p>
    <w:p w14:paraId="0160E898" w14:textId="77777777" w:rsidR="009C41C4" w:rsidRDefault="009C41C4" w:rsidP="009D3325">
      <w:pPr>
        <w:pStyle w:val="ListParagraph"/>
        <w:spacing w:after="0" w:line="240" w:lineRule="auto"/>
        <w:ind w:left="0"/>
        <w:jc w:val="both"/>
        <w:rPr>
          <w:sz w:val="24"/>
          <w:szCs w:val="24"/>
        </w:rPr>
      </w:pPr>
    </w:p>
    <w:p w14:paraId="7DC7C40A" w14:textId="6FED20E6" w:rsidR="009C41C4" w:rsidRPr="002270B8" w:rsidRDefault="009C41C4" w:rsidP="009C41C4">
      <w:pPr>
        <w:pStyle w:val="ListParagraph"/>
        <w:spacing w:after="0" w:line="240" w:lineRule="auto"/>
        <w:ind w:left="0"/>
        <w:jc w:val="center"/>
        <w:rPr>
          <w:sz w:val="24"/>
          <w:szCs w:val="24"/>
        </w:rPr>
      </w:pPr>
      <w:r>
        <w:rPr>
          <w:noProof/>
          <w:lang w:val="en-PH" w:eastAsia="en-PH"/>
        </w:rPr>
        <w:drawing>
          <wp:inline distT="0" distB="0" distL="0" distR="0" wp14:anchorId="7714180E" wp14:editId="58EBD5A2">
            <wp:extent cx="752381" cy="1019048"/>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752381" cy="1019048"/>
                    </a:xfrm>
                    <a:prstGeom prst="rect">
                      <a:avLst/>
                    </a:prstGeom>
                  </pic:spPr>
                </pic:pic>
              </a:graphicData>
            </a:graphic>
          </wp:inline>
        </w:drawing>
      </w:r>
    </w:p>
    <w:p w14:paraId="19263E91" w14:textId="77777777" w:rsidR="009D3325" w:rsidRDefault="009D3325" w:rsidP="009D3325">
      <w:pPr>
        <w:pStyle w:val="ListParagraph"/>
        <w:spacing w:after="0" w:line="240" w:lineRule="auto"/>
        <w:ind w:left="0"/>
        <w:jc w:val="both"/>
        <w:rPr>
          <w:sz w:val="24"/>
          <w:szCs w:val="24"/>
        </w:rPr>
      </w:pPr>
    </w:p>
    <w:p w14:paraId="6B3B011D" w14:textId="274D42F1" w:rsidR="009D3325" w:rsidRDefault="009D3325" w:rsidP="009D3325">
      <w:pPr>
        <w:pStyle w:val="ListParagraph"/>
        <w:spacing w:after="0" w:line="240" w:lineRule="auto"/>
        <w:ind w:left="0"/>
        <w:jc w:val="both"/>
        <w:rPr>
          <w:sz w:val="24"/>
          <w:szCs w:val="24"/>
        </w:rPr>
      </w:pPr>
      <w:r>
        <w:rPr>
          <w:sz w:val="24"/>
          <w:szCs w:val="24"/>
        </w:rPr>
        <w:t xml:space="preserve">The </w:t>
      </w:r>
      <w:proofErr w:type="spellStart"/>
      <w:r w:rsidR="000B74D7">
        <w:rPr>
          <w:sz w:val="24"/>
          <w:szCs w:val="24"/>
        </w:rPr>
        <w:t>FileTransfer</w:t>
      </w:r>
      <w:proofErr w:type="spellEnd"/>
      <w:r w:rsidR="000B74D7">
        <w:rPr>
          <w:sz w:val="24"/>
          <w:szCs w:val="24"/>
        </w:rPr>
        <w:t xml:space="preserve"> tool</w:t>
      </w:r>
      <w:r>
        <w:rPr>
          <w:sz w:val="24"/>
          <w:szCs w:val="24"/>
        </w:rPr>
        <w:t xml:space="preserve"> interface is generally divided into two parts – the </w:t>
      </w:r>
      <w:r w:rsidR="00AD5555">
        <w:rPr>
          <w:sz w:val="24"/>
          <w:szCs w:val="24"/>
        </w:rPr>
        <w:t>left-hand</w:t>
      </w:r>
      <w:r>
        <w:rPr>
          <w:sz w:val="24"/>
          <w:szCs w:val="24"/>
        </w:rPr>
        <w:t xml:space="preserve"> side, which shows the files on the PC and the </w:t>
      </w:r>
      <w:r w:rsidR="00AD5555">
        <w:rPr>
          <w:sz w:val="24"/>
          <w:szCs w:val="24"/>
        </w:rPr>
        <w:t>right-hand</w:t>
      </w:r>
      <w:r>
        <w:rPr>
          <w:sz w:val="24"/>
          <w:szCs w:val="24"/>
        </w:rPr>
        <w:t xml:space="preserve"> side, which shows the files on the uSD card mounted on the display module. </w:t>
      </w:r>
    </w:p>
    <w:p w14:paraId="51A69777" w14:textId="77777777" w:rsidR="009D3325" w:rsidRDefault="009D3325" w:rsidP="009D3325">
      <w:pPr>
        <w:pStyle w:val="ListParagraph"/>
        <w:spacing w:after="0" w:line="240" w:lineRule="auto"/>
        <w:ind w:left="0"/>
        <w:jc w:val="both"/>
        <w:rPr>
          <w:noProof/>
          <w:lang w:val="en-PH" w:eastAsia="en-PH"/>
        </w:rPr>
      </w:pPr>
    </w:p>
    <w:p w14:paraId="7F0D99A7" w14:textId="6B2CC6D8" w:rsidR="009D3325" w:rsidRDefault="009C41C4" w:rsidP="009C41C4">
      <w:pPr>
        <w:pStyle w:val="ListParagraph"/>
        <w:spacing w:after="0" w:line="240" w:lineRule="auto"/>
        <w:ind w:left="0"/>
        <w:jc w:val="center"/>
        <w:rPr>
          <w:sz w:val="24"/>
          <w:szCs w:val="24"/>
        </w:rPr>
      </w:pPr>
      <w:r>
        <w:rPr>
          <w:noProof/>
          <w:lang w:val="en-PH" w:eastAsia="en-PH"/>
        </w:rPr>
        <w:drawing>
          <wp:inline distT="0" distB="0" distL="0" distR="0" wp14:anchorId="2FD53465" wp14:editId="44131FA6">
            <wp:extent cx="3810000" cy="2237026"/>
            <wp:effectExtent l="19050" t="19050" r="19050" b="1143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813356" cy="2238996"/>
                    </a:xfrm>
                    <a:prstGeom prst="rect">
                      <a:avLst/>
                    </a:prstGeom>
                    <a:ln>
                      <a:solidFill>
                        <a:schemeClr val="bg1">
                          <a:lumMod val="75000"/>
                        </a:schemeClr>
                      </a:solidFill>
                    </a:ln>
                  </pic:spPr>
                </pic:pic>
              </a:graphicData>
            </a:graphic>
          </wp:inline>
        </w:drawing>
      </w:r>
    </w:p>
    <w:p w14:paraId="0D09486B" w14:textId="77777777" w:rsidR="009D3325" w:rsidRDefault="009D3325" w:rsidP="009D3325">
      <w:pPr>
        <w:pStyle w:val="ListParagraph"/>
        <w:spacing w:after="0" w:line="240" w:lineRule="auto"/>
        <w:ind w:left="0"/>
        <w:jc w:val="both"/>
        <w:rPr>
          <w:sz w:val="24"/>
          <w:szCs w:val="24"/>
        </w:rPr>
      </w:pPr>
      <w:r>
        <w:rPr>
          <w:sz w:val="24"/>
          <w:szCs w:val="24"/>
        </w:rPr>
        <w:t>In the image below, the files inside the Genie project folder are shown. This is our working folder from earlier. Note that the graphics and the child program file are visible.</w:t>
      </w:r>
      <w:r w:rsidRPr="00DC4456">
        <w:rPr>
          <w:noProof/>
          <w:lang w:val="en-PH" w:eastAsia="en-PH"/>
        </w:rPr>
        <w:t xml:space="preserve"> </w:t>
      </w:r>
    </w:p>
    <w:p w14:paraId="382BE7DF" w14:textId="77777777" w:rsidR="009D3325" w:rsidRDefault="009D3325" w:rsidP="009D3325">
      <w:pPr>
        <w:pStyle w:val="ListParagraph"/>
        <w:spacing w:after="0" w:line="240" w:lineRule="auto"/>
        <w:ind w:left="0"/>
        <w:jc w:val="both"/>
        <w:rPr>
          <w:sz w:val="24"/>
          <w:szCs w:val="24"/>
        </w:rPr>
      </w:pPr>
    </w:p>
    <w:p w14:paraId="076B15EE" w14:textId="77777777" w:rsidR="009D3325" w:rsidRDefault="009D3325" w:rsidP="009D3325">
      <w:pPr>
        <w:pStyle w:val="ListParagraph"/>
        <w:spacing w:after="0" w:line="240" w:lineRule="auto"/>
        <w:ind w:left="0"/>
        <w:jc w:val="center"/>
        <w:rPr>
          <w:sz w:val="24"/>
          <w:szCs w:val="24"/>
        </w:rPr>
      </w:pPr>
      <w:r>
        <w:rPr>
          <w:noProof/>
          <w:lang w:val="en-PH" w:eastAsia="en-PH"/>
        </w:rPr>
        <w:drawing>
          <wp:inline distT="0" distB="0" distL="0" distR="0" wp14:anchorId="4C6F93BE" wp14:editId="360BDFD8">
            <wp:extent cx="4449162" cy="2740425"/>
            <wp:effectExtent l="19050" t="19050" r="27940" b="222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bwMode="auto">
                    <a:xfrm>
                      <a:off x="0" y="0"/>
                      <a:ext cx="4449162" cy="2740425"/>
                    </a:xfrm>
                    <a:prstGeom prst="rect">
                      <a:avLst/>
                    </a:prstGeom>
                    <a:ln w="9525" cap="flat" cmpd="sng" algn="ctr">
                      <a:solidFill>
                        <a:schemeClr val="bg1">
                          <a:lumMod val="75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234FC9D" w14:textId="77777777" w:rsidR="009D3325" w:rsidRDefault="009D3325" w:rsidP="009D3325">
      <w:pPr>
        <w:pStyle w:val="ListParagraph"/>
        <w:spacing w:after="0" w:line="240" w:lineRule="auto"/>
        <w:ind w:left="0"/>
        <w:jc w:val="both"/>
        <w:rPr>
          <w:sz w:val="24"/>
          <w:szCs w:val="24"/>
        </w:rPr>
      </w:pPr>
    </w:p>
    <w:p w14:paraId="35CBF2DF" w14:textId="77777777" w:rsidR="009D3325" w:rsidRDefault="009D3325" w:rsidP="009D3325">
      <w:pPr>
        <w:pStyle w:val="ListParagraph"/>
        <w:spacing w:after="0" w:line="240" w:lineRule="auto"/>
        <w:ind w:left="0"/>
        <w:jc w:val="both"/>
        <w:rPr>
          <w:sz w:val="24"/>
          <w:szCs w:val="24"/>
        </w:rPr>
      </w:pPr>
      <w:r>
        <w:rPr>
          <w:sz w:val="24"/>
          <w:szCs w:val="24"/>
        </w:rPr>
        <w:t xml:space="preserve">At this point, the </w:t>
      </w:r>
      <w:r w:rsidR="00AD5555">
        <w:rPr>
          <w:sz w:val="24"/>
          <w:szCs w:val="24"/>
        </w:rPr>
        <w:t>right-hand</w:t>
      </w:r>
      <w:r>
        <w:rPr>
          <w:sz w:val="24"/>
          <w:szCs w:val="24"/>
        </w:rPr>
        <w:t xml:space="preserve"> side of the interface shows nothing since the software is not yet connected to the display. Click on the </w:t>
      </w:r>
      <w:r w:rsidRPr="009C41C4">
        <w:rPr>
          <w:b/>
          <w:sz w:val="24"/>
          <w:szCs w:val="24"/>
        </w:rPr>
        <w:t>“Connect”</w:t>
      </w:r>
      <w:r>
        <w:rPr>
          <w:sz w:val="24"/>
          <w:szCs w:val="24"/>
        </w:rPr>
        <w:t xml:space="preserve"> button. </w:t>
      </w:r>
    </w:p>
    <w:p w14:paraId="6C3114B3" w14:textId="77777777" w:rsidR="009D3325" w:rsidRDefault="009D3325" w:rsidP="009D3325">
      <w:pPr>
        <w:pStyle w:val="ListParagraph"/>
        <w:spacing w:after="0" w:line="240" w:lineRule="auto"/>
        <w:ind w:left="0"/>
        <w:jc w:val="both"/>
        <w:rPr>
          <w:sz w:val="24"/>
          <w:szCs w:val="24"/>
        </w:rPr>
      </w:pPr>
    </w:p>
    <w:p w14:paraId="31F40001" w14:textId="77777777" w:rsidR="009D3325" w:rsidRDefault="003F1994" w:rsidP="009D3325">
      <w:pPr>
        <w:pStyle w:val="ListParagraph"/>
        <w:spacing w:after="0" w:line="240" w:lineRule="auto"/>
        <w:ind w:left="0"/>
        <w:jc w:val="center"/>
        <w:rPr>
          <w:sz w:val="24"/>
          <w:szCs w:val="24"/>
        </w:rPr>
      </w:pPr>
      <w:r w:rsidRPr="009E4B9A">
        <w:rPr>
          <w:noProof/>
          <w:lang w:val="en-PH" w:eastAsia="en-PH"/>
        </w:rPr>
        <mc:AlternateContent>
          <mc:Choice Requires="wps">
            <w:drawing>
              <wp:anchor distT="0" distB="0" distL="114300" distR="114300" simplePos="0" relativeHeight="251737088" behindDoc="0" locked="0" layoutInCell="1" allowOverlap="1" wp14:anchorId="2BAF02C3" wp14:editId="44B9BBC9">
                <wp:simplePos x="0" y="0"/>
                <wp:positionH relativeFrom="column">
                  <wp:posOffset>403898</wp:posOffset>
                </wp:positionH>
                <wp:positionV relativeFrom="paragraph">
                  <wp:posOffset>161290</wp:posOffset>
                </wp:positionV>
                <wp:extent cx="320675" cy="216535"/>
                <wp:effectExtent l="0" t="19050" r="41275" b="31115"/>
                <wp:wrapNone/>
                <wp:docPr id="1" name="Right Arrow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flipH="1">
                          <a:off x="0" y="0"/>
                          <a:ext cx="320675" cy="216535"/>
                        </a:xfrm>
                        <a:prstGeom prst="rightArrow">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F3AC852" w14:textId="77777777" w:rsidR="009D3325" w:rsidRDefault="009D3325" w:rsidP="009D3325">
                            <w:pPr>
                              <w:jc w:val="center"/>
                            </w:pPr>
                            <w:r w:rsidRPr="0022655E">
                              <w:rPr>
                                <w:noProof/>
                                <w:lang w:val="en-PH" w:eastAsia="en-PH"/>
                              </w:rPr>
                              <w:drawing>
                                <wp:inline distT="0" distB="0" distL="0" distR="0" wp14:anchorId="60603DF3" wp14:editId="673572F5">
                                  <wp:extent cx="77470" cy="26665"/>
                                  <wp:effectExtent l="19050" t="19050" r="17780" b="12065"/>
                                  <wp:docPr id="34" name="Picture 34"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rot="11513613">
                                            <a:off x="0" y="0"/>
                                            <a:ext cx="77470" cy="2666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AF02C3" id="Right Arrow 1" o:spid="_x0000_s1034" type="#_x0000_t13" style="position:absolute;left:0;text-align:left;margin-left:31.8pt;margin-top:12.7pt;width:25.25pt;height:17.05pt;rotation:180;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" adj="14307" fillcolor="#0070c0" strokecolor="#0070c0" strokeweight="2pt">
                <v:path arrowok="t"/>
                <v:textbox>
                  <w:txbxContent>
                    <w:p w14:paraId="3F3AC852" w14:textId="77777777" w:rsidR="009D3325" w:rsidRDefault="009D3325" w:rsidP="009D3325">
                      <w:pPr>
                        <w:jc w:val="center"/>
                      </w:pPr>
                      <w:r w:rsidRPr="0022655E">
                        <w:rPr>
                          <w:noProof/>
                          <w:lang w:val="en-PH" w:eastAsia="en-PH"/>
                        </w:rPr>
                        <w:drawing>
                          <wp:inline distT="0" distB="0" distL="0" distR="0" wp14:anchorId="60603DF3" wp14:editId="673572F5">
                            <wp:extent cx="77470" cy="26665"/>
                            <wp:effectExtent l="19050" t="19050" r="17780" b="12065"/>
                            <wp:docPr id="34" name="Picture 34"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rot="11513613">
                                      <a:off x="0" y="0"/>
                                      <a:ext cx="77470" cy="26665"/>
                                    </a:xfrm>
                                    <a:prstGeom prst="rect">
                                      <a:avLst/>
                                    </a:prstGeom>
                                    <a:noFill/>
                                    <a:ln>
                                      <a:noFill/>
                                    </a:ln>
                                  </pic:spPr>
                                </pic:pic>
                              </a:graphicData>
                            </a:graphic>
                          </wp:inline>
                        </w:drawing>
                      </w:r>
                    </w:p>
                  </w:txbxContent>
                </v:textbox>
              </v:shape>
            </w:pict>
          </mc:Fallback>
        </mc:AlternateContent>
      </w:r>
      <w:r w:rsidR="009D3325">
        <w:rPr>
          <w:noProof/>
          <w:lang w:val="en-PH" w:eastAsia="en-PH"/>
        </w:rPr>
        <w:drawing>
          <wp:inline distT="0" distB="0" distL="0" distR="0" wp14:anchorId="322FB83C" wp14:editId="5E3BC5C4">
            <wp:extent cx="3538719" cy="1277871"/>
            <wp:effectExtent l="19050" t="19050" r="24130" b="1778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bwMode="auto">
                    <a:xfrm>
                      <a:off x="0" y="0"/>
                      <a:ext cx="3538719" cy="1277871"/>
                    </a:xfrm>
                    <a:prstGeom prst="rect">
                      <a:avLst/>
                    </a:prstGeom>
                    <a:ln w="9525" cap="flat" cmpd="sng" algn="ctr">
                      <a:solidFill>
                        <a:schemeClr val="bg1">
                          <a:lumMod val="75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8B0EC45" w14:textId="77777777" w:rsidR="003F1994" w:rsidRDefault="003F1994" w:rsidP="009D3325">
      <w:pPr>
        <w:pStyle w:val="ListParagraph"/>
        <w:spacing w:after="0" w:line="240" w:lineRule="auto"/>
        <w:ind w:left="0"/>
        <w:jc w:val="both"/>
        <w:rPr>
          <w:sz w:val="24"/>
          <w:szCs w:val="24"/>
        </w:rPr>
      </w:pPr>
    </w:p>
    <w:p w14:paraId="3E65D865" w14:textId="77777777" w:rsidR="00B4177B" w:rsidRDefault="00B4177B" w:rsidP="009D3325">
      <w:pPr>
        <w:pStyle w:val="ListParagraph"/>
        <w:spacing w:after="0" w:line="240" w:lineRule="auto"/>
        <w:ind w:left="0"/>
        <w:jc w:val="both"/>
        <w:rPr>
          <w:sz w:val="24"/>
          <w:szCs w:val="24"/>
        </w:rPr>
      </w:pPr>
    </w:p>
    <w:p w14:paraId="5B9612C9" w14:textId="77777777" w:rsidR="009D3325" w:rsidRDefault="009D3325" w:rsidP="009D3325">
      <w:pPr>
        <w:pStyle w:val="ListParagraph"/>
        <w:spacing w:after="0" w:line="240" w:lineRule="auto"/>
        <w:ind w:left="0"/>
        <w:jc w:val="both"/>
        <w:rPr>
          <w:sz w:val="24"/>
          <w:szCs w:val="24"/>
        </w:rPr>
      </w:pPr>
      <w:r>
        <w:rPr>
          <w:sz w:val="24"/>
          <w:szCs w:val="24"/>
        </w:rPr>
        <w:lastRenderedPageBreak/>
        <w:t>Connection with the display module is now being established.</w:t>
      </w:r>
    </w:p>
    <w:p w14:paraId="275B86AF" w14:textId="77777777" w:rsidR="009D3325" w:rsidRDefault="009D3325" w:rsidP="009D3325">
      <w:pPr>
        <w:pStyle w:val="ListParagraph"/>
        <w:spacing w:after="0" w:line="240" w:lineRule="auto"/>
        <w:ind w:left="0"/>
        <w:jc w:val="both"/>
        <w:rPr>
          <w:sz w:val="24"/>
          <w:szCs w:val="24"/>
        </w:rPr>
      </w:pPr>
    </w:p>
    <w:p w14:paraId="7D4A9CFF" w14:textId="77777777" w:rsidR="009D3325" w:rsidRDefault="009D3325" w:rsidP="009D3325">
      <w:pPr>
        <w:pStyle w:val="ListParagraph"/>
        <w:spacing w:after="0" w:line="240" w:lineRule="auto"/>
        <w:ind w:left="0"/>
        <w:jc w:val="center"/>
        <w:rPr>
          <w:sz w:val="24"/>
          <w:szCs w:val="24"/>
        </w:rPr>
      </w:pPr>
      <w:r>
        <w:rPr>
          <w:noProof/>
          <w:lang w:val="en-PH" w:eastAsia="en-PH"/>
        </w:rPr>
        <w:drawing>
          <wp:inline distT="0" distB="0" distL="0" distR="0" wp14:anchorId="1A1FD3F5" wp14:editId="467FF5F7">
            <wp:extent cx="4299431" cy="574854"/>
            <wp:effectExtent l="19050" t="19050" r="25400" b="1587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bwMode="auto">
                    <a:xfrm>
                      <a:off x="0" y="0"/>
                      <a:ext cx="4299431" cy="574854"/>
                    </a:xfrm>
                    <a:prstGeom prst="rect">
                      <a:avLst/>
                    </a:prstGeom>
                    <a:ln w="9525" cap="flat" cmpd="sng" algn="ctr">
                      <a:solidFill>
                        <a:schemeClr val="bg1">
                          <a:lumMod val="75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275D008" w14:textId="77777777" w:rsidR="009D3325" w:rsidRDefault="009D3325" w:rsidP="009D3325">
      <w:pPr>
        <w:pStyle w:val="ListParagraph"/>
        <w:spacing w:after="0" w:line="240" w:lineRule="auto"/>
        <w:ind w:left="0"/>
        <w:jc w:val="both"/>
        <w:rPr>
          <w:sz w:val="24"/>
          <w:szCs w:val="24"/>
        </w:rPr>
      </w:pPr>
    </w:p>
    <w:p w14:paraId="6CBAA43C" w14:textId="70172E9D" w:rsidR="009D3325" w:rsidRDefault="00B4177B" w:rsidP="009D3325">
      <w:pPr>
        <w:pStyle w:val="ListParagraph"/>
        <w:spacing w:after="0" w:line="240" w:lineRule="auto"/>
        <w:ind w:left="0"/>
        <w:jc w:val="both"/>
        <w:rPr>
          <w:sz w:val="24"/>
          <w:szCs w:val="24"/>
        </w:rPr>
      </w:pPr>
      <w:r>
        <w:rPr>
          <w:sz w:val="24"/>
          <w:szCs w:val="24"/>
        </w:rPr>
        <w:t>To transfer a file, select the file</w:t>
      </w:r>
      <w:r w:rsidR="009D3325">
        <w:rPr>
          <w:sz w:val="24"/>
          <w:szCs w:val="24"/>
        </w:rPr>
        <w:t xml:space="preserve"> on the left-hand side of the interface,</w:t>
      </w:r>
    </w:p>
    <w:p w14:paraId="755CEA81" w14:textId="77777777" w:rsidR="009C41C4" w:rsidRDefault="009C41C4" w:rsidP="009D3325">
      <w:pPr>
        <w:pStyle w:val="ListParagraph"/>
        <w:spacing w:after="0" w:line="240" w:lineRule="auto"/>
        <w:ind w:left="0"/>
        <w:jc w:val="both"/>
        <w:rPr>
          <w:sz w:val="24"/>
          <w:szCs w:val="24"/>
        </w:rPr>
      </w:pPr>
    </w:p>
    <w:p w14:paraId="4F3B9020" w14:textId="2465EDB4" w:rsidR="009D3325" w:rsidRDefault="009D3325" w:rsidP="009D3325">
      <w:pPr>
        <w:pStyle w:val="ListParagraph"/>
        <w:spacing w:after="0" w:line="240" w:lineRule="auto"/>
        <w:ind w:left="0"/>
        <w:jc w:val="both"/>
        <w:rPr>
          <w:noProof/>
          <w:lang w:val="en-PH" w:eastAsia="en-PH"/>
        </w:rPr>
      </w:pPr>
      <w:r w:rsidRPr="009E4B9A">
        <w:rPr>
          <w:noProof/>
          <w:lang w:val="en-PH" w:eastAsia="en-PH"/>
        </w:rPr>
        <mc:AlternateContent>
          <mc:Choice Requires="wps">
            <w:drawing>
              <wp:anchor distT="0" distB="0" distL="114300" distR="114300" simplePos="0" relativeHeight="251738112" behindDoc="0" locked="0" layoutInCell="1" allowOverlap="1" wp14:anchorId="44A8BE48" wp14:editId="3E64E205">
                <wp:simplePos x="0" y="0"/>
                <wp:positionH relativeFrom="column">
                  <wp:posOffset>1162797</wp:posOffset>
                </wp:positionH>
                <wp:positionV relativeFrom="paragraph">
                  <wp:posOffset>1175871</wp:posOffset>
                </wp:positionV>
                <wp:extent cx="320675" cy="216535"/>
                <wp:effectExtent l="19050" t="19050" r="22225" b="31115"/>
                <wp:wrapNone/>
                <wp:docPr id="31" name="Right Arrow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320675" cy="216535"/>
                        </a:xfrm>
                        <a:prstGeom prst="righ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23C062A" w14:textId="77777777" w:rsidR="009D3325" w:rsidRDefault="009D3325" w:rsidP="009D3325">
                            <w:pPr>
                              <w:jc w:val="center"/>
                            </w:pPr>
                            <w:r w:rsidRPr="0022655E">
                              <w:rPr>
                                <w:noProof/>
                                <w:lang w:val="en-PH" w:eastAsia="en-PH"/>
                              </w:rPr>
                              <w:drawing>
                                <wp:inline distT="0" distB="0" distL="0" distR="0" wp14:anchorId="08881F7D" wp14:editId="692CA2E6">
                                  <wp:extent cx="77470" cy="26665"/>
                                  <wp:effectExtent l="0" t="0" r="0" b="0"/>
                                  <wp:docPr id="64" name="Picture 64"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470" cy="2666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A8BE48" id="Right Arrow 31" o:spid="_x0000_s1035" type="#_x0000_t13" style="position:absolute;left:0;text-align:left;margin-left:91.55pt;margin-top:92.6pt;width:25.25pt;height:17.05pt;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" adj="14307" fillcolor="red" strokecolor="red" strokeweight="2pt">
                <v:path arrowok="t"/>
                <v:textbox>
                  <w:txbxContent>
                    <w:p w14:paraId="723C062A" w14:textId="77777777" w:rsidR="009D3325" w:rsidRDefault="009D3325" w:rsidP="009D3325">
                      <w:pPr>
                        <w:jc w:val="center"/>
                      </w:pPr>
                      <w:r w:rsidRPr="0022655E">
                        <w:rPr>
                          <w:noProof/>
                          <w:lang w:val="en-PH" w:eastAsia="en-PH"/>
                        </w:rPr>
                        <w:drawing>
                          <wp:inline distT="0" distB="0" distL="0" distR="0" wp14:anchorId="08881F7D" wp14:editId="692CA2E6">
                            <wp:extent cx="77470" cy="26665"/>
                            <wp:effectExtent l="0" t="0" r="0" b="0"/>
                            <wp:docPr id="64" name="Picture 64"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77470" cy="26665"/>
                                    </a:xfrm>
                                    <a:prstGeom prst="rect">
                                      <a:avLst/>
                                    </a:prstGeom>
                                    <a:noFill/>
                                    <a:ln>
                                      <a:noFill/>
                                    </a:ln>
                                  </pic:spPr>
                                </pic:pic>
                              </a:graphicData>
                            </a:graphic>
                          </wp:inline>
                        </w:drawing>
                      </w:r>
                    </w:p>
                  </w:txbxContent>
                </v:textbox>
              </v:shape>
            </w:pict>
          </mc:Fallback>
        </mc:AlternateContent>
      </w:r>
      <w:r>
        <w:rPr>
          <w:noProof/>
          <w:lang w:val="en-PH" w:eastAsia="en-PH"/>
        </w:rPr>
        <w:drawing>
          <wp:inline distT="0" distB="0" distL="0" distR="0" wp14:anchorId="3317B4D0" wp14:editId="5B36203F">
            <wp:extent cx="4674096" cy="2393137"/>
            <wp:effectExtent l="19050" t="19050" r="12700" b="2667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bwMode="auto">
                    <a:xfrm>
                      <a:off x="0" y="0"/>
                      <a:ext cx="4674096" cy="2393137"/>
                    </a:xfrm>
                    <a:prstGeom prst="rect">
                      <a:avLst/>
                    </a:prstGeom>
                    <a:ln w="9525" cap="flat" cmpd="sng" algn="ctr">
                      <a:solidFill>
                        <a:schemeClr val="bg1">
                          <a:lumMod val="75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66934E4D" w14:textId="77777777" w:rsidR="003F1994" w:rsidRDefault="003F1994" w:rsidP="009D3325">
      <w:pPr>
        <w:pStyle w:val="ListParagraph"/>
        <w:spacing w:after="0" w:line="240" w:lineRule="auto"/>
        <w:ind w:left="0"/>
        <w:jc w:val="both"/>
        <w:rPr>
          <w:sz w:val="24"/>
          <w:szCs w:val="24"/>
        </w:rPr>
      </w:pPr>
    </w:p>
    <w:p w14:paraId="3C2FC50D" w14:textId="44642B8E" w:rsidR="009D3325" w:rsidRDefault="009D3325" w:rsidP="009D3325">
      <w:pPr>
        <w:pStyle w:val="ListParagraph"/>
        <w:spacing w:after="0" w:line="240" w:lineRule="auto"/>
        <w:ind w:left="0"/>
        <w:jc w:val="both"/>
        <w:rPr>
          <w:sz w:val="24"/>
          <w:szCs w:val="24"/>
        </w:rPr>
      </w:pPr>
      <w:r>
        <w:rPr>
          <w:sz w:val="24"/>
          <w:szCs w:val="24"/>
        </w:rPr>
        <w:t xml:space="preserve">and click </w:t>
      </w:r>
      <w:r w:rsidRPr="009C41C4">
        <w:rPr>
          <w:b/>
          <w:sz w:val="24"/>
          <w:szCs w:val="24"/>
        </w:rPr>
        <w:t xml:space="preserve">“Send </w:t>
      </w:r>
      <w:r w:rsidR="00E028A6" w:rsidRPr="009C41C4">
        <w:rPr>
          <w:b/>
          <w:sz w:val="24"/>
          <w:szCs w:val="24"/>
        </w:rPr>
        <w:t>File to Display</w:t>
      </w:r>
      <w:r w:rsidRPr="009C41C4">
        <w:rPr>
          <w:b/>
          <w:sz w:val="24"/>
          <w:szCs w:val="24"/>
        </w:rPr>
        <w:t>”</w:t>
      </w:r>
      <w:r w:rsidR="00B4177B">
        <w:rPr>
          <w:sz w:val="24"/>
          <w:szCs w:val="24"/>
        </w:rPr>
        <w:t xml:space="preserve"> button</w:t>
      </w:r>
      <w:r>
        <w:rPr>
          <w:sz w:val="24"/>
          <w:szCs w:val="24"/>
        </w:rPr>
        <w:t>.</w:t>
      </w:r>
    </w:p>
    <w:p w14:paraId="0FA75ED7" w14:textId="77777777" w:rsidR="009D3325" w:rsidRDefault="009D3325" w:rsidP="009D3325">
      <w:pPr>
        <w:pStyle w:val="ListParagraph"/>
        <w:spacing w:after="0" w:line="240" w:lineRule="auto"/>
        <w:ind w:left="0"/>
        <w:jc w:val="both"/>
        <w:rPr>
          <w:sz w:val="24"/>
          <w:szCs w:val="24"/>
        </w:rPr>
      </w:pPr>
    </w:p>
    <w:p w14:paraId="22EE0CCA" w14:textId="35740152" w:rsidR="009D3325" w:rsidRDefault="00174A37" w:rsidP="00174A37">
      <w:pPr>
        <w:pStyle w:val="ListParagraph"/>
        <w:spacing w:after="0" w:line="240" w:lineRule="auto"/>
        <w:ind w:left="0"/>
        <w:jc w:val="center"/>
        <w:rPr>
          <w:sz w:val="24"/>
          <w:szCs w:val="24"/>
        </w:rPr>
      </w:pPr>
      <w:r w:rsidRPr="009E4B9A">
        <w:rPr>
          <w:noProof/>
          <w:lang w:val="en-PH" w:eastAsia="en-PH"/>
        </w:rPr>
        <mc:AlternateContent>
          <mc:Choice Requires="wps">
            <w:drawing>
              <wp:anchor distT="0" distB="0" distL="114300" distR="114300" simplePos="0" relativeHeight="251743232" behindDoc="0" locked="0" layoutInCell="1" allowOverlap="1" wp14:anchorId="741A153E" wp14:editId="60659E3A">
                <wp:simplePos x="0" y="0"/>
                <wp:positionH relativeFrom="column">
                  <wp:posOffset>636270</wp:posOffset>
                </wp:positionH>
                <wp:positionV relativeFrom="paragraph">
                  <wp:posOffset>556111</wp:posOffset>
                </wp:positionV>
                <wp:extent cx="320675" cy="216535"/>
                <wp:effectExtent l="0" t="19050" r="41275" b="31115"/>
                <wp:wrapNone/>
                <wp:docPr id="59" name="Right Arrow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flipH="1">
                          <a:off x="0" y="0"/>
                          <a:ext cx="320675" cy="216535"/>
                        </a:xfrm>
                        <a:prstGeom prst="rightArrow">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DF214FC" w14:textId="77777777" w:rsidR="00174A37" w:rsidRDefault="00174A37" w:rsidP="00174A37">
                            <w:pPr>
                              <w:jc w:val="center"/>
                            </w:pPr>
                            <w:r w:rsidRPr="0022655E">
                              <w:rPr>
                                <w:noProof/>
                                <w:lang w:val="en-PH" w:eastAsia="en-PH"/>
                              </w:rPr>
                              <w:drawing>
                                <wp:inline distT="0" distB="0" distL="0" distR="0" wp14:anchorId="5B1BD984" wp14:editId="56749237">
                                  <wp:extent cx="77470" cy="26665"/>
                                  <wp:effectExtent l="19050" t="19050" r="17780" b="12065"/>
                                  <wp:docPr id="60" name="Picture 60"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rot="11513613">
                                            <a:off x="0" y="0"/>
                                            <a:ext cx="77470" cy="2666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1A153E" id="Right Arrow 59" o:spid="_x0000_s1036" type="#_x0000_t13" style="position:absolute;left:0;text-align:left;margin-left:50.1pt;margin-top:43.8pt;width:25.25pt;height:17.05pt;rotation:180;flip:x;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" adj="14307" fillcolor="#0070c0" strokecolor="#0070c0" strokeweight="2pt">
                <v:path arrowok="t"/>
                <v:textbox>
                  <w:txbxContent>
                    <w:p w14:paraId="4DF214FC" w14:textId="77777777" w:rsidR="00174A37" w:rsidRDefault="00174A37" w:rsidP="00174A37">
                      <w:pPr>
                        <w:jc w:val="center"/>
                      </w:pPr>
                      <w:r w:rsidRPr="0022655E">
                        <w:rPr>
                          <w:noProof/>
                          <w:lang w:val="en-PH" w:eastAsia="en-PH"/>
                        </w:rPr>
                        <w:drawing>
                          <wp:inline distT="0" distB="0" distL="0" distR="0" wp14:anchorId="5B1BD984" wp14:editId="56749237">
                            <wp:extent cx="77470" cy="26665"/>
                            <wp:effectExtent l="19050" t="19050" r="17780" b="12065"/>
                            <wp:docPr id="60" name="Picture 60"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rot="11513613">
                                      <a:off x="0" y="0"/>
                                      <a:ext cx="77470" cy="26665"/>
                                    </a:xfrm>
                                    <a:prstGeom prst="rect">
                                      <a:avLst/>
                                    </a:prstGeom>
                                    <a:noFill/>
                                    <a:ln>
                                      <a:noFill/>
                                    </a:ln>
                                  </pic:spPr>
                                </pic:pic>
                              </a:graphicData>
                            </a:graphic>
                          </wp:inline>
                        </w:drawing>
                      </w:r>
                    </w:p>
                  </w:txbxContent>
                </v:textbox>
              </v:shape>
            </w:pict>
          </mc:Fallback>
        </mc:AlternateContent>
      </w:r>
      <w:r w:rsidR="009D3325">
        <w:rPr>
          <w:noProof/>
          <w:lang w:val="en-PH" w:eastAsia="en-PH"/>
        </w:rPr>
        <w:drawing>
          <wp:inline distT="0" distB="0" distL="0" distR="0" wp14:anchorId="22AF7182" wp14:editId="3E636FFF">
            <wp:extent cx="3186456" cy="1150665"/>
            <wp:effectExtent l="19050" t="19050" r="13970" b="1143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bwMode="auto">
                    <a:xfrm>
                      <a:off x="0" y="0"/>
                      <a:ext cx="3186456" cy="1150665"/>
                    </a:xfrm>
                    <a:prstGeom prst="rect">
                      <a:avLst/>
                    </a:prstGeom>
                    <a:ln w="9525" cap="flat" cmpd="sng" algn="ctr">
                      <a:solidFill>
                        <a:schemeClr val="bg1">
                          <a:lumMod val="75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16D5B14" w14:textId="4DB9ED4A" w:rsidR="009D3325" w:rsidRDefault="009D3325" w:rsidP="009D3325">
      <w:pPr>
        <w:pStyle w:val="ListParagraph"/>
        <w:spacing w:after="0" w:line="240" w:lineRule="auto"/>
        <w:ind w:left="0"/>
        <w:jc w:val="both"/>
        <w:rPr>
          <w:sz w:val="24"/>
          <w:szCs w:val="24"/>
        </w:rPr>
      </w:pPr>
    </w:p>
    <w:p w14:paraId="7B4BE2DB" w14:textId="77777777" w:rsidR="009D3325" w:rsidRDefault="009D3325" w:rsidP="009D3325">
      <w:pPr>
        <w:pStyle w:val="ListParagraph"/>
        <w:spacing w:after="0" w:line="240" w:lineRule="auto"/>
        <w:ind w:left="0"/>
        <w:jc w:val="both"/>
        <w:rPr>
          <w:sz w:val="24"/>
          <w:szCs w:val="24"/>
        </w:rPr>
      </w:pPr>
      <w:r>
        <w:rPr>
          <w:sz w:val="24"/>
          <w:szCs w:val="24"/>
        </w:rPr>
        <w:t xml:space="preserve">After a successful transfer, the file should now appear on the right-hand side of the interface. Both files on the right- and left- hand sides of the interface are highlighted in </w:t>
      </w:r>
      <w:r w:rsidR="004F2DBA">
        <w:rPr>
          <w:sz w:val="24"/>
          <w:szCs w:val="24"/>
        </w:rPr>
        <w:t>blue</w:t>
      </w:r>
      <w:r>
        <w:rPr>
          <w:sz w:val="24"/>
          <w:szCs w:val="24"/>
        </w:rPr>
        <w:t xml:space="preserve"> so the user can easily determine which files have already been copied. </w:t>
      </w:r>
    </w:p>
    <w:p w14:paraId="294AEE89" w14:textId="77777777" w:rsidR="009D3325" w:rsidRDefault="009D3325" w:rsidP="009D3325">
      <w:pPr>
        <w:pStyle w:val="ListParagraph"/>
        <w:spacing w:after="0" w:line="240" w:lineRule="auto"/>
        <w:ind w:left="0"/>
        <w:jc w:val="both"/>
        <w:rPr>
          <w:sz w:val="24"/>
          <w:szCs w:val="24"/>
        </w:rPr>
      </w:pPr>
    </w:p>
    <w:p w14:paraId="3AADC4BA" w14:textId="77777777" w:rsidR="009D3325" w:rsidRDefault="009D3325" w:rsidP="009D3325">
      <w:pPr>
        <w:pStyle w:val="ListParagraph"/>
        <w:spacing w:after="0" w:line="240" w:lineRule="auto"/>
        <w:ind w:left="0"/>
        <w:jc w:val="both"/>
        <w:rPr>
          <w:b/>
          <w:sz w:val="24"/>
          <w:szCs w:val="24"/>
        </w:rPr>
      </w:pPr>
      <w:r w:rsidRPr="002B6360">
        <w:rPr>
          <w:b/>
          <w:sz w:val="24"/>
          <w:szCs w:val="24"/>
        </w:rPr>
        <w:t>Left-hand Side:</w:t>
      </w:r>
    </w:p>
    <w:p w14:paraId="3760EDEF" w14:textId="77777777" w:rsidR="00A649F9" w:rsidRPr="002B6360" w:rsidRDefault="00A649F9" w:rsidP="009D3325">
      <w:pPr>
        <w:pStyle w:val="ListParagraph"/>
        <w:spacing w:after="0" w:line="240" w:lineRule="auto"/>
        <w:ind w:left="0"/>
        <w:jc w:val="both"/>
        <w:rPr>
          <w:b/>
          <w:sz w:val="24"/>
          <w:szCs w:val="24"/>
        </w:rPr>
      </w:pPr>
    </w:p>
    <w:p w14:paraId="1C94C5EA" w14:textId="60041061" w:rsidR="009D3325" w:rsidRDefault="009D3325" w:rsidP="009D3325">
      <w:pPr>
        <w:pStyle w:val="ListParagraph"/>
        <w:spacing w:after="0" w:line="240" w:lineRule="auto"/>
        <w:ind w:left="0"/>
        <w:jc w:val="both"/>
        <w:rPr>
          <w:sz w:val="24"/>
          <w:szCs w:val="24"/>
        </w:rPr>
      </w:pPr>
      <w:r>
        <w:rPr>
          <w:noProof/>
          <w:lang w:val="en-PH" w:eastAsia="en-PH"/>
        </w:rPr>
        <w:drawing>
          <wp:inline distT="0" distB="0" distL="0" distR="0" wp14:anchorId="4A016A9D" wp14:editId="53532CD4">
            <wp:extent cx="4643717" cy="2088515"/>
            <wp:effectExtent l="19050" t="19050" r="24130" b="26035"/>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1">
                      <a:extLst>
                        <a:ext uri="{28A0092B-C50C-407E-A947-70E740481C1C}">
                          <a14:useLocalDpi xmlns:a14="http://schemas.microsoft.com/office/drawing/2010/main" val="0"/>
                        </a:ext>
                      </a:extLst>
                    </a:blip>
                    <a:srcRect b="15776"/>
                    <a:stretch/>
                  </pic:blipFill>
                  <pic:spPr bwMode="auto">
                    <a:xfrm>
                      <a:off x="0" y="0"/>
                      <a:ext cx="4654931" cy="2093559"/>
                    </a:xfrm>
                    <a:prstGeom prst="rect">
                      <a:avLst/>
                    </a:prstGeom>
                    <a:ln w="9525" cap="flat" cmpd="sng" algn="ctr">
                      <a:solidFill>
                        <a:schemeClr val="bg1">
                          <a:lumMod val="75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3E014401" w14:textId="77777777" w:rsidR="00E05CB0" w:rsidRDefault="00E05CB0" w:rsidP="009D3325">
      <w:pPr>
        <w:pStyle w:val="ListParagraph"/>
        <w:spacing w:after="0" w:line="240" w:lineRule="auto"/>
        <w:ind w:left="0"/>
        <w:jc w:val="both"/>
        <w:rPr>
          <w:b/>
          <w:sz w:val="24"/>
          <w:szCs w:val="24"/>
        </w:rPr>
      </w:pPr>
    </w:p>
    <w:p w14:paraId="519AAF8E" w14:textId="77777777" w:rsidR="009D3325" w:rsidRDefault="009D3325" w:rsidP="009D3325">
      <w:pPr>
        <w:pStyle w:val="ListParagraph"/>
        <w:spacing w:after="0" w:line="240" w:lineRule="auto"/>
        <w:ind w:left="0"/>
        <w:jc w:val="both"/>
        <w:rPr>
          <w:b/>
          <w:sz w:val="24"/>
          <w:szCs w:val="24"/>
        </w:rPr>
      </w:pPr>
      <w:r w:rsidRPr="002B6360">
        <w:rPr>
          <w:b/>
          <w:sz w:val="24"/>
          <w:szCs w:val="24"/>
        </w:rPr>
        <w:t>Right-hand Side:</w:t>
      </w:r>
    </w:p>
    <w:p w14:paraId="364DC895" w14:textId="77777777" w:rsidR="009926F3" w:rsidRPr="002B6360" w:rsidRDefault="009926F3" w:rsidP="009D3325">
      <w:pPr>
        <w:pStyle w:val="ListParagraph"/>
        <w:spacing w:after="0" w:line="240" w:lineRule="auto"/>
        <w:ind w:left="0"/>
        <w:jc w:val="both"/>
        <w:rPr>
          <w:b/>
          <w:sz w:val="24"/>
          <w:szCs w:val="24"/>
        </w:rPr>
      </w:pPr>
    </w:p>
    <w:p w14:paraId="6114C87B" w14:textId="49819C0B" w:rsidR="009D3325" w:rsidRDefault="009D3325" w:rsidP="00B4177B">
      <w:pPr>
        <w:pStyle w:val="ListParagraph"/>
        <w:spacing w:after="0" w:line="240" w:lineRule="auto"/>
        <w:ind w:left="0"/>
        <w:jc w:val="center"/>
        <w:rPr>
          <w:sz w:val="24"/>
          <w:szCs w:val="24"/>
        </w:rPr>
      </w:pPr>
      <w:r>
        <w:rPr>
          <w:noProof/>
          <w:lang w:val="en-PH" w:eastAsia="en-PH"/>
        </w:rPr>
        <w:drawing>
          <wp:inline distT="0" distB="0" distL="0" distR="0" wp14:anchorId="17B13555" wp14:editId="7579D70B">
            <wp:extent cx="4234866" cy="1219200"/>
            <wp:effectExtent l="19050" t="19050" r="13335" b="1905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extLst>
                        <a:ext uri="{28A0092B-C50C-407E-A947-70E740481C1C}">
                          <a14:useLocalDpi xmlns:a14="http://schemas.microsoft.com/office/drawing/2010/main" val="0"/>
                        </a:ext>
                      </a:extLst>
                    </a:blip>
                    <a:srcRect b="34649"/>
                    <a:stretch/>
                  </pic:blipFill>
                  <pic:spPr bwMode="auto">
                    <a:xfrm>
                      <a:off x="0" y="0"/>
                      <a:ext cx="4243031" cy="1221551"/>
                    </a:xfrm>
                    <a:prstGeom prst="rect">
                      <a:avLst/>
                    </a:prstGeom>
                    <a:ln w="9525" cap="flat" cmpd="sng" algn="ctr">
                      <a:solidFill>
                        <a:schemeClr val="bg1">
                          <a:lumMod val="75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B1970E1" w14:textId="77777777" w:rsidR="009C41C4" w:rsidRDefault="009C41C4" w:rsidP="009D3325">
      <w:pPr>
        <w:pStyle w:val="ListParagraph"/>
        <w:spacing w:after="0" w:line="240" w:lineRule="auto"/>
        <w:ind w:left="0"/>
        <w:jc w:val="both"/>
        <w:rPr>
          <w:sz w:val="24"/>
          <w:szCs w:val="24"/>
        </w:rPr>
      </w:pPr>
    </w:p>
    <w:p w14:paraId="244E1F9D" w14:textId="77777777" w:rsidR="009C41C4" w:rsidRDefault="009C41C4" w:rsidP="009D3325">
      <w:pPr>
        <w:pStyle w:val="ListParagraph"/>
        <w:spacing w:after="0" w:line="240" w:lineRule="auto"/>
        <w:ind w:left="0"/>
        <w:jc w:val="both"/>
        <w:rPr>
          <w:sz w:val="24"/>
          <w:szCs w:val="24"/>
        </w:rPr>
      </w:pPr>
    </w:p>
    <w:p w14:paraId="641F9C01" w14:textId="77777777" w:rsidR="009C41C4" w:rsidRDefault="009C41C4" w:rsidP="009D3325">
      <w:pPr>
        <w:pStyle w:val="ListParagraph"/>
        <w:spacing w:after="0" w:line="240" w:lineRule="auto"/>
        <w:ind w:left="0"/>
        <w:jc w:val="both"/>
        <w:rPr>
          <w:sz w:val="24"/>
          <w:szCs w:val="24"/>
        </w:rPr>
      </w:pPr>
    </w:p>
    <w:p w14:paraId="755BF40B" w14:textId="77777777" w:rsidR="009D3325" w:rsidRDefault="009D3325" w:rsidP="009D3325">
      <w:pPr>
        <w:pStyle w:val="ListParagraph"/>
        <w:spacing w:after="0" w:line="240" w:lineRule="auto"/>
        <w:ind w:left="0"/>
        <w:jc w:val="both"/>
        <w:rPr>
          <w:sz w:val="24"/>
          <w:szCs w:val="24"/>
        </w:rPr>
      </w:pPr>
    </w:p>
    <w:p w14:paraId="2C7EC506" w14:textId="13BC404F" w:rsidR="009D3325" w:rsidRDefault="009D3325" w:rsidP="009D3325">
      <w:pPr>
        <w:pStyle w:val="ListParagraph"/>
        <w:spacing w:after="0" w:line="240" w:lineRule="auto"/>
        <w:ind w:left="0"/>
        <w:jc w:val="both"/>
        <w:rPr>
          <w:sz w:val="24"/>
          <w:szCs w:val="24"/>
        </w:rPr>
      </w:pPr>
      <w:r>
        <w:rPr>
          <w:sz w:val="24"/>
          <w:szCs w:val="24"/>
        </w:rPr>
        <w:lastRenderedPageBreak/>
        <w:t xml:space="preserve">Repeat the same procedure to transfer the files </w:t>
      </w:r>
      <w:r w:rsidRPr="009C41C4">
        <w:rPr>
          <w:b/>
          <w:sz w:val="24"/>
          <w:szCs w:val="24"/>
        </w:rPr>
        <w:t>“4D-AN-00.gci”</w:t>
      </w:r>
      <w:r>
        <w:rPr>
          <w:sz w:val="24"/>
          <w:szCs w:val="24"/>
        </w:rPr>
        <w:t xml:space="preserve"> and </w:t>
      </w:r>
      <w:r w:rsidRPr="009C41C4">
        <w:rPr>
          <w:b/>
          <w:sz w:val="24"/>
          <w:szCs w:val="24"/>
        </w:rPr>
        <w:t>“RunFlash.4xe”</w:t>
      </w:r>
      <w:r>
        <w:rPr>
          <w:sz w:val="24"/>
          <w:szCs w:val="24"/>
        </w:rPr>
        <w:t>. Note however that the size of the GCI file is</w:t>
      </w:r>
      <w:r w:rsidR="009C41C4">
        <w:rPr>
          <w:sz w:val="24"/>
          <w:szCs w:val="24"/>
        </w:rPr>
        <w:t xml:space="preserve"> relatively large at</w:t>
      </w:r>
      <w:r>
        <w:rPr>
          <w:sz w:val="24"/>
          <w:szCs w:val="24"/>
        </w:rPr>
        <w:t xml:space="preserve"> 7,561.216 kB. With a transfer rate of about </w:t>
      </w:r>
      <w:r w:rsidR="009C41C4">
        <w:rPr>
          <w:sz w:val="24"/>
          <w:szCs w:val="24"/>
        </w:rPr>
        <w:t xml:space="preserve">600 </w:t>
      </w:r>
      <w:proofErr w:type="spellStart"/>
      <w:r w:rsidR="009C41C4">
        <w:rPr>
          <w:sz w:val="24"/>
          <w:szCs w:val="24"/>
        </w:rPr>
        <w:t>M</w:t>
      </w:r>
      <w:r>
        <w:rPr>
          <w:sz w:val="24"/>
          <w:szCs w:val="24"/>
        </w:rPr>
        <w:t>B</w:t>
      </w:r>
      <w:r w:rsidR="009C41C4">
        <w:rPr>
          <w:sz w:val="24"/>
          <w:szCs w:val="24"/>
        </w:rPr>
        <w:t>its</w:t>
      </w:r>
      <w:proofErr w:type="spellEnd"/>
      <w:r>
        <w:rPr>
          <w:sz w:val="24"/>
          <w:szCs w:val="24"/>
        </w:rPr>
        <w:t>/s, the total time it takes t</w:t>
      </w:r>
      <w:r w:rsidR="009C41C4">
        <w:rPr>
          <w:sz w:val="24"/>
          <w:szCs w:val="24"/>
        </w:rPr>
        <w:t xml:space="preserve">o transfer this file is around </w:t>
      </w:r>
      <w:r>
        <w:rPr>
          <w:sz w:val="24"/>
          <w:szCs w:val="24"/>
        </w:rPr>
        <w:t xml:space="preserve">2 minutes. Transferring even larger files at this rate would </w:t>
      </w:r>
      <w:r w:rsidR="009C41C4">
        <w:rPr>
          <w:sz w:val="24"/>
          <w:szCs w:val="24"/>
        </w:rPr>
        <w:t>take more time</w:t>
      </w:r>
      <w:r>
        <w:rPr>
          <w:sz w:val="24"/>
          <w:szCs w:val="24"/>
        </w:rPr>
        <w:t xml:space="preserve">. Hence, the need to simply copy the files directly to a uSD card mounted on the PC. Once the transfer has started, display module will </w:t>
      </w:r>
      <w:r w:rsidR="009C41C4">
        <w:rPr>
          <w:sz w:val="24"/>
          <w:szCs w:val="24"/>
        </w:rPr>
        <w:t>display the following image</w:t>
      </w:r>
      <w:r>
        <w:rPr>
          <w:sz w:val="24"/>
          <w:szCs w:val="24"/>
        </w:rPr>
        <w:t>.</w:t>
      </w:r>
    </w:p>
    <w:p w14:paraId="1659379F" w14:textId="77777777" w:rsidR="00550B54" w:rsidRDefault="00550B54" w:rsidP="009D3325">
      <w:pPr>
        <w:pStyle w:val="ListParagraph"/>
        <w:spacing w:after="0" w:line="240" w:lineRule="auto"/>
        <w:ind w:left="0"/>
        <w:jc w:val="both"/>
        <w:rPr>
          <w:sz w:val="24"/>
          <w:szCs w:val="24"/>
        </w:rPr>
      </w:pPr>
    </w:p>
    <w:p w14:paraId="77B78A54" w14:textId="1923C91B" w:rsidR="00550B54" w:rsidRDefault="00742DC8" w:rsidP="00742DC8">
      <w:pPr>
        <w:pStyle w:val="ListParagraph"/>
        <w:spacing w:after="0" w:line="240" w:lineRule="auto"/>
        <w:ind w:left="0"/>
        <w:jc w:val="center"/>
        <w:rPr>
          <w:sz w:val="24"/>
          <w:szCs w:val="24"/>
        </w:rPr>
      </w:pPr>
      <w:r>
        <w:rPr>
          <w:noProof/>
          <w:sz w:val="24"/>
          <w:szCs w:val="24"/>
          <w:lang w:val="en-PH" w:eastAsia="en-PH"/>
        </w:rPr>
        <w:drawing>
          <wp:inline distT="0" distB="0" distL="0" distR="0" wp14:anchorId="0CE6D8E5" wp14:editId="5AACD1DB">
            <wp:extent cx="3043555" cy="1479177"/>
            <wp:effectExtent l="0" t="0" r="4445" b="698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SAVE.bmp"/>
                    <pic:cNvPicPr/>
                  </pic:nvPicPr>
                  <pic:blipFill rotWithShape="1">
                    <a:blip r:embed="rId34">
                      <a:extLst>
                        <a:ext uri="{28A0092B-C50C-407E-A947-70E740481C1C}">
                          <a14:useLocalDpi xmlns:a14="http://schemas.microsoft.com/office/drawing/2010/main" val="0"/>
                        </a:ext>
                      </a:extLst>
                    </a:blip>
                    <a:srcRect t="-1" r="26854" b="37035"/>
                    <a:stretch/>
                  </pic:blipFill>
                  <pic:spPr bwMode="auto">
                    <a:xfrm>
                      <a:off x="0" y="0"/>
                      <a:ext cx="3059064" cy="1486714"/>
                    </a:xfrm>
                    <a:prstGeom prst="rect">
                      <a:avLst/>
                    </a:prstGeom>
                    <a:ln>
                      <a:noFill/>
                    </a:ln>
                    <a:extLst>
                      <a:ext uri="{53640926-AAD7-44D8-BBD7-CCE9431645EC}">
                        <a14:shadowObscured xmlns:a14="http://schemas.microsoft.com/office/drawing/2010/main"/>
                      </a:ext>
                    </a:extLst>
                  </pic:spPr>
                </pic:pic>
              </a:graphicData>
            </a:graphic>
          </wp:inline>
        </w:drawing>
      </w:r>
    </w:p>
    <w:p w14:paraId="2BB0C7A1" w14:textId="77777777" w:rsidR="009C41C4" w:rsidRDefault="009C41C4" w:rsidP="00742DC8">
      <w:pPr>
        <w:pStyle w:val="ListParagraph"/>
        <w:spacing w:after="0" w:line="240" w:lineRule="auto"/>
        <w:ind w:left="0"/>
        <w:jc w:val="center"/>
        <w:rPr>
          <w:sz w:val="24"/>
          <w:szCs w:val="24"/>
        </w:rPr>
      </w:pPr>
    </w:p>
    <w:p w14:paraId="24AE42E3" w14:textId="77E2CAD9" w:rsidR="009D3325" w:rsidRDefault="009D3325" w:rsidP="009D3325">
      <w:pPr>
        <w:pStyle w:val="ListParagraph"/>
        <w:spacing w:after="0" w:line="240" w:lineRule="auto"/>
        <w:ind w:left="0"/>
        <w:jc w:val="both"/>
        <w:rPr>
          <w:sz w:val="24"/>
          <w:szCs w:val="24"/>
        </w:rPr>
      </w:pPr>
      <w:r>
        <w:rPr>
          <w:sz w:val="24"/>
          <w:szCs w:val="24"/>
        </w:rPr>
        <w:t xml:space="preserve">After a successful transfer of the three files, the </w:t>
      </w:r>
      <w:proofErr w:type="spellStart"/>
      <w:r w:rsidR="000B74D7">
        <w:rPr>
          <w:sz w:val="24"/>
          <w:szCs w:val="24"/>
        </w:rPr>
        <w:t>FileTransfer</w:t>
      </w:r>
      <w:proofErr w:type="spellEnd"/>
      <w:r w:rsidR="000B74D7">
        <w:rPr>
          <w:sz w:val="24"/>
          <w:szCs w:val="24"/>
        </w:rPr>
        <w:t xml:space="preserve"> tool</w:t>
      </w:r>
      <w:r>
        <w:rPr>
          <w:sz w:val="24"/>
          <w:szCs w:val="24"/>
        </w:rPr>
        <w:t xml:space="preserve"> interface will now look like as shown below. Note that all of the three files</w:t>
      </w:r>
      <w:r w:rsidR="00B4177B">
        <w:rPr>
          <w:sz w:val="24"/>
          <w:szCs w:val="24"/>
        </w:rPr>
        <w:t xml:space="preserve"> should appear on the right hand side list of the utility</w:t>
      </w:r>
      <w:r>
        <w:rPr>
          <w:sz w:val="24"/>
          <w:szCs w:val="24"/>
        </w:rPr>
        <w:t>.</w:t>
      </w:r>
    </w:p>
    <w:p w14:paraId="4C48D2D5" w14:textId="77777777" w:rsidR="009D3325" w:rsidRDefault="009D3325" w:rsidP="009D3325">
      <w:pPr>
        <w:pStyle w:val="ListParagraph"/>
        <w:spacing w:after="0" w:line="240" w:lineRule="auto"/>
        <w:ind w:left="0"/>
        <w:jc w:val="both"/>
        <w:rPr>
          <w:sz w:val="24"/>
          <w:szCs w:val="24"/>
        </w:rPr>
      </w:pPr>
    </w:p>
    <w:p w14:paraId="3F4FD0D7" w14:textId="77777777" w:rsidR="009D3325" w:rsidRDefault="009D3325" w:rsidP="009D3325">
      <w:pPr>
        <w:pStyle w:val="ListParagraph"/>
        <w:spacing w:after="0" w:line="240" w:lineRule="auto"/>
        <w:ind w:left="0"/>
        <w:jc w:val="both"/>
        <w:rPr>
          <w:b/>
          <w:sz w:val="24"/>
          <w:szCs w:val="24"/>
        </w:rPr>
      </w:pPr>
      <w:r w:rsidRPr="002B6360">
        <w:rPr>
          <w:b/>
          <w:sz w:val="24"/>
          <w:szCs w:val="24"/>
        </w:rPr>
        <w:t>Right-hand Side:</w:t>
      </w:r>
    </w:p>
    <w:p w14:paraId="740B9282" w14:textId="77777777" w:rsidR="00BD3E7E" w:rsidRPr="002B6360" w:rsidRDefault="00BD3E7E" w:rsidP="009D3325">
      <w:pPr>
        <w:pStyle w:val="ListParagraph"/>
        <w:spacing w:after="0" w:line="240" w:lineRule="auto"/>
        <w:ind w:left="0"/>
        <w:jc w:val="both"/>
        <w:rPr>
          <w:b/>
          <w:sz w:val="24"/>
          <w:szCs w:val="24"/>
        </w:rPr>
      </w:pPr>
    </w:p>
    <w:p w14:paraId="7B006D39" w14:textId="77777777" w:rsidR="009D3325" w:rsidRDefault="009D3325" w:rsidP="00B4177B">
      <w:pPr>
        <w:pStyle w:val="ListParagraph"/>
        <w:spacing w:after="0" w:line="240" w:lineRule="auto"/>
        <w:ind w:left="0"/>
        <w:jc w:val="center"/>
        <w:rPr>
          <w:sz w:val="24"/>
          <w:szCs w:val="24"/>
        </w:rPr>
      </w:pPr>
      <w:r>
        <w:rPr>
          <w:noProof/>
          <w:lang w:val="en-PH" w:eastAsia="en-PH"/>
        </w:rPr>
        <w:drawing>
          <wp:inline distT="0" distB="0" distL="0" distR="0" wp14:anchorId="344DD6AD" wp14:editId="4FE6BB5D">
            <wp:extent cx="4051804" cy="1453291"/>
            <wp:effectExtent l="19050" t="19050" r="25400" b="1397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extLst>
                        <a:ext uri="{28A0092B-C50C-407E-A947-70E740481C1C}">
                          <a14:useLocalDpi xmlns:a14="http://schemas.microsoft.com/office/drawing/2010/main" val="0"/>
                        </a:ext>
                      </a:extLst>
                    </a:blip>
                    <a:srcRect t="18583"/>
                    <a:stretch/>
                  </pic:blipFill>
                  <pic:spPr bwMode="auto">
                    <a:xfrm>
                      <a:off x="0" y="0"/>
                      <a:ext cx="4066595" cy="1458596"/>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0C9694A" w14:textId="77777777" w:rsidR="00B4177B" w:rsidRDefault="00B4177B" w:rsidP="00B4177B">
      <w:pPr>
        <w:pStyle w:val="ListParagraph"/>
        <w:spacing w:line="240" w:lineRule="auto"/>
        <w:ind w:left="0"/>
        <w:jc w:val="both"/>
        <w:rPr>
          <w:sz w:val="24"/>
          <w:szCs w:val="24"/>
        </w:rPr>
      </w:pPr>
    </w:p>
    <w:p w14:paraId="5BF9EBA1" w14:textId="55632E22" w:rsidR="00B72C8F" w:rsidRDefault="009D3325" w:rsidP="009D3325">
      <w:pPr>
        <w:pStyle w:val="ListParagraph"/>
        <w:spacing w:after="0" w:line="240" w:lineRule="auto"/>
        <w:ind w:left="0"/>
        <w:jc w:val="both"/>
        <w:rPr>
          <w:sz w:val="24"/>
          <w:szCs w:val="24"/>
        </w:rPr>
      </w:pPr>
      <w:r>
        <w:rPr>
          <w:sz w:val="24"/>
          <w:szCs w:val="24"/>
        </w:rPr>
        <w:t xml:space="preserve">The last step now is to </w:t>
      </w:r>
      <w:r w:rsidR="009D73F0">
        <w:rPr>
          <w:sz w:val="24"/>
          <w:szCs w:val="24"/>
        </w:rPr>
        <w:t>test</w:t>
      </w:r>
      <w:r w:rsidR="00DD1C25">
        <w:rPr>
          <w:sz w:val="24"/>
          <w:szCs w:val="24"/>
        </w:rPr>
        <w:t xml:space="preserve"> the display module by pressing the </w:t>
      </w:r>
      <w:r w:rsidR="00DD1C25" w:rsidRPr="00DD1C25">
        <w:rPr>
          <w:b/>
          <w:sz w:val="24"/>
          <w:szCs w:val="24"/>
        </w:rPr>
        <w:t>"Disconnect"</w:t>
      </w:r>
      <w:r w:rsidR="00DD1C25">
        <w:rPr>
          <w:sz w:val="24"/>
          <w:szCs w:val="24"/>
        </w:rPr>
        <w:t xml:space="preserve"> button.</w:t>
      </w:r>
      <w:r w:rsidR="00DD1C25" w:rsidRPr="00DD1C25">
        <w:rPr>
          <w:noProof/>
          <w:lang w:val="en-PH" w:eastAsia="en-PH"/>
        </w:rPr>
        <w:t xml:space="preserve"> </w:t>
      </w:r>
    </w:p>
    <w:p w14:paraId="502899F6" w14:textId="72D10BB1" w:rsidR="00DD1C25" w:rsidRDefault="00DD1C25" w:rsidP="009D3325">
      <w:pPr>
        <w:pStyle w:val="ListParagraph"/>
        <w:spacing w:after="0" w:line="240" w:lineRule="auto"/>
        <w:ind w:left="0"/>
        <w:jc w:val="both"/>
        <w:rPr>
          <w:sz w:val="24"/>
          <w:szCs w:val="24"/>
        </w:rPr>
      </w:pPr>
    </w:p>
    <w:p w14:paraId="40A74F34" w14:textId="72E9E8B4" w:rsidR="00DD1C25" w:rsidRDefault="00DD1C25" w:rsidP="00DD1C25">
      <w:pPr>
        <w:pStyle w:val="ListParagraph"/>
        <w:spacing w:after="0" w:line="240" w:lineRule="auto"/>
        <w:ind w:left="0"/>
        <w:jc w:val="center"/>
        <w:rPr>
          <w:sz w:val="24"/>
          <w:szCs w:val="24"/>
        </w:rPr>
      </w:pPr>
      <w:r w:rsidRPr="009E4B9A">
        <w:rPr>
          <w:noProof/>
          <w:lang w:val="en-PH" w:eastAsia="en-PH"/>
        </w:rPr>
        <mc:AlternateContent>
          <mc:Choice Requires="wps">
            <w:drawing>
              <wp:anchor distT="0" distB="0" distL="114300" distR="114300" simplePos="0" relativeHeight="251741184" behindDoc="0" locked="0" layoutInCell="1" allowOverlap="1" wp14:anchorId="776630D3" wp14:editId="3AACCBFE">
                <wp:simplePos x="0" y="0"/>
                <wp:positionH relativeFrom="column">
                  <wp:posOffset>555700</wp:posOffset>
                </wp:positionH>
                <wp:positionV relativeFrom="paragraph">
                  <wp:posOffset>138430</wp:posOffset>
                </wp:positionV>
                <wp:extent cx="320675" cy="216535"/>
                <wp:effectExtent l="0" t="19050" r="41275" b="31115"/>
                <wp:wrapNone/>
                <wp:docPr id="35" name="Right Arrow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10800000" flipH="1">
                          <a:off x="0" y="0"/>
                          <a:ext cx="320675" cy="216535"/>
                        </a:xfrm>
                        <a:prstGeom prst="rightArrow">
                          <a:avLst/>
                        </a:prstGeom>
                        <a:solidFill>
                          <a:srgbClr val="0070C0"/>
                        </a:solidFill>
                        <a:ln>
                          <a:solidFill>
                            <a:srgbClr val="0070C0"/>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DEB85F" w14:textId="77777777" w:rsidR="00DD1C25" w:rsidRDefault="00DD1C25" w:rsidP="00DD1C25">
                            <w:pPr>
                              <w:jc w:val="center"/>
                            </w:pPr>
                            <w:r w:rsidRPr="0022655E">
                              <w:rPr>
                                <w:noProof/>
                                <w:lang w:val="en-PH" w:eastAsia="en-PH"/>
                              </w:rPr>
                              <w:drawing>
                                <wp:inline distT="0" distB="0" distL="0" distR="0" wp14:anchorId="1F541910" wp14:editId="78523AB9">
                                  <wp:extent cx="77470" cy="26665"/>
                                  <wp:effectExtent l="19050" t="19050" r="17780" b="12065"/>
                                  <wp:docPr id="36" name="Picture 36"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rot="11513613">
                                            <a:off x="0" y="0"/>
                                            <a:ext cx="77470" cy="2666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6630D3" id="Right Arrow 35" o:spid="_x0000_s1037" type="#_x0000_t13" style="position:absolute;left:0;text-align:left;margin-left:43.75pt;margin-top:10.9pt;width:25.25pt;height:17.05pt;rotation:180;flip:x;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" adj="14307" fillcolor="#0070c0" strokecolor="#0070c0" strokeweight="2pt">
                <v:path arrowok="t"/>
                <v:textbox>
                  <w:txbxContent>
                    <w:p w14:paraId="74DEB85F" w14:textId="77777777" w:rsidR="00DD1C25" w:rsidRDefault="00DD1C25" w:rsidP="00DD1C25">
                      <w:pPr>
                        <w:jc w:val="center"/>
                      </w:pPr>
                      <w:r w:rsidRPr="0022655E">
                        <w:rPr>
                          <w:noProof/>
                          <w:lang w:val="en-PH" w:eastAsia="en-PH"/>
                        </w:rPr>
                        <w:drawing>
                          <wp:inline distT="0" distB="0" distL="0" distR="0" wp14:anchorId="1F541910" wp14:editId="78523AB9">
                            <wp:extent cx="77470" cy="26665"/>
                            <wp:effectExtent l="19050" t="19050" r="17780" b="12065"/>
                            <wp:docPr id="36" name="Picture 36" descr="C:\Users\4DLOUIE\Desktop\SYMON\APP NOTES\Revised Word File\4D-AN-00001_R_1_0\open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4DLOUIE\Desktop\SYMON\APP NOTES\Revised Word File\4D-AN-00001_R_1_0\open5.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rot="11513613">
                                      <a:off x="0" y="0"/>
                                      <a:ext cx="77470" cy="26665"/>
                                    </a:xfrm>
                                    <a:prstGeom prst="rect">
                                      <a:avLst/>
                                    </a:prstGeom>
                                    <a:noFill/>
                                    <a:ln>
                                      <a:noFill/>
                                    </a:ln>
                                  </pic:spPr>
                                </pic:pic>
                              </a:graphicData>
                            </a:graphic>
                          </wp:inline>
                        </w:drawing>
                      </w:r>
                    </w:p>
                  </w:txbxContent>
                </v:textbox>
              </v:shape>
            </w:pict>
          </mc:Fallback>
        </mc:AlternateContent>
      </w:r>
      <w:r>
        <w:rPr>
          <w:noProof/>
          <w:lang w:val="en-PH" w:eastAsia="en-PH"/>
        </w:rPr>
        <w:drawing>
          <wp:inline distT="0" distB="0" distL="0" distR="0" wp14:anchorId="3BFE0F1D" wp14:editId="7C513608">
            <wp:extent cx="3186331" cy="385482"/>
            <wp:effectExtent l="19050" t="19050" r="14605" b="1460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extLst>
                        <a:ext uri="{28A0092B-C50C-407E-A947-70E740481C1C}">
                          <a14:useLocalDpi xmlns:a14="http://schemas.microsoft.com/office/drawing/2010/main" val="0"/>
                        </a:ext>
                      </a:extLst>
                    </a:blip>
                    <a:srcRect b="66498"/>
                    <a:stretch/>
                  </pic:blipFill>
                  <pic:spPr bwMode="auto">
                    <a:xfrm>
                      <a:off x="0" y="0"/>
                      <a:ext cx="3186456" cy="385497"/>
                    </a:xfrm>
                    <a:prstGeom prst="rect">
                      <a:avLst/>
                    </a:prstGeom>
                    <a:ln w="9525" cap="flat" cmpd="sng" algn="ctr">
                      <a:solidFill>
                        <a:schemeClr val="bg1">
                          <a:lumMod val="75000"/>
                        </a:scheme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DD17521" w14:textId="77777777" w:rsidR="009D73F0" w:rsidRDefault="009D73F0" w:rsidP="009D3325">
      <w:pPr>
        <w:pStyle w:val="ListParagraph"/>
        <w:spacing w:after="0" w:line="240" w:lineRule="auto"/>
        <w:ind w:left="0"/>
        <w:jc w:val="both"/>
        <w:rPr>
          <w:sz w:val="24"/>
          <w:szCs w:val="24"/>
        </w:rPr>
      </w:pPr>
    </w:p>
    <w:p w14:paraId="07872D36" w14:textId="77777777" w:rsidR="00A649F9" w:rsidRDefault="009D3325" w:rsidP="00DD1C25">
      <w:pPr>
        <w:pStyle w:val="ListParagraph"/>
        <w:spacing w:after="0" w:line="240" w:lineRule="auto"/>
        <w:ind w:left="0"/>
        <w:jc w:val="center"/>
        <w:rPr>
          <w:sz w:val="24"/>
          <w:szCs w:val="24"/>
        </w:rPr>
      </w:pPr>
      <w:r>
        <w:rPr>
          <w:noProof/>
          <w:lang w:val="en-PH" w:eastAsia="en-PH"/>
        </w:rPr>
        <w:drawing>
          <wp:inline distT="0" distB="0" distL="0" distR="0" wp14:anchorId="68CB077E" wp14:editId="033F8B32">
            <wp:extent cx="3674619" cy="2474259"/>
            <wp:effectExtent l="19050" t="19050" r="21590" b="2159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l="8949" t="3922" r="7678" b="5826"/>
                    <a:stretch/>
                  </pic:blipFill>
                  <pic:spPr bwMode="auto">
                    <a:xfrm>
                      <a:off x="0" y="0"/>
                      <a:ext cx="3676419" cy="2475471"/>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A7E04AA" w14:textId="77777777" w:rsidR="00742DC8" w:rsidRDefault="00742DC8" w:rsidP="009D3325">
      <w:pPr>
        <w:pStyle w:val="ListParagraph"/>
        <w:spacing w:after="0" w:line="240" w:lineRule="auto"/>
        <w:ind w:left="0"/>
        <w:jc w:val="both"/>
        <w:rPr>
          <w:sz w:val="24"/>
          <w:szCs w:val="24"/>
        </w:rPr>
      </w:pPr>
    </w:p>
    <w:p w14:paraId="27735729" w14:textId="77777777" w:rsidR="00B4177B" w:rsidRDefault="00B4177B" w:rsidP="009D3325">
      <w:pPr>
        <w:pStyle w:val="ListParagraph"/>
        <w:spacing w:after="0" w:line="240" w:lineRule="auto"/>
        <w:ind w:left="0"/>
        <w:jc w:val="both"/>
        <w:rPr>
          <w:sz w:val="24"/>
          <w:szCs w:val="24"/>
        </w:rPr>
      </w:pPr>
    </w:p>
    <w:p w14:paraId="0EE38E0C" w14:textId="4477523B" w:rsidR="00B4177B" w:rsidRDefault="00573248" w:rsidP="00573248">
      <w:pPr>
        <w:pStyle w:val="4DNote"/>
      </w:pPr>
      <w:r>
        <w:t xml:space="preserve">If the user encounters baud rate compatibility, it is recommended to use SiLabs CP210x Baud Rate Configuration </w:t>
      </w:r>
      <w:r>
        <w:t>tool</w:t>
      </w:r>
      <w:r w:rsidR="005D49EA">
        <w:t xml:space="preserve"> to maximise transfer rate of File Transfer Utility tool.</w:t>
      </w:r>
    </w:p>
    <w:p w14:paraId="35F15B67" w14:textId="77777777" w:rsidR="00B4177B" w:rsidRDefault="00B4177B" w:rsidP="009D3325">
      <w:pPr>
        <w:pStyle w:val="ListParagraph"/>
        <w:spacing w:after="0" w:line="240" w:lineRule="auto"/>
        <w:ind w:left="0"/>
        <w:jc w:val="both"/>
        <w:rPr>
          <w:sz w:val="24"/>
          <w:szCs w:val="24"/>
        </w:rPr>
      </w:pPr>
    </w:p>
    <w:p w14:paraId="25E5ED32" w14:textId="77777777" w:rsidR="00B4177B" w:rsidRDefault="00B4177B">
      <w:pPr>
        <w:rPr>
          <w:rFonts w:ascii="Calibri" w:eastAsiaTheme="minorHAnsi" w:hAnsi="Calibri" w:cs="Calibri"/>
          <w:sz w:val="24"/>
          <w:szCs w:val="24"/>
          <w:lang w:eastAsia="en-US"/>
        </w:rPr>
      </w:pPr>
      <w:bookmarkStart w:id="15" w:name="_Toc433712042"/>
      <w:r>
        <w:rPr>
          <w:rFonts w:ascii="Calibri" w:eastAsiaTheme="minorHAnsi" w:hAnsi="Calibri" w:cs="Calibri"/>
          <w:b/>
          <w:bCs/>
          <w:sz w:val="24"/>
          <w:szCs w:val="24"/>
          <w:lang w:eastAsia="en-US"/>
        </w:rPr>
        <w:br w:type="page"/>
      </w:r>
    </w:p>
    <w:p w14:paraId="67DE2943" w14:textId="1E6BBAB1" w:rsidR="009D3325" w:rsidRDefault="009D3325" w:rsidP="009D3325">
      <w:pPr>
        <w:pStyle w:val="Heading2"/>
      </w:pPr>
      <w:bookmarkStart w:id="16" w:name="_Toc32931076"/>
      <w:r>
        <w:lastRenderedPageBreak/>
        <w:t>The uSD Card cannot be Identified</w:t>
      </w:r>
      <w:bookmarkEnd w:id="15"/>
      <w:bookmarkEnd w:id="16"/>
    </w:p>
    <w:p w14:paraId="02C7262D" w14:textId="77777777" w:rsidR="009D3325" w:rsidRDefault="009D3325" w:rsidP="009D3325">
      <w:pPr>
        <w:pStyle w:val="ListParagraph"/>
        <w:spacing w:after="0"/>
        <w:ind w:left="0"/>
        <w:jc w:val="both"/>
        <w:rPr>
          <w:sz w:val="24"/>
          <w:szCs w:val="24"/>
        </w:rPr>
      </w:pPr>
      <w:r>
        <w:rPr>
          <w:sz w:val="24"/>
          <w:szCs w:val="24"/>
        </w:rPr>
        <w:t xml:space="preserve">If the </w:t>
      </w:r>
      <w:proofErr w:type="spellStart"/>
      <w:r w:rsidR="000B74D7">
        <w:rPr>
          <w:sz w:val="24"/>
          <w:szCs w:val="24"/>
        </w:rPr>
        <w:t>FileTransfer</w:t>
      </w:r>
      <w:proofErr w:type="spellEnd"/>
      <w:r w:rsidR="000B74D7">
        <w:rPr>
          <w:sz w:val="24"/>
          <w:szCs w:val="24"/>
        </w:rPr>
        <w:t xml:space="preserve"> tool</w:t>
      </w:r>
      <w:r>
        <w:rPr>
          <w:sz w:val="24"/>
          <w:szCs w:val="24"/>
        </w:rPr>
        <w:t xml:space="preserve"> is not able to detect and identify the uSD card mounted on the display module, it will display a message</w:t>
      </w:r>
      <w:r w:rsidR="00097A8E">
        <w:rPr>
          <w:sz w:val="24"/>
          <w:szCs w:val="24"/>
        </w:rPr>
        <w:t xml:space="preserve"> on the right hand</w:t>
      </w:r>
      <w:r w:rsidR="00756CAC">
        <w:rPr>
          <w:sz w:val="24"/>
          <w:szCs w:val="24"/>
        </w:rPr>
        <w:t xml:space="preserve"> side</w:t>
      </w:r>
      <w:r>
        <w:rPr>
          <w:sz w:val="24"/>
          <w:szCs w:val="24"/>
        </w:rPr>
        <w:t>, like as shown below.</w:t>
      </w:r>
    </w:p>
    <w:p w14:paraId="2D104E10" w14:textId="77777777" w:rsidR="00097A8E" w:rsidRDefault="00097A8E" w:rsidP="009D3325">
      <w:pPr>
        <w:pStyle w:val="ListParagraph"/>
        <w:spacing w:after="0"/>
        <w:ind w:left="0"/>
        <w:jc w:val="both"/>
        <w:rPr>
          <w:sz w:val="24"/>
          <w:szCs w:val="24"/>
        </w:rPr>
      </w:pPr>
    </w:p>
    <w:p w14:paraId="658F7AC1" w14:textId="77777777" w:rsidR="009D3325" w:rsidRDefault="009D3325" w:rsidP="009D3325">
      <w:pPr>
        <w:pStyle w:val="ListParagraph"/>
        <w:spacing w:after="0"/>
        <w:ind w:left="0"/>
        <w:jc w:val="center"/>
        <w:rPr>
          <w:sz w:val="24"/>
          <w:szCs w:val="24"/>
        </w:rPr>
      </w:pPr>
      <w:r w:rsidRPr="00842622">
        <w:rPr>
          <w:noProof/>
          <w:sz w:val="24"/>
          <w:szCs w:val="24"/>
          <w:lang w:val="en-PH" w:eastAsia="en-PH"/>
        </w:rPr>
        <w:drawing>
          <wp:inline distT="0" distB="0" distL="0" distR="0" wp14:anchorId="10C43DEB" wp14:editId="538807B5">
            <wp:extent cx="3614608" cy="1129565"/>
            <wp:effectExtent l="19050" t="19050" r="24130" b="13970"/>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_backupAppNoteVideos\4D-AN-00203\R_1_0\images\unformattedDisk.png"/>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3614608" cy="1129565"/>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74C42AE" w14:textId="77777777" w:rsidR="00B4177B" w:rsidRDefault="00B4177B" w:rsidP="009D3325">
      <w:pPr>
        <w:pStyle w:val="ListParagraph"/>
        <w:spacing w:after="0"/>
        <w:ind w:left="0"/>
        <w:jc w:val="center"/>
        <w:rPr>
          <w:sz w:val="24"/>
          <w:szCs w:val="24"/>
        </w:rPr>
      </w:pPr>
    </w:p>
    <w:p w14:paraId="5E5A518B" w14:textId="75E8DC8F" w:rsidR="009D3325" w:rsidRDefault="009D3325" w:rsidP="009D3325">
      <w:pPr>
        <w:pStyle w:val="ListParagraph"/>
        <w:spacing w:after="0"/>
        <w:ind w:left="0"/>
        <w:jc w:val="both"/>
        <w:rPr>
          <w:sz w:val="24"/>
          <w:szCs w:val="24"/>
        </w:rPr>
      </w:pPr>
      <w:r>
        <w:rPr>
          <w:sz w:val="24"/>
          <w:szCs w:val="24"/>
        </w:rPr>
        <w:t>One way to get around this is to use RMPET to partition and format the uSD card. To do this, unmount the uSD card first from the display module, mount it to the PC, and use RMPET to partition and format it. You may choose to allot 100% of the uSD card size to the FAT16 partition.</w:t>
      </w:r>
    </w:p>
    <w:p w14:paraId="49F72381" w14:textId="77777777" w:rsidR="009D3325" w:rsidRDefault="009D3325" w:rsidP="009D3325">
      <w:pPr>
        <w:pStyle w:val="ListParagraph"/>
        <w:spacing w:after="0"/>
        <w:ind w:left="0"/>
        <w:jc w:val="both"/>
        <w:rPr>
          <w:sz w:val="24"/>
          <w:szCs w:val="24"/>
        </w:rPr>
      </w:pPr>
    </w:p>
    <w:p w14:paraId="2919D5D2" w14:textId="6A9E056A" w:rsidR="008C1085" w:rsidRDefault="009D3325" w:rsidP="009D3325">
      <w:pPr>
        <w:pStyle w:val="ListParagraph"/>
        <w:spacing w:after="0"/>
        <w:ind w:left="0"/>
        <w:jc w:val="both"/>
        <w:rPr>
          <w:sz w:val="24"/>
          <w:szCs w:val="24"/>
        </w:rPr>
      </w:pPr>
      <w:r>
        <w:rPr>
          <w:sz w:val="24"/>
          <w:szCs w:val="24"/>
        </w:rPr>
        <w:t xml:space="preserve">Now properly unmount the uSD card from the PC and return it to the display module. The </w:t>
      </w:r>
      <w:proofErr w:type="spellStart"/>
      <w:r w:rsidR="000B74D7">
        <w:rPr>
          <w:sz w:val="24"/>
          <w:szCs w:val="24"/>
        </w:rPr>
        <w:t>FileTransfer</w:t>
      </w:r>
      <w:proofErr w:type="spellEnd"/>
      <w:r w:rsidR="000B74D7">
        <w:rPr>
          <w:sz w:val="24"/>
          <w:szCs w:val="24"/>
        </w:rPr>
        <w:t xml:space="preserve"> tool</w:t>
      </w:r>
      <w:r>
        <w:rPr>
          <w:sz w:val="24"/>
          <w:szCs w:val="24"/>
        </w:rPr>
        <w:t xml:space="preserve"> software should now be able to detect and identify the uSD card mounted on the display module. If not familiar with the RMPET software, see the application note </w:t>
      </w:r>
      <w:r w:rsidRPr="00C30EF2">
        <w:rPr>
          <w:b/>
          <w:bCs/>
          <w:sz w:val="24"/>
          <w:szCs w:val="24"/>
        </w:rPr>
        <w:t>General Partitioning a micro-SD into FAT and RAW Components</w:t>
      </w:r>
      <w:r>
        <w:rPr>
          <w:sz w:val="24"/>
          <w:szCs w:val="24"/>
        </w:rPr>
        <w:t>.</w:t>
      </w:r>
    </w:p>
    <w:p w14:paraId="45905A8E" w14:textId="77777777" w:rsidR="00742DC8" w:rsidRDefault="00742DC8" w:rsidP="009D3325">
      <w:pPr>
        <w:pStyle w:val="ListParagraph"/>
        <w:spacing w:after="0"/>
        <w:ind w:left="0"/>
        <w:jc w:val="both"/>
        <w:rPr>
          <w:sz w:val="24"/>
          <w:szCs w:val="24"/>
        </w:rPr>
      </w:pPr>
    </w:p>
    <w:p w14:paraId="5F6B202C" w14:textId="77777777" w:rsidR="00742DC8" w:rsidRDefault="00742DC8" w:rsidP="009D3325">
      <w:pPr>
        <w:pStyle w:val="ListParagraph"/>
        <w:spacing w:after="0"/>
        <w:ind w:left="0"/>
        <w:jc w:val="both"/>
        <w:rPr>
          <w:rFonts w:ascii="Arial" w:eastAsiaTheme="minorEastAsia" w:hAnsi="Arial" w:cs="Arial"/>
          <w:color w:val="E36C0A" w:themeColor="accent6" w:themeShade="BF"/>
          <w:lang w:eastAsia="fr-FR"/>
        </w:rPr>
      </w:pPr>
    </w:p>
    <w:p w14:paraId="402A4A7E" w14:textId="77777777" w:rsidR="00B4177B" w:rsidRPr="00825A37" w:rsidRDefault="00B4177B" w:rsidP="009D3325">
      <w:pPr>
        <w:pStyle w:val="ListParagraph"/>
        <w:spacing w:after="0"/>
        <w:ind w:left="0"/>
        <w:jc w:val="both"/>
        <w:rPr>
          <w:rFonts w:ascii="Arial" w:eastAsiaTheme="minorEastAsia" w:hAnsi="Arial" w:cs="Arial"/>
          <w:color w:val="E36C0A" w:themeColor="accent6" w:themeShade="BF"/>
          <w:lang w:eastAsia="fr-FR"/>
        </w:rPr>
        <w:sectPr w:rsidR="00B4177B" w:rsidRPr="00825A37" w:rsidSect="007E5FA8">
          <w:headerReference w:type="default" r:id="rId37"/>
          <w:pgSz w:w="16838" w:h="11906" w:orient="landscape"/>
          <w:pgMar w:top="720" w:right="720" w:bottom="720" w:left="720" w:header="708" w:footer="483" w:gutter="0"/>
          <w:cols w:num="2" w:sep="1" w:space="709"/>
          <w:docGrid w:linePitch="360"/>
        </w:sectPr>
      </w:pPr>
    </w:p>
    <w:p w14:paraId="5F2C977A" w14:textId="2BD4FEC3" w:rsidR="00C5600B" w:rsidRPr="00727A21" w:rsidRDefault="00C5600B" w:rsidP="00742DC8">
      <w:pPr>
        <w:pStyle w:val="Heading1"/>
        <w:ind w:firstLine="142"/>
      </w:pPr>
      <w:bookmarkStart w:id="17" w:name="_Toc32931077"/>
      <w:r w:rsidRPr="00727A21">
        <w:lastRenderedPageBreak/>
        <w:t>Proprietary Information</w:t>
      </w:r>
      <w:bookmarkEnd w:id="17"/>
    </w:p>
    <w:p w14:paraId="4CBC1A62" w14:textId="77777777" w:rsidR="00C5600B" w:rsidRPr="00727A21" w:rsidRDefault="00C5600B" w:rsidP="00CC2DEA">
      <w:pPr>
        <w:pStyle w:val="Texte"/>
      </w:pPr>
      <w:r w:rsidRPr="00727A21">
        <w:t xml:space="preserve">The information contained in this document is the property of 4D Systems Pty. Ltd. and may be the subject of patents pending or granted, and must not be copied or disclosed without prior written permission. </w:t>
      </w:r>
    </w:p>
    <w:p w14:paraId="674CED21" w14:textId="77777777" w:rsidR="00C5600B" w:rsidRPr="00727A21" w:rsidRDefault="00C5600B" w:rsidP="00CC2DEA">
      <w:pPr>
        <w:pStyle w:val="Texte"/>
      </w:pPr>
      <w:r w:rsidRPr="00727A21">
        <w:t>4D Systems endeavours to ensure that the information in this document is correct and fairly stated but does not accept liability for any error or omission. The development of 4D Systems products and services is continuous and published information may not be up to date. It is important to check the current position with 4D Systems.</w:t>
      </w:r>
    </w:p>
    <w:p w14:paraId="0D31E86D" w14:textId="77777777" w:rsidR="00C5600B" w:rsidRPr="00727A21" w:rsidRDefault="00C5600B" w:rsidP="00CC2DEA">
      <w:pPr>
        <w:pStyle w:val="Texte"/>
      </w:pPr>
      <w:r w:rsidRPr="00727A21">
        <w:t>All trademarks belong to their respective owners and are recognised and acknowledged.</w:t>
      </w:r>
    </w:p>
    <w:p w14:paraId="4EAE647B" w14:textId="77777777" w:rsidR="00CC2DEA" w:rsidRPr="00727A21" w:rsidRDefault="00CC2DEA" w:rsidP="00CC2DEA">
      <w:pPr>
        <w:pStyle w:val="Texte"/>
      </w:pPr>
    </w:p>
    <w:p w14:paraId="13519615" w14:textId="23B7ED1E" w:rsidR="00C5600B" w:rsidRPr="00CC2DEA" w:rsidRDefault="00C5600B" w:rsidP="00742DC8">
      <w:pPr>
        <w:pStyle w:val="Heading1"/>
        <w:ind w:firstLine="142"/>
      </w:pPr>
      <w:bookmarkStart w:id="18" w:name="_Toc32931078"/>
      <w:r w:rsidRPr="00CC2DEA">
        <w:t>Disclaimer of Warranties &amp; Limitation of Liability</w:t>
      </w:r>
      <w:bookmarkEnd w:id="18"/>
    </w:p>
    <w:p w14:paraId="3BF75D79" w14:textId="77777777" w:rsidR="00C5600B" w:rsidRPr="00727A21" w:rsidRDefault="00C5600B" w:rsidP="00CC2DEA">
      <w:pPr>
        <w:pStyle w:val="Texte"/>
      </w:pPr>
      <w:r w:rsidRPr="00727A21">
        <w:t>4D Systems makes no warranty, either expresses or implied with respect to any product, and specifically disclaims all other warranties, including, without limitation, warranties for merchantability, non-infringement and fitness for any particular purpose.</w:t>
      </w:r>
    </w:p>
    <w:p w14:paraId="1BC9CD7E" w14:textId="77777777" w:rsidR="00C5600B" w:rsidRPr="00727A21" w:rsidRDefault="00C5600B" w:rsidP="00CC2DEA">
      <w:pPr>
        <w:pStyle w:val="Texte"/>
      </w:pPr>
      <w:r w:rsidRPr="00727A21">
        <w:t>Information contained in this publication regarding device applications and the like is provided only for your convenience and may be superseded by updates. It is your responsibility to ensure that your application meets with your specifications.</w:t>
      </w:r>
    </w:p>
    <w:p w14:paraId="27DD08C8" w14:textId="77777777" w:rsidR="00C5600B" w:rsidRPr="00727A21" w:rsidRDefault="00C5600B" w:rsidP="00CC2DEA">
      <w:pPr>
        <w:pStyle w:val="Texte"/>
      </w:pPr>
      <w:r w:rsidRPr="00727A21">
        <w:t>In no event shall 4D Systems be liable to the buyer or to any third party for any indirect, incidental, special, consequential, punitive or exemplary damages (including without limitation lost profits, lost savings, or loss of business opportunity) arising out of or relating to any product or service provided or to be provided by 4D Systems, or the use or inability to use the same, even if 4D Systems has been advised of the possibility of such damages.</w:t>
      </w:r>
    </w:p>
    <w:p w14:paraId="65A6A85C" w14:textId="77777777" w:rsidR="00C5600B" w:rsidRPr="00727A21" w:rsidRDefault="00C5600B" w:rsidP="00CC2DEA">
      <w:pPr>
        <w:pStyle w:val="Texte"/>
      </w:pPr>
      <w:r w:rsidRPr="00727A21">
        <w:t>4D Systems products are not fault tolerant nor designed, manufactured or intended for use or resale as on line control equipment in hazardous environments requiring fail – safe performance, such as in the operation of nuclear facilities, aircraft navigation or communication systems, air traffic control, direct life support machines or weapons systems in which the failure of the product could lead directly to death, personal injury or severe physical or environmental damage (‘High Risk Activities’). 4D Systems and its suppliers specifically disclaim any expressed or implied warranty of fitness for High Risk Activities.</w:t>
      </w:r>
    </w:p>
    <w:p w14:paraId="4595CB1B" w14:textId="77777777" w:rsidR="00BA0F8C" w:rsidRPr="00727A21" w:rsidRDefault="00C5600B" w:rsidP="00CC2DEA">
      <w:pPr>
        <w:pStyle w:val="Texte"/>
      </w:pPr>
      <w:r w:rsidRPr="00727A21">
        <w:t>Use of 4D Systems’ products and devices in 'High Risk Activities' and in any other application is entirely at the buyer’s risk, and the buyer agrees to defend, indemnify and hold harmless 4D Systems from any and all damages, claims, suits, or expenses resulting from such use. No licenses are conveyed, implicitly or otherwise, under any 4D Systems intellectual property rights.</w:t>
      </w:r>
    </w:p>
    <w:sectPr w:rsidR="00BA0F8C" w:rsidRPr="00727A21" w:rsidSect="00B84F61">
      <w:pgSz w:w="16838" w:h="11906" w:orient="landscape"/>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8757B30" w14:textId="77777777" w:rsidR="002E7F39" w:rsidRDefault="002E7F39" w:rsidP="0011472B">
      <w:pPr>
        <w:spacing w:after="0" w:line="240" w:lineRule="auto"/>
      </w:pPr>
      <w:r>
        <w:separator/>
      </w:r>
    </w:p>
    <w:p w14:paraId="4E03D0C1" w14:textId="77777777" w:rsidR="002E7F39" w:rsidRDefault="002E7F39"/>
  </w:endnote>
  <w:endnote w:type="continuationSeparator" w:id="0">
    <w:p w14:paraId="6FC830B0" w14:textId="77777777" w:rsidR="002E7F39" w:rsidRDefault="002E7F39" w:rsidP="0011472B">
      <w:pPr>
        <w:spacing w:after="0" w:line="240" w:lineRule="auto"/>
      </w:pPr>
      <w:r>
        <w:continuationSeparator/>
      </w:r>
    </w:p>
    <w:p w14:paraId="6E00BDB4" w14:textId="77777777" w:rsidR="002E7F39" w:rsidRDefault="002E7F3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ony Sketch EF">
    <w:altName w:val="Arial"/>
    <w:charset w:val="00"/>
    <w:family w:val="swiss"/>
    <w:pitch w:val="variable"/>
    <w:sig w:usb0="A0002AFF" w:usb1="D00078FB" w:usb2="00000008" w:usb3="00000000" w:csb0="000001FF" w:csb1="00000000"/>
  </w:font>
  <w:font w:name="Lato">
    <w:altName w:val="Segoe UI"/>
    <w:charset w:val="00"/>
    <w:family w:val="swiss"/>
    <w:pitch w:val="variable"/>
    <w:sig w:usb0="A00000AF" w:usb1="5000604B" w:usb2="00000000" w:usb3="00000000" w:csb0="00000093" w:csb1="00000000"/>
  </w:font>
  <w:font w:name="Lato Bold">
    <w:altName w:val="Segoe UI"/>
    <w:panose1 w:val="00000000000000000000"/>
    <w:charset w:val="00"/>
    <w:family w:val="roman"/>
    <w:notTrueType/>
    <w:pitch w:val="default"/>
  </w:font>
  <w:font w:name="Lato Black">
    <w:altName w:val="Segoe UI"/>
    <w:charset w:val="00"/>
    <w:family w:val="swiss"/>
    <w:pitch w:val="variable"/>
    <w:sig w:usb0="A00000AF" w:usb1="5000604B" w:usb2="00000000" w:usb3="00000000" w:csb0="000000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9A5212B" w14:textId="77777777" w:rsidR="0084736E" w:rsidRPr="0048325F" w:rsidRDefault="0048325F" w:rsidP="0048325F">
    <w:pPr>
      <w:pStyle w:val="Footer"/>
      <w:jc w:val="center"/>
      <w:rPr>
        <w:rFonts w:asciiTheme="minorHAnsi" w:hAnsiTheme="minorHAnsi" w:cstheme="minorHAnsi"/>
      </w:rPr>
    </w:pPr>
    <w:r>
      <w:rPr>
        <w:noProof/>
        <w:lang w:val="en-PH" w:eastAsia="en-PH"/>
      </w:rPr>
      <mc:AlternateContent>
        <mc:Choice Requires="wps">
          <w:drawing>
            <wp:anchor distT="45720" distB="45720" distL="114300" distR="114300" simplePos="0" relativeHeight="251663360" behindDoc="0" locked="0" layoutInCell="1" allowOverlap="1" wp14:anchorId="055C112C" wp14:editId="380B7AB5">
              <wp:simplePos x="0" y="0"/>
              <wp:positionH relativeFrom="margin">
                <wp:posOffset>7883397</wp:posOffset>
              </wp:positionH>
              <wp:positionV relativeFrom="paragraph">
                <wp:posOffset>106599</wp:posOffset>
              </wp:positionV>
              <wp:extent cx="1933842" cy="302260"/>
              <wp:effectExtent l="0" t="0" r="0" b="254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842" cy="302260"/>
                      </a:xfrm>
                      <a:prstGeom prst="rect">
                        <a:avLst/>
                      </a:prstGeom>
                      <a:noFill/>
                      <a:ln w="9525">
                        <a:noFill/>
                        <a:miter lim="800000"/>
                        <a:headEnd/>
                        <a:tailEnd/>
                      </a:ln>
                    </wps:spPr>
                    <wps:txbx>
                      <w:txbxContent>
                        <w:p w14:paraId="746190EC" w14:textId="77777777" w:rsidR="0048325F" w:rsidRPr="005706E1" w:rsidRDefault="005706E1" w:rsidP="0048325F">
                          <w:pPr>
                            <w:jc w:val="right"/>
                            <w:rPr>
                              <w:rFonts w:cstheme="minorHAnsi"/>
                              <w:color w:val="000000" w:themeColor="text1"/>
                            </w:rPr>
                          </w:pPr>
                          <w:r w:rsidRPr="005706E1">
                            <w:rPr>
                              <w:rFonts w:cstheme="minorHAnsi"/>
                              <w:color w:val="000000" w:themeColor="text1"/>
                            </w:rPr>
                            <w:t>www.4dsystems.com.au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55C112C" id="_x0000_t202" coordsize="21600,21600" o:spt="202" path="m,l,21600r21600,l21600,xe">
              <v:stroke joinstyle="miter"/>
              <v:path gradientshapeok="t" o:connecttype="rect"/>
            </v:shapetype>
            <v:shape id="Text Box 2" o:spid="_x0000_s1038" type="#_x0000_t202" style="position:absolute;left:0;text-align:left;margin-left:620.75pt;margin-top:8.4pt;width:152.25pt;height:23.8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" filled="f" stroked="f">
              <v:textbox>
                <w:txbxContent>
                  <w:p w14:paraId="746190EC" w14:textId="77777777" w:rsidR="0048325F" w:rsidRPr="005706E1" w:rsidRDefault="005706E1" w:rsidP="0048325F">
                    <w:pPr>
                      <w:jc w:val="right"/>
                      <w:rPr>
                        <w:rFonts w:cstheme="minorHAnsi"/>
                        <w:color w:val="000000" w:themeColor="text1"/>
                      </w:rPr>
                    </w:pPr>
                    <w:r w:rsidRPr="005706E1">
                      <w:rPr>
                        <w:rFonts w:cstheme="minorHAnsi"/>
                        <w:color w:val="000000" w:themeColor="text1"/>
                      </w:rPr>
                      <w:t>www.4dsystems.com.au</w:t>
                    </w:r>
                  </w:p>
                </w:txbxContent>
              </v:textbox>
              <w10:wrap anchorx="margin"/>
            </v:shape>
          </w:pict>
        </mc:Fallback>
      </mc:AlternateContent>
    </w:r>
    <w:r>
      <w:rPr>
        <w:noProof/>
        <w:lang w:val="en-PH" w:eastAsia="en-PH"/>
      </w:rPr>
      <mc:AlternateContent>
        <mc:Choice Requires="wps">
          <w:drawing>
            <wp:anchor distT="45720" distB="45720" distL="114300" distR="114300" simplePos="0" relativeHeight="251661312" behindDoc="0" locked="0" layoutInCell="1" allowOverlap="1" wp14:anchorId="2B6F54A9" wp14:editId="690FA83D">
              <wp:simplePos x="0" y="0"/>
              <wp:positionH relativeFrom="margin">
                <wp:posOffset>-101575</wp:posOffset>
              </wp:positionH>
              <wp:positionV relativeFrom="paragraph">
                <wp:posOffset>114655</wp:posOffset>
              </wp:positionV>
              <wp:extent cx="1616710" cy="302260"/>
              <wp:effectExtent l="0" t="0" r="0" b="254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6710" cy="302260"/>
                      </a:xfrm>
                      <a:prstGeom prst="rect">
                        <a:avLst/>
                      </a:prstGeom>
                      <a:noFill/>
                      <a:ln w="9525">
                        <a:noFill/>
                        <a:miter lim="800000"/>
                        <a:headEnd/>
                        <a:tailEnd/>
                      </a:ln>
                    </wps:spPr>
                    <wps:txbx>
                      <w:txbxContent>
                        <w:p w14:paraId="007DAD52" w14:textId="77777777" w:rsidR="0048325F" w:rsidRPr="005706E1" w:rsidRDefault="002C5737" w:rsidP="0048325F">
                          <w:pPr>
                            <w:rPr>
                              <w:rFonts w:cstheme="minorHAnsi"/>
                              <w:color w:val="000000" w:themeColor="text1"/>
                            </w:rPr>
                          </w:pPr>
                          <w:r>
                            <w:rPr>
                              <w:rFonts w:cstheme="minorHAnsi"/>
                              <w:color w:val="000000" w:themeColor="text1"/>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6F54A9" id="_x0000_s1039" type="#_x0000_t202" style="position:absolute;left:0;text-align:left;margin-left:-8pt;margin-top:9.05pt;width:127.3pt;height:23.8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" filled="f" stroked="f">
              <v:textbox>
                <w:txbxContent>
                  <w:p w14:paraId="007DAD52" w14:textId="77777777" w:rsidR="0048325F" w:rsidRPr="005706E1" w:rsidRDefault="002C5737" w:rsidP="0048325F">
                    <w:pPr>
                      <w:rPr>
                        <w:rFonts w:cstheme="minorHAnsi"/>
                        <w:color w:val="000000" w:themeColor="text1"/>
                      </w:rPr>
                    </w:pPr>
                    <w:r>
                      <w:rPr>
                        <w:rFonts w:cstheme="minorHAnsi"/>
                        <w:color w:val="000000" w:themeColor="text1"/>
                      </w:rPr>
                      <w:t xml:space="preserve"> </w:t>
                    </w:r>
                  </w:p>
                </w:txbxContent>
              </v:textbox>
              <w10:wrap anchorx="margin"/>
            </v:shape>
          </w:pict>
        </mc:Fallback>
      </mc:AlternateContent>
    </w:r>
    <w:r w:rsidR="007E5FA8">
      <w:rPr>
        <w:rFonts w:ascii="Sony Sketch EF" w:hAnsi="Sony Sketch EF" w:cs="Sony Sketch EF"/>
        <w:noProof/>
        <w:color w:val="808080" w:themeColor="background1" w:themeShade="80"/>
        <w:lang w:val="en-PH" w:eastAsia="en-PH"/>
      </w:rPr>
      <mc:AlternateContent>
        <mc:Choice Requires="wps">
          <w:drawing>
            <wp:anchor distT="0" distB="0" distL="114300" distR="114300" simplePos="0" relativeHeight="251659264" behindDoc="1" locked="0" layoutInCell="1" allowOverlap="1" wp14:anchorId="18B62BFE" wp14:editId="1FC25E1B">
              <wp:simplePos x="0" y="0"/>
              <wp:positionH relativeFrom="column">
                <wp:posOffset>-17145</wp:posOffset>
              </wp:positionH>
              <wp:positionV relativeFrom="paragraph">
                <wp:posOffset>113030</wp:posOffset>
              </wp:positionV>
              <wp:extent cx="9756140" cy="0"/>
              <wp:effectExtent l="0" t="0" r="35560" b="19050"/>
              <wp:wrapNone/>
              <wp:docPr id="7"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5614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A7F367B" id="_x0000_t32" coordsize="21600,21600" o:spt="32" o:oned="t" path="m,l21600,21600e" filled="f">
              <v:path arrowok="t" fillok="f" o:connecttype="none"/>
              <o:lock v:ext="edit" shapetype="t"/>
            </v:shapetype>
            <v:shape id="AutoShape 28" o:spid="_x0000_s1026" type="#_x0000_t32" style="position:absolute;margin-left:-1.35pt;margin-top:8.9pt;width:768.2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jv5IAIAAD0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" strokeweight="1.5pt"/>
          </w:pict>
        </mc:Fallback>
      </mc:AlternateContent>
    </w:r>
    <w:r w:rsidR="007E5FA8">
      <w:br/>
    </w:r>
    <w:sdt>
      <w:sdtPr>
        <w:id w:val="1315458066"/>
        <w:docPartObj>
          <w:docPartGallery w:val="Page Numbers (Bottom of Page)"/>
          <w:docPartUnique/>
        </w:docPartObj>
      </w:sdtPr>
      <w:sdtEndPr>
        <w:rPr>
          <w:rFonts w:asciiTheme="minorHAnsi" w:hAnsiTheme="minorHAnsi" w:cstheme="minorHAnsi"/>
          <w:b/>
        </w:rPr>
      </w:sdtEndPr>
      <w:sdtContent>
        <w:sdt>
          <w:sdtPr>
            <w:id w:val="1728636285"/>
            <w:docPartObj>
              <w:docPartGallery w:val="Page Numbers (Top of Page)"/>
              <w:docPartUnique/>
            </w:docPartObj>
          </w:sdtPr>
          <w:sdtEndPr>
            <w:rPr>
              <w:rFonts w:asciiTheme="minorHAnsi" w:hAnsiTheme="minorHAnsi" w:cstheme="minorHAnsi"/>
              <w:b/>
            </w:rPr>
          </w:sdtEndPr>
          <w:sdtContent>
            <w:r w:rsidR="007E5FA8" w:rsidRPr="005706E1">
              <w:rPr>
                <w:rFonts w:asciiTheme="minorHAnsi" w:hAnsiTheme="minorHAnsi" w:cstheme="minorHAnsi"/>
                <w:b/>
              </w:rPr>
              <w:t xml:space="preserve">Page </w:t>
            </w:r>
            <w:r w:rsidR="007E5FA8" w:rsidRPr="005706E1">
              <w:rPr>
                <w:rFonts w:asciiTheme="minorHAnsi" w:hAnsiTheme="minorHAnsi" w:cstheme="minorHAnsi"/>
                <w:b/>
                <w:bCs/>
                <w:sz w:val="24"/>
                <w:szCs w:val="24"/>
              </w:rPr>
              <w:fldChar w:fldCharType="begin"/>
            </w:r>
            <w:r w:rsidR="007E5FA8" w:rsidRPr="005706E1">
              <w:rPr>
                <w:rFonts w:asciiTheme="minorHAnsi" w:hAnsiTheme="minorHAnsi" w:cstheme="minorHAnsi"/>
                <w:b/>
                <w:bCs/>
              </w:rPr>
              <w:instrText xml:space="preserve"> PAGE </w:instrText>
            </w:r>
            <w:r w:rsidR="007E5FA8" w:rsidRPr="005706E1">
              <w:rPr>
                <w:rFonts w:asciiTheme="minorHAnsi" w:hAnsiTheme="minorHAnsi" w:cstheme="minorHAnsi"/>
                <w:b/>
                <w:bCs/>
                <w:sz w:val="24"/>
                <w:szCs w:val="24"/>
              </w:rPr>
              <w:fldChar w:fldCharType="separate"/>
            </w:r>
            <w:r w:rsidR="00174A37">
              <w:rPr>
                <w:rFonts w:asciiTheme="minorHAnsi" w:hAnsiTheme="minorHAnsi" w:cstheme="minorHAnsi"/>
                <w:b/>
                <w:bCs/>
                <w:noProof/>
              </w:rPr>
              <w:t>7</w:t>
            </w:r>
            <w:r w:rsidR="007E5FA8" w:rsidRPr="005706E1">
              <w:rPr>
                <w:rFonts w:asciiTheme="minorHAnsi" w:hAnsiTheme="minorHAnsi" w:cstheme="minorHAnsi"/>
                <w:b/>
                <w:bCs/>
                <w:sz w:val="24"/>
                <w:szCs w:val="24"/>
              </w:rPr>
              <w:fldChar w:fldCharType="end"/>
            </w:r>
            <w:r w:rsidR="007E5FA8" w:rsidRPr="005706E1">
              <w:rPr>
                <w:rFonts w:asciiTheme="minorHAnsi" w:hAnsiTheme="minorHAnsi" w:cstheme="minorHAnsi"/>
                <w:b/>
              </w:rPr>
              <w:t xml:space="preserve"> of </w:t>
            </w:r>
            <w:r w:rsidR="007E5FA8" w:rsidRPr="005706E1">
              <w:rPr>
                <w:rFonts w:asciiTheme="minorHAnsi" w:hAnsiTheme="minorHAnsi" w:cstheme="minorHAnsi"/>
                <w:b/>
                <w:bCs/>
                <w:sz w:val="24"/>
                <w:szCs w:val="24"/>
              </w:rPr>
              <w:fldChar w:fldCharType="begin"/>
            </w:r>
            <w:r w:rsidR="007E5FA8" w:rsidRPr="005706E1">
              <w:rPr>
                <w:rFonts w:asciiTheme="minorHAnsi" w:hAnsiTheme="minorHAnsi" w:cstheme="minorHAnsi"/>
                <w:b/>
                <w:bCs/>
              </w:rPr>
              <w:instrText xml:space="preserve"> NUMPAGES  </w:instrText>
            </w:r>
            <w:r w:rsidR="007E5FA8" w:rsidRPr="005706E1">
              <w:rPr>
                <w:rFonts w:asciiTheme="minorHAnsi" w:hAnsiTheme="minorHAnsi" w:cstheme="minorHAnsi"/>
                <w:b/>
                <w:bCs/>
                <w:sz w:val="24"/>
                <w:szCs w:val="24"/>
              </w:rPr>
              <w:fldChar w:fldCharType="separate"/>
            </w:r>
            <w:r w:rsidR="00174A37">
              <w:rPr>
                <w:rFonts w:asciiTheme="minorHAnsi" w:hAnsiTheme="minorHAnsi" w:cstheme="minorHAnsi"/>
                <w:b/>
                <w:bCs/>
                <w:noProof/>
              </w:rPr>
              <w:t>9</w:t>
            </w:r>
            <w:r w:rsidR="007E5FA8" w:rsidRPr="005706E1">
              <w:rPr>
                <w:rFonts w:asciiTheme="minorHAnsi" w:hAnsiTheme="minorHAnsi" w:cstheme="minorHAnsi"/>
                <w:b/>
                <w:bCs/>
                <w:sz w:val="24"/>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505BC9B" w14:textId="77777777" w:rsidR="002E7F39" w:rsidRDefault="002E7F39" w:rsidP="0011472B">
      <w:pPr>
        <w:spacing w:after="0" w:line="240" w:lineRule="auto"/>
      </w:pPr>
      <w:r>
        <w:separator/>
      </w:r>
    </w:p>
    <w:p w14:paraId="7821769F" w14:textId="77777777" w:rsidR="002E7F39" w:rsidRDefault="002E7F39"/>
  </w:footnote>
  <w:footnote w:type="continuationSeparator" w:id="0">
    <w:p w14:paraId="00E60FDC" w14:textId="77777777" w:rsidR="002E7F39" w:rsidRDefault="002E7F39" w:rsidP="0011472B">
      <w:pPr>
        <w:spacing w:after="0" w:line="240" w:lineRule="auto"/>
      </w:pPr>
      <w:r>
        <w:continuationSeparator/>
      </w:r>
    </w:p>
    <w:p w14:paraId="14FB12F0" w14:textId="77777777" w:rsidR="002E7F39" w:rsidRDefault="002E7F3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D893E7" w14:textId="77777777" w:rsidR="003A2C1B" w:rsidRPr="001F6B8D" w:rsidRDefault="003A2C1B" w:rsidP="00CC2DEA">
    <w:pPr>
      <w:pStyle w:val="Header"/>
      <w:tabs>
        <w:tab w:val="clear" w:pos="4513"/>
        <w:tab w:val="clear" w:pos="9026"/>
        <w:tab w:val="center" w:pos="7088"/>
        <w:tab w:val="right" w:pos="15451"/>
      </w:tabs>
      <w:rPr>
        <w:rFonts w:asciiTheme="minorHAnsi" w:hAnsiTheme="minorHAnsi" w:cstheme="minorHAnsi"/>
        <w:color w:val="000000" w:themeColor="text1"/>
        <w:sz w:val="24"/>
        <w:szCs w:val="24"/>
      </w:rPr>
    </w:pPr>
    <w:r w:rsidRPr="00727B39">
      <w:rPr>
        <w:rFonts w:asciiTheme="minorHAnsi" w:hAnsiTheme="minorHAnsi" w:cstheme="minorHAnsi"/>
        <w:noProof/>
        <w:sz w:val="24"/>
        <w:szCs w:val="24"/>
        <w:lang w:val="en-PH" w:eastAsia="en-PH"/>
      </w:rPr>
      <mc:AlternateContent>
        <mc:Choice Requires="wpg">
          <w:drawing>
            <wp:anchor distT="0" distB="0" distL="114300" distR="114300" simplePos="0" relativeHeight="251655168" behindDoc="0" locked="0" layoutInCell="1" allowOverlap="1" wp14:anchorId="7EA0F970" wp14:editId="008E3068">
              <wp:simplePos x="0" y="0"/>
              <wp:positionH relativeFrom="margin">
                <wp:align>center</wp:align>
              </wp:positionH>
              <wp:positionV relativeFrom="paragraph">
                <wp:posOffset>9526905</wp:posOffset>
              </wp:positionV>
              <wp:extent cx="6120130" cy="36195"/>
              <wp:effectExtent l="6985" t="5715" r="6985" b="5715"/>
              <wp:wrapNone/>
              <wp:docPr id="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0130" cy="36195"/>
                        <a:chOff x="1134" y="15696"/>
                        <a:chExt cx="9638" cy="84"/>
                      </a:xfrm>
                    </wpg:grpSpPr>
                    <wps:wsp>
                      <wps:cNvPr id="2" name="AutoShape 19"/>
                      <wps:cNvCnPr>
                        <a:cxnSpLocks noChangeShapeType="1"/>
                      </wps:cNvCnPr>
                      <wps:spPr bwMode="auto">
                        <a:xfrm>
                          <a:off x="1134" y="15780"/>
                          <a:ext cx="96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 name="AutoShape 20"/>
                      <wps:cNvCnPr>
                        <a:cxnSpLocks noChangeShapeType="1"/>
                      </wps:cNvCnPr>
                      <wps:spPr bwMode="auto">
                        <a:xfrm>
                          <a:off x="1134" y="15696"/>
                          <a:ext cx="96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4FE06B5" id="Group 18" o:spid="_x0000_s1026" style="position:absolute;margin-left:0;margin-top:750.15pt;width:481.9pt;height:2.85pt;z-index:251655168;mso-position-horizontal:center;mso-position-horizontal-relative:margin" coordorigin="1134,15696" coordsize="9638,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">
              <v:shapetype id="_x0000_t32" coordsize="21600,21600" o:spt="32" o:oned="t" path="m,l21600,21600e" filled="f">
                <v:path arrowok="t" fillok="f" o:connecttype="none"/>
                <o:lock v:ext="edit" shapetype="t"/>
              </v:shapetype>
              <v:shape id="AutoShape 19" o:spid="_x0000_s1027" type="#_x0000_t32" style="position:absolute;left:1134;top:15780;width:96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cJc8MAAADaAAAADwAAAGRycy9kb3ducmV2LnhtbESPQWsCMRSE74X+h/AKvRTNKlTKapS1&#10;INSCB7Xen5vnJrh5WTdRt//eCILHYWa+YSazztXiQm2wnhUM+hkI4tJry5WCv+2i9wUiRGSNtWdS&#10;8E8BZtPXlwnm2l95TZdNrESCcMhRgYmxyaUMpSGHoe8b4uQdfOswJtlWUrd4TXBXy2GWjaRDy2nB&#10;YEPfhsrj5uwUrJaDebE3dvm7PtnV56Koz9XHTqn3t64Yg4jUxWf40f7RCoZwv5JugJz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YXCXPDAAAA2gAAAA8AAAAAAAAAAAAA&#10;AAAAoQIAAGRycy9kb3ducmV2LnhtbFBLBQYAAAAABAAEAPkAAACRAwAAAAA=&#10;"/>
              <v:shape id="AutoShape 20" o:spid="_x0000_s1028" type="#_x0000_t32" style="position:absolute;left:1134;top:15696;width:96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rI0nMQAAADaAAAADwAAAGRycy9kb3ducmV2LnhtbESPT2sCMRTE74V+h/AEL0WzShXZGmVb&#10;EGrBg396f928boKbl+0m6vrtTUHwOMzMb5j5snO1OFMbrGcFo2EGgrj02nKl4LBfDWYgQkTWWHsm&#10;BVcKsFw8P80x1/7CWzrvYiUShEOOCkyMTS5lKA05DEPfECfv17cOY5JtJXWLlwR3tRxn2VQ6tJwW&#10;DDb0Yag87k5OwWY9ei9+jF1/bf/sZrIq6lP18q1Uv9cVbyAidfERvrc/tYJX+L+SboBc3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sjScxAAAANoAAAAPAAAAAAAAAAAA&#10;AAAAAKECAABkcnMvZG93bnJldi54bWxQSwUGAAAAAAQABAD5AAAAkgMAAAAA&#10;"/>
              <w10:wrap anchorx="margin"/>
            </v:group>
          </w:pict>
        </mc:Fallback>
      </mc:AlternateContent>
    </w:r>
    <w:r w:rsidR="00727B39" w:rsidRPr="00727B39">
      <w:rPr>
        <w:rFonts w:asciiTheme="minorHAnsi" w:hAnsiTheme="minorHAnsi" w:cstheme="minorHAnsi"/>
        <w:sz w:val="24"/>
        <w:szCs w:val="24"/>
      </w:rPr>
      <w:t>APPLICATION NOTES</w:t>
    </w:r>
    <w:r w:rsidRPr="00727B39">
      <w:rPr>
        <w:rFonts w:asciiTheme="minorHAnsi" w:hAnsiTheme="minorHAnsi" w:cstheme="minorHAnsi"/>
        <w:color w:val="808080" w:themeColor="background1" w:themeShade="80"/>
        <w:sz w:val="24"/>
        <w:szCs w:val="24"/>
      </w:rPr>
      <w:ptab w:relativeTo="margin" w:alignment="center" w:leader="none"/>
    </w:r>
    <w:r w:rsidRPr="00727B39">
      <w:rPr>
        <w:rFonts w:asciiTheme="minorHAnsi" w:hAnsiTheme="minorHAnsi" w:cstheme="minorHAnsi"/>
        <w:color w:val="808080" w:themeColor="background1" w:themeShade="80"/>
        <w:sz w:val="24"/>
        <w:szCs w:val="24"/>
      </w:rPr>
      <w:ptab w:relativeTo="margin" w:alignment="right" w:leader="none"/>
    </w:r>
    <w:r w:rsidR="00727B39" w:rsidRPr="001F6B8D">
      <w:rPr>
        <w:rFonts w:asciiTheme="minorHAnsi" w:hAnsiTheme="minorHAnsi" w:cstheme="minorHAnsi"/>
        <w:color w:val="000000" w:themeColor="text1"/>
        <w:sz w:val="24"/>
        <w:szCs w:val="24"/>
      </w:rPr>
      <w:t>4D-AN-00</w:t>
    </w:r>
    <w:r w:rsidR="009D3325">
      <w:rPr>
        <w:rFonts w:asciiTheme="minorHAnsi" w:hAnsiTheme="minorHAnsi" w:cstheme="minorHAnsi"/>
        <w:color w:val="000000" w:themeColor="text1"/>
        <w:sz w:val="24"/>
        <w:szCs w:val="24"/>
      </w:rPr>
      <w:t>203</w:t>
    </w:r>
  </w:p>
  <w:p w14:paraId="38AEE906" w14:textId="77777777" w:rsidR="003A2C1B" w:rsidRPr="00BB63E5" w:rsidRDefault="003A2C1B" w:rsidP="006C0FFC">
    <w:pPr>
      <w:pStyle w:val="Header"/>
      <w:rPr>
        <w:rFonts w:ascii="Sony Sketch EF" w:hAnsi="Sony Sketch EF" w:cs="Sony Sketch EF"/>
        <w:color w:val="808080" w:themeColor="background1" w:themeShade="80"/>
        <w:sz w:val="24"/>
        <w:szCs w:val="24"/>
      </w:rPr>
    </w:pPr>
    <w:r>
      <w:rPr>
        <w:rFonts w:ascii="Sony Sketch EF" w:hAnsi="Sony Sketch EF" w:cs="Sony Sketch EF"/>
        <w:noProof/>
        <w:color w:val="808080" w:themeColor="background1" w:themeShade="80"/>
        <w:sz w:val="24"/>
        <w:szCs w:val="24"/>
        <w:lang w:val="en-PH" w:eastAsia="en-PH"/>
      </w:rPr>
      <mc:AlternateContent>
        <mc:Choice Requires="wps">
          <w:drawing>
            <wp:anchor distT="0" distB="0" distL="114300" distR="114300" simplePos="0" relativeHeight="251657216" behindDoc="0" locked="0" layoutInCell="1" allowOverlap="1" wp14:anchorId="69E3BCDA" wp14:editId="60D0E471">
              <wp:simplePos x="0" y="0"/>
              <wp:positionH relativeFrom="column">
                <wp:posOffset>6350</wp:posOffset>
              </wp:positionH>
              <wp:positionV relativeFrom="paragraph">
                <wp:posOffset>25400</wp:posOffset>
              </wp:positionV>
              <wp:extent cx="9791700" cy="0"/>
              <wp:effectExtent l="15875" t="17780" r="12700" b="10795"/>
              <wp:wrapNone/>
              <wp:docPr id="8"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9170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0D5C1D" id="AutoShape 24" o:spid="_x0000_s1026" type="#_x0000_t32" style="position:absolute;margin-left:.5pt;margin-top:2pt;width:771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" strokeweight="1.5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7" type="#_x0000_t75" style="width:453.75pt;height:280.45pt;visibility:visible" o:bullet="t">
        <v:imagedata r:id="rId1" o:title=""/>
      </v:shape>
    </w:pict>
  </w:numPicBullet>
  <w:abstractNum w:abstractNumId="0" w15:restartNumberingAfterBreak="0">
    <w:nsid w:val="0EAB5DF9"/>
    <w:multiLevelType w:val="hybridMultilevel"/>
    <w:tmpl w:val="78745A3A"/>
    <w:lvl w:ilvl="0" w:tplc="39D28226">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 w15:restartNumberingAfterBreak="0">
    <w:nsid w:val="10332370"/>
    <w:multiLevelType w:val="hybridMultilevel"/>
    <w:tmpl w:val="3B800764"/>
    <w:lvl w:ilvl="0" w:tplc="DD4C5C1C">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 w15:restartNumberingAfterBreak="0">
    <w:nsid w:val="126D1C55"/>
    <w:multiLevelType w:val="hybridMultilevel"/>
    <w:tmpl w:val="4E80F55E"/>
    <w:lvl w:ilvl="0" w:tplc="0C090001">
      <w:start w:val="1"/>
      <w:numFmt w:val="bullet"/>
      <w:lvlText w:val=""/>
      <w:lvlJc w:val="left"/>
      <w:pPr>
        <w:ind w:left="1080" w:hanging="360"/>
      </w:pPr>
      <w:rPr>
        <w:rFonts w:ascii="Symbol" w:hAnsi="Symbol" w:hint="default"/>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3" w15:restartNumberingAfterBreak="0">
    <w:nsid w:val="1A530666"/>
    <w:multiLevelType w:val="hybridMultilevel"/>
    <w:tmpl w:val="6E0E71F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4" w15:restartNumberingAfterBreak="0">
    <w:nsid w:val="1E8D456C"/>
    <w:multiLevelType w:val="hybridMultilevel"/>
    <w:tmpl w:val="0DD64E6A"/>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5" w15:restartNumberingAfterBreak="0">
    <w:nsid w:val="217072E5"/>
    <w:multiLevelType w:val="hybridMultilevel"/>
    <w:tmpl w:val="239225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1595233"/>
    <w:multiLevelType w:val="hybridMultilevel"/>
    <w:tmpl w:val="78BADBFA"/>
    <w:lvl w:ilvl="0" w:tplc="9C12C6A6">
      <w:numFmt w:val="bullet"/>
      <w:lvlText w:val="•"/>
      <w:lvlJc w:val="left"/>
      <w:pPr>
        <w:ind w:left="1080" w:hanging="72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B5B5220"/>
    <w:multiLevelType w:val="hybridMultilevel"/>
    <w:tmpl w:val="A4E43336"/>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8" w15:restartNumberingAfterBreak="0">
    <w:nsid w:val="3E587139"/>
    <w:multiLevelType w:val="hybridMultilevel"/>
    <w:tmpl w:val="CC5ECD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3612D6D"/>
    <w:multiLevelType w:val="hybridMultilevel"/>
    <w:tmpl w:val="C54EC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47A26562"/>
    <w:multiLevelType w:val="hybridMultilevel"/>
    <w:tmpl w:val="438CB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1C77EFE"/>
    <w:multiLevelType w:val="hybridMultilevel"/>
    <w:tmpl w:val="92403EE6"/>
    <w:lvl w:ilvl="0" w:tplc="7AFCA536">
      <w:numFmt w:val="bullet"/>
      <w:lvlText w:val="-"/>
      <w:lvlJc w:val="left"/>
      <w:pPr>
        <w:ind w:left="720" w:hanging="360"/>
      </w:pPr>
      <w:rPr>
        <w:rFonts w:ascii="Calibri" w:eastAsiaTheme="minorEastAsia" w:hAnsi="Calibri" w:cs="Calibri" w:hint="default"/>
      </w:rPr>
    </w:lvl>
    <w:lvl w:ilvl="1" w:tplc="34090003">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2" w15:restartNumberingAfterBreak="0">
    <w:nsid w:val="570C25D0"/>
    <w:multiLevelType w:val="hybridMultilevel"/>
    <w:tmpl w:val="A210C0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A5D400A"/>
    <w:multiLevelType w:val="hybridMultilevel"/>
    <w:tmpl w:val="1E38C610"/>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4" w15:restartNumberingAfterBreak="0">
    <w:nsid w:val="6CF839AA"/>
    <w:multiLevelType w:val="hybridMultilevel"/>
    <w:tmpl w:val="9B28BA1A"/>
    <w:lvl w:ilvl="0" w:tplc="7A324FC4">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5" w15:restartNumberingAfterBreak="0">
    <w:nsid w:val="6E5C0250"/>
    <w:multiLevelType w:val="multilevel"/>
    <w:tmpl w:val="B9CE89C6"/>
    <w:lvl w:ilvl="0">
      <w:start w:val="1"/>
      <w:numFmt w:val="none"/>
      <w:pStyle w:val="4DNote"/>
      <w:lvlText w:val="Note:"/>
      <w:lvlJc w:val="left"/>
      <w:pPr>
        <w:ind w:left="0" w:firstLine="0"/>
      </w:pPr>
      <w:rPr>
        <w:rFonts w:asciiTheme="minorHAnsi" w:hAnsiTheme="minorHAnsi" w:hint="default"/>
        <w:b/>
        <w:i w:val="0"/>
        <w:sz w:val="24"/>
      </w:rPr>
    </w:lvl>
    <w:lvl w:ilvl="1">
      <w:start w:val="1"/>
      <w:numFmt w:val="lowerLetter"/>
      <w:lvlText w:val="%2)"/>
      <w:lvlJc w:val="left"/>
      <w:pPr>
        <w:ind w:left="284" w:firstLine="0"/>
      </w:pPr>
      <w:rPr>
        <w:rFonts w:hint="default"/>
      </w:rPr>
    </w:lvl>
    <w:lvl w:ilvl="2">
      <w:start w:val="1"/>
      <w:numFmt w:val="lowerRoman"/>
      <w:lvlText w:val="%3)"/>
      <w:lvlJc w:val="left"/>
      <w:pPr>
        <w:ind w:left="568" w:firstLine="0"/>
      </w:pPr>
      <w:rPr>
        <w:rFonts w:hint="default"/>
      </w:rPr>
    </w:lvl>
    <w:lvl w:ilvl="3">
      <w:start w:val="1"/>
      <w:numFmt w:val="decimal"/>
      <w:lvlText w:val="(%4)"/>
      <w:lvlJc w:val="left"/>
      <w:pPr>
        <w:ind w:left="852" w:firstLine="0"/>
      </w:pPr>
      <w:rPr>
        <w:rFonts w:hint="default"/>
      </w:rPr>
    </w:lvl>
    <w:lvl w:ilvl="4">
      <w:start w:val="1"/>
      <w:numFmt w:val="lowerLetter"/>
      <w:lvlText w:val="(%5)"/>
      <w:lvlJc w:val="left"/>
      <w:pPr>
        <w:ind w:left="1136" w:firstLine="0"/>
      </w:pPr>
      <w:rPr>
        <w:rFonts w:hint="default"/>
      </w:rPr>
    </w:lvl>
    <w:lvl w:ilvl="5">
      <w:start w:val="1"/>
      <w:numFmt w:val="lowerRoman"/>
      <w:lvlText w:val="(%6)"/>
      <w:lvlJc w:val="left"/>
      <w:pPr>
        <w:ind w:left="1420" w:firstLine="0"/>
      </w:pPr>
      <w:rPr>
        <w:rFonts w:hint="default"/>
      </w:rPr>
    </w:lvl>
    <w:lvl w:ilvl="6">
      <w:start w:val="1"/>
      <w:numFmt w:val="decimal"/>
      <w:lvlText w:val="%7."/>
      <w:lvlJc w:val="left"/>
      <w:pPr>
        <w:ind w:left="1704" w:firstLine="0"/>
      </w:pPr>
      <w:rPr>
        <w:rFonts w:hint="default"/>
      </w:rPr>
    </w:lvl>
    <w:lvl w:ilvl="7">
      <w:start w:val="1"/>
      <w:numFmt w:val="lowerLetter"/>
      <w:lvlText w:val="%8."/>
      <w:lvlJc w:val="left"/>
      <w:pPr>
        <w:ind w:left="1988" w:firstLine="0"/>
      </w:pPr>
      <w:rPr>
        <w:rFonts w:hint="default"/>
      </w:rPr>
    </w:lvl>
    <w:lvl w:ilvl="8">
      <w:start w:val="1"/>
      <w:numFmt w:val="lowerRoman"/>
      <w:lvlText w:val="%9."/>
      <w:lvlJc w:val="left"/>
      <w:pPr>
        <w:ind w:left="2272" w:firstLine="0"/>
      </w:pPr>
      <w:rPr>
        <w:rFonts w:hint="default"/>
      </w:rPr>
    </w:lvl>
  </w:abstractNum>
  <w:abstractNum w:abstractNumId="16" w15:restartNumberingAfterBreak="0">
    <w:nsid w:val="75947338"/>
    <w:multiLevelType w:val="hybridMultilevel"/>
    <w:tmpl w:val="044425AA"/>
    <w:lvl w:ilvl="0" w:tplc="368C2640">
      <w:start w:val="1"/>
      <w:numFmt w:val="bullet"/>
      <w:lvlText w:val=""/>
      <w:lvlPicBulletId w:val="0"/>
      <w:lvlJc w:val="left"/>
      <w:pPr>
        <w:tabs>
          <w:tab w:val="num" w:pos="450"/>
        </w:tabs>
        <w:ind w:left="450" w:hanging="360"/>
      </w:pPr>
      <w:rPr>
        <w:rFonts w:ascii="Symbol" w:hAnsi="Symbol" w:hint="default"/>
      </w:rPr>
    </w:lvl>
    <w:lvl w:ilvl="1" w:tplc="C1CAEB22" w:tentative="1">
      <w:start w:val="1"/>
      <w:numFmt w:val="bullet"/>
      <w:lvlText w:val=""/>
      <w:lvlJc w:val="left"/>
      <w:pPr>
        <w:tabs>
          <w:tab w:val="num" w:pos="1080"/>
        </w:tabs>
        <w:ind w:left="1080" w:hanging="360"/>
      </w:pPr>
      <w:rPr>
        <w:rFonts w:ascii="Symbol" w:hAnsi="Symbol" w:hint="default"/>
      </w:rPr>
    </w:lvl>
    <w:lvl w:ilvl="2" w:tplc="3BE2BB26" w:tentative="1">
      <w:start w:val="1"/>
      <w:numFmt w:val="bullet"/>
      <w:lvlText w:val=""/>
      <w:lvlJc w:val="left"/>
      <w:pPr>
        <w:tabs>
          <w:tab w:val="num" w:pos="1800"/>
        </w:tabs>
        <w:ind w:left="1800" w:hanging="360"/>
      </w:pPr>
      <w:rPr>
        <w:rFonts w:ascii="Symbol" w:hAnsi="Symbol" w:hint="default"/>
      </w:rPr>
    </w:lvl>
    <w:lvl w:ilvl="3" w:tplc="48C04654" w:tentative="1">
      <w:start w:val="1"/>
      <w:numFmt w:val="bullet"/>
      <w:lvlText w:val=""/>
      <w:lvlJc w:val="left"/>
      <w:pPr>
        <w:tabs>
          <w:tab w:val="num" w:pos="2520"/>
        </w:tabs>
        <w:ind w:left="2520" w:hanging="360"/>
      </w:pPr>
      <w:rPr>
        <w:rFonts w:ascii="Symbol" w:hAnsi="Symbol" w:hint="default"/>
      </w:rPr>
    </w:lvl>
    <w:lvl w:ilvl="4" w:tplc="61A0B3A6" w:tentative="1">
      <w:start w:val="1"/>
      <w:numFmt w:val="bullet"/>
      <w:lvlText w:val=""/>
      <w:lvlJc w:val="left"/>
      <w:pPr>
        <w:tabs>
          <w:tab w:val="num" w:pos="3240"/>
        </w:tabs>
        <w:ind w:left="3240" w:hanging="360"/>
      </w:pPr>
      <w:rPr>
        <w:rFonts w:ascii="Symbol" w:hAnsi="Symbol" w:hint="default"/>
      </w:rPr>
    </w:lvl>
    <w:lvl w:ilvl="5" w:tplc="57A25F64" w:tentative="1">
      <w:start w:val="1"/>
      <w:numFmt w:val="bullet"/>
      <w:lvlText w:val=""/>
      <w:lvlJc w:val="left"/>
      <w:pPr>
        <w:tabs>
          <w:tab w:val="num" w:pos="3960"/>
        </w:tabs>
        <w:ind w:left="3960" w:hanging="360"/>
      </w:pPr>
      <w:rPr>
        <w:rFonts w:ascii="Symbol" w:hAnsi="Symbol" w:hint="default"/>
      </w:rPr>
    </w:lvl>
    <w:lvl w:ilvl="6" w:tplc="DEAC23C4" w:tentative="1">
      <w:start w:val="1"/>
      <w:numFmt w:val="bullet"/>
      <w:lvlText w:val=""/>
      <w:lvlJc w:val="left"/>
      <w:pPr>
        <w:tabs>
          <w:tab w:val="num" w:pos="4680"/>
        </w:tabs>
        <w:ind w:left="4680" w:hanging="360"/>
      </w:pPr>
      <w:rPr>
        <w:rFonts w:ascii="Symbol" w:hAnsi="Symbol" w:hint="default"/>
      </w:rPr>
    </w:lvl>
    <w:lvl w:ilvl="7" w:tplc="6384426A" w:tentative="1">
      <w:start w:val="1"/>
      <w:numFmt w:val="bullet"/>
      <w:lvlText w:val=""/>
      <w:lvlJc w:val="left"/>
      <w:pPr>
        <w:tabs>
          <w:tab w:val="num" w:pos="5400"/>
        </w:tabs>
        <w:ind w:left="5400" w:hanging="360"/>
      </w:pPr>
      <w:rPr>
        <w:rFonts w:ascii="Symbol" w:hAnsi="Symbol" w:hint="default"/>
      </w:rPr>
    </w:lvl>
    <w:lvl w:ilvl="8" w:tplc="47947ADC" w:tentative="1">
      <w:start w:val="1"/>
      <w:numFmt w:val="bullet"/>
      <w:lvlText w:val=""/>
      <w:lvlJc w:val="left"/>
      <w:pPr>
        <w:tabs>
          <w:tab w:val="num" w:pos="6120"/>
        </w:tabs>
        <w:ind w:left="6120" w:hanging="360"/>
      </w:pPr>
      <w:rPr>
        <w:rFonts w:ascii="Symbol" w:hAnsi="Symbol" w:hint="default"/>
      </w:rPr>
    </w:lvl>
  </w:abstractNum>
  <w:abstractNum w:abstractNumId="17" w15:restartNumberingAfterBreak="0">
    <w:nsid w:val="77124B0B"/>
    <w:multiLevelType w:val="multilevel"/>
    <w:tmpl w:val="3A0A05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3"/>
  </w:num>
  <w:num w:numId="3">
    <w:abstractNumId w:val="16"/>
  </w:num>
  <w:num w:numId="4">
    <w:abstractNumId w:val="4"/>
  </w:num>
  <w:num w:numId="5">
    <w:abstractNumId w:val="9"/>
  </w:num>
  <w:num w:numId="6">
    <w:abstractNumId w:val="5"/>
  </w:num>
  <w:num w:numId="7">
    <w:abstractNumId w:val="8"/>
  </w:num>
  <w:num w:numId="8">
    <w:abstractNumId w:val="12"/>
  </w:num>
  <w:num w:numId="9">
    <w:abstractNumId w:val="10"/>
  </w:num>
  <w:num w:numId="10">
    <w:abstractNumId w:val="6"/>
  </w:num>
  <w:num w:numId="11">
    <w:abstractNumId w:val="13"/>
  </w:num>
  <w:num w:numId="12">
    <w:abstractNumId w:val="17"/>
  </w:num>
  <w:num w:numId="13">
    <w:abstractNumId w:val="1"/>
  </w:num>
  <w:num w:numId="14">
    <w:abstractNumId w:val="14"/>
  </w:num>
  <w:num w:numId="15">
    <w:abstractNumId w:val="0"/>
  </w:num>
  <w:num w:numId="16">
    <w:abstractNumId w:val="11"/>
  </w:num>
  <w:num w:numId="17">
    <w:abstractNumId w:val="7"/>
  </w:num>
  <w:num w:numId="1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displayBackgroundShape/>
  <w:proofState w:spelling="clean"/>
  <w:attachedTemplate r:id="rId1"/>
  <w:defaultTabStop w:val="720"/>
  <w:hyphenationZone w:val="425"/>
  <w:drawingGridHorizontalSpacing w:val="110"/>
  <w:displayHorizontalDrawingGridEvery w:val="2"/>
  <w:characterSpacingControl w:val="doNotCompress"/>
  <w:hdrShapeDefaults>
    <o:shapedefaults v:ext="edit" spidmax="2049">
      <o:colormru v:ext="edit" colors="#95b3d7"/>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4B3B"/>
    <w:rsid w:val="00000A24"/>
    <w:rsid w:val="00000F2A"/>
    <w:rsid w:val="00001E71"/>
    <w:rsid w:val="0000442E"/>
    <w:rsid w:val="00004F19"/>
    <w:rsid w:val="00006B6F"/>
    <w:rsid w:val="000074D4"/>
    <w:rsid w:val="0000770C"/>
    <w:rsid w:val="000079F5"/>
    <w:rsid w:val="00007E07"/>
    <w:rsid w:val="0001252E"/>
    <w:rsid w:val="00013927"/>
    <w:rsid w:val="00014078"/>
    <w:rsid w:val="00014E94"/>
    <w:rsid w:val="000157C4"/>
    <w:rsid w:val="00020F1A"/>
    <w:rsid w:val="00024CEE"/>
    <w:rsid w:val="00026975"/>
    <w:rsid w:val="0002767B"/>
    <w:rsid w:val="00033039"/>
    <w:rsid w:val="00033B6A"/>
    <w:rsid w:val="00033D34"/>
    <w:rsid w:val="00034FEF"/>
    <w:rsid w:val="00035F00"/>
    <w:rsid w:val="00037C67"/>
    <w:rsid w:val="00043530"/>
    <w:rsid w:val="00043C4C"/>
    <w:rsid w:val="000444AD"/>
    <w:rsid w:val="00046543"/>
    <w:rsid w:val="00047214"/>
    <w:rsid w:val="00047AD2"/>
    <w:rsid w:val="00047F43"/>
    <w:rsid w:val="000500F3"/>
    <w:rsid w:val="000512EC"/>
    <w:rsid w:val="00054457"/>
    <w:rsid w:val="00057ED6"/>
    <w:rsid w:val="00061015"/>
    <w:rsid w:val="000611A4"/>
    <w:rsid w:val="0006125A"/>
    <w:rsid w:val="00062025"/>
    <w:rsid w:val="00062810"/>
    <w:rsid w:val="00062E7B"/>
    <w:rsid w:val="00063B68"/>
    <w:rsid w:val="00064446"/>
    <w:rsid w:val="00065762"/>
    <w:rsid w:val="00066240"/>
    <w:rsid w:val="00067581"/>
    <w:rsid w:val="00070ED2"/>
    <w:rsid w:val="0007198E"/>
    <w:rsid w:val="0007281A"/>
    <w:rsid w:val="00072CA7"/>
    <w:rsid w:val="000734E9"/>
    <w:rsid w:val="000742AF"/>
    <w:rsid w:val="000761AF"/>
    <w:rsid w:val="00076296"/>
    <w:rsid w:val="00082809"/>
    <w:rsid w:val="000842FD"/>
    <w:rsid w:val="000856E2"/>
    <w:rsid w:val="000861CA"/>
    <w:rsid w:val="00087587"/>
    <w:rsid w:val="00092924"/>
    <w:rsid w:val="00093230"/>
    <w:rsid w:val="00093902"/>
    <w:rsid w:val="00093E98"/>
    <w:rsid w:val="0009502A"/>
    <w:rsid w:val="000952DC"/>
    <w:rsid w:val="00095353"/>
    <w:rsid w:val="000962AE"/>
    <w:rsid w:val="00096DA1"/>
    <w:rsid w:val="00097A8E"/>
    <w:rsid w:val="000A02B7"/>
    <w:rsid w:val="000A168C"/>
    <w:rsid w:val="000A1CF8"/>
    <w:rsid w:val="000A236F"/>
    <w:rsid w:val="000A2E2E"/>
    <w:rsid w:val="000A3DD2"/>
    <w:rsid w:val="000A4E40"/>
    <w:rsid w:val="000A4F73"/>
    <w:rsid w:val="000A60D3"/>
    <w:rsid w:val="000A65C3"/>
    <w:rsid w:val="000A6639"/>
    <w:rsid w:val="000A6DE1"/>
    <w:rsid w:val="000A7A24"/>
    <w:rsid w:val="000B146B"/>
    <w:rsid w:val="000B2550"/>
    <w:rsid w:val="000B25D7"/>
    <w:rsid w:val="000B2F84"/>
    <w:rsid w:val="000B3C29"/>
    <w:rsid w:val="000B4902"/>
    <w:rsid w:val="000B4F74"/>
    <w:rsid w:val="000B5080"/>
    <w:rsid w:val="000B587B"/>
    <w:rsid w:val="000B5C4F"/>
    <w:rsid w:val="000B74D7"/>
    <w:rsid w:val="000B77DE"/>
    <w:rsid w:val="000C1AA5"/>
    <w:rsid w:val="000C4B7C"/>
    <w:rsid w:val="000C5121"/>
    <w:rsid w:val="000C5A32"/>
    <w:rsid w:val="000C5A45"/>
    <w:rsid w:val="000C65FE"/>
    <w:rsid w:val="000C6988"/>
    <w:rsid w:val="000C6E87"/>
    <w:rsid w:val="000D02E3"/>
    <w:rsid w:val="000D2453"/>
    <w:rsid w:val="000D592C"/>
    <w:rsid w:val="000E0499"/>
    <w:rsid w:val="000E2225"/>
    <w:rsid w:val="000E2685"/>
    <w:rsid w:val="000E4056"/>
    <w:rsid w:val="000E42B8"/>
    <w:rsid w:val="000E4303"/>
    <w:rsid w:val="000E4967"/>
    <w:rsid w:val="000E5E76"/>
    <w:rsid w:val="000E6632"/>
    <w:rsid w:val="000F0925"/>
    <w:rsid w:val="000F24F7"/>
    <w:rsid w:val="000F3234"/>
    <w:rsid w:val="000F3AB9"/>
    <w:rsid w:val="000F4357"/>
    <w:rsid w:val="000F43B5"/>
    <w:rsid w:val="000F4A54"/>
    <w:rsid w:val="000F7716"/>
    <w:rsid w:val="00100970"/>
    <w:rsid w:val="001037F4"/>
    <w:rsid w:val="00104025"/>
    <w:rsid w:val="00104645"/>
    <w:rsid w:val="00104934"/>
    <w:rsid w:val="00104CFE"/>
    <w:rsid w:val="00105FDF"/>
    <w:rsid w:val="00112223"/>
    <w:rsid w:val="00113175"/>
    <w:rsid w:val="00113E7F"/>
    <w:rsid w:val="00113ED3"/>
    <w:rsid w:val="0011415C"/>
    <w:rsid w:val="001143F3"/>
    <w:rsid w:val="00114523"/>
    <w:rsid w:val="0011472B"/>
    <w:rsid w:val="001152AB"/>
    <w:rsid w:val="00115CD0"/>
    <w:rsid w:val="001172F9"/>
    <w:rsid w:val="00117660"/>
    <w:rsid w:val="00117D61"/>
    <w:rsid w:val="00117DFC"/>
    <w:rsid w:val="00121595"/>
    <w:rsid w:val="001219DB"/>
    <w:rsid w:val="00124310"/>
    <w:rsid w:val="001245B3"/>
    <w:rsid w:val="00125FFC"/>
    <w:rsid w:val="00126272"/>
    <w:rsid w:val="0012665A"/>
    <w:rsid w:val="0013158C"/>
    <w:rsid w:val="00131B7E"/>
    <w:rsid w:val="00132A20"/>
    <w:rsid w:val="0013301C"/>
    <w:rsid w:val="00133752"/>
    <w:rsid w:val="00133A8D"/>
    <w:rsid w:val="00133E9B"/>
    <w:rsid w:val="00134632"/>
    <w:rsid w:val="00134CA6"/>
    <w:rsid w:val="00134E15"/>
    <w:rsid w:val="001355D3"/>
    <w:rsid w:val="00135E8C"/>
    <w:rsid w:val="001406E0"/>
    <w:rsid w:val="00140F9A"/>
    <w:rsid w:val="00141CC3"/>
    <w:rsid w:val="00143438"/>
    <w:rsid w:val="00143FD0"/>
    <w:rsid w:val="00144C45"/>
    <w:rsid w:val="0014509F"/>
    <w:rsid w:val="0014546D"/>
    <w:rsid w:val="001500FE"/>
    <w:rsid w:val="00150498"/>
    <w:rsid w:val="00150549"/>
    <w:rsid w:val="001512EB"/>
    <w:rsid w:val="00151456"/>
    <w:rsid w:val="00151E0E"/>
    <w:rsid w:val="001523E2"/>
    <w:rsid w:val="00153129"/>
    <w:rsid w:val="00153670"/>
    <w:rsid w:val="001544CD"/>
    <w:rsid w:val="001567DC"/>
    <w:rsid w:val="00160961"/>
    <w:rsid w:val="00162848"/>
    <w:rsid w:val="001630AF"/>
    <w:rsid w:val="00165853"/>
    <w:rsid w:val="00165974"/>
    <w:rsid w:val="001700D5"/>
    <w:rsid w:val="0017170E"/>
    <w:rsid w:val="00172C22"/>
    <w:rsid w:val="00172D1B"/>
    <w:rsid w:val="0017346D"/>
    <w:rsid w:val="00174A37"/>
    <w:rsid w:val="00175649"/>
    <w:rsid w:val="0017614D"/>
    <w:rsid w:val="00176D22"/>
    <w:rsid w:val="00177797"/>
    <w:rsid w:val="00180BF4"/>
    <w:rsid w:val="00180F0A"/>
    <w:rsid w:val="0018253D"/>
    <w:rsid w:val="00182613"/>
    <w:rsid w:val="00182972"/>
    <w:rsid w:val="00184929"/>
    <w:rsid w:val="00185140"/>
    <w:rsid w:val="00185309"/>
    <w:rsid w:val="00185A66"/>
    <w:rsid w:val="00186E1B"/>
    <w:rsid w:val="001900D7"/>
    <w:rsid w:val="00190A3F"/>
    <w:rsid w:val="00191862"/>
    <w:rsid w:val="00193DB2"/>
    <w:rsid w:val="00194DB9"/>
    <w:rsid w:val="00197C19"/>
    <w:rsid w:val="001A033A"/>
    <w:rsid w:val="001A0BB6"/>
    <w:rsid w:val="001A4258"/>
    <w:rsid w:val="001A586B"/>
    <w:rsid w:val="001A6109"/>
    <w:rsid w:val="001A66B4"/>
    <w:rsid w:val="001A69B6"/>
    <w:rsid w:val="001B011D"/>
    <w:rsid w:val="001B02F5"/>
    <w:rsid w:val="001B0300"/>
    <w:rsid w:val="001B0809"/>
    <w:rsid w:val="001B28EC"/>
    <w:rsid w:val="001B4822"/>
    <w:rsid w:val="001B4E15"/>
    <w:rsid w:val="001B7B09"/>
    <w:rsid w:val="001C0CE1"/>
    <w:rsid w:val="001C0DF9"/>
    <w:rsid w:val="001C1525"/>
    <w:rsid w:val="001C2D31"/>
    <w:rsid w:val="001C2EC4"/>
    <w:rsid w:val="001C4554"/>
    <w:rsid w:val="001C56EF"/>
    <w:rsid w:val="001C7214"/>
    <w:rsid w:val="001C7C67"/>
    <w:rsid w:val="001D0201"/>
    <w:rsid w:val="001D1883"/>
    <w:rsid w:val="001D3470"/>
    <w:rsid w:val="001D49E8"/>
    <w:rsid w:val="001D4C71"/>
    <w:rsid w:val="001D6D23"/>
    <w:rsid w:val="001E026B"/>
    <w:rsid w:val="001E0476"/>
    <w:rsid w:val="001E0E63"/>
    <w:rsid w:val="001E1CC0"/>
    <w:rsid w:val="001E1F16"/>
    <w:rsid w:val="001E53C6"/>
    <w:rsid w:val="001E65A9"/>
    <w:rsid w:val="001E6C7B"/>
    <w:rsid w:val="001E71CF"/>
    <w:rsid w:val="001F10FC"/>
    <w:rsid w:val="001F1DD0"/>
    <w:rsid w:val="001F3AD5"/>
    <w:rsid w:val="001F3BB1"/>
    <w:rsid w:val="001F531B"/>
    <w:rsid w:val="001F695E"/>
    <w:rsid w:val="001F6B60"/>
    <w:rsid w:val="001F6B8D"/>
    <w:rsid w:val="001F789F"/>
    <w:rsid w:val="0020017E"/>
    <w:rsid w:val="00200377"/>
    <w:rsid w:val="002020E4"/>
    <w:rsid w:val="002021F0"/>
    <w:rsid w:val="00202745"/>
    <w:rsid w:val="00204189"/>
    <w:rsid w:val="00204859"/>
    <w:rsid w:val="002055EB"/>
    <w:rsid w:val="00207EEC"/>
    <w:rsid w:val="00214682"/>
    <w:rsid w:val="002205ED"/>
    <w:rsid w:val="0022195B"/>
    <w:rsid w:val="0022232A"/>
    <w:rsid w:val="00222B75"/>
    <w:rsid w:val="00225BC8"/>
    <w:rsid w:val="002270B8"/>
    <w:rsid w:val="00230835"/>
    <w:rsid w:val="00231693"/>
    <w:rsid w:val="002316EA"/>
    <w:rsid w:val="00233296"/>
    <w:rsid w:val="00234194"/>
    <w:rsid w:val="002344F1"/>
    <w:rsid w:val="0023506C"/>
    <w:rsid w:val="0023580B"/>
    <w:rsid w:val="00235F14"/>
    <w:rsid w:val="002367F2"/>
    <w:rsid w:val="00237B99"/>
    <w:rsid w:val="00242BC9"/>
    <w:rsid w:val="002453E0"/>
    <w:rsid w:val="00250007"/>
    <w:rsid w:val="00252D24"/>
    <w:rsid w:val="00253B92"/>
    <w:rsid w:val="00254772"/>
    <w:rsid w:val="0025589E"/>
    <w:rsid w:val="00256601"/>
    <w:rsid w:val="00256C65"/>
    <w:rsid w:val="00257123"/>
    <w:rsid w:val="0025762C"/>
    <w:rsid w:val="00257895"/>
    <w:rsid w:val="00261017"/>
    <w:rsid w:val="0026177F"/>
    <w:rsid w:val="00261D46"/>
    <w:rsid w:val="002627FB"/>
    <w:rsid w:val="00262F8D"/>
    <w:rsid w:val="002631C5"/>
    <w:rsid w:val="00263941"/>
    <w:rsid w:val="002648B7"/>
    <w:rsid w:val="00271C91"/>
    <w:rsid w:val="002727C2"/>
    <w:rsid w:val="002733B2"/>
    <w:rsid w:val="0027381E"/>
    <w:rsid w:val="00273850"/>
    <w:rsid w:val="002754FD"/>
    <w:rsid w:val="0027693E"/>
    <w:rsid w:val="002809FF"/>
    <w:rsid w:val="00280AC1"/>
    <w:rsid w:val="00281505"/>
    <w:rsid w:val="00281A98"/>
    <w:rsid w:val="0028227C"/>
    <w:rsid w:val="00283D99"/>
    <w:rsid w:val="00283F5C"/>
    <w:rsid w:val="0028404F"/>
    <w:rsid w:val="00284067"/>
    <w:rsid w:val="002846A2"/>
    <w:rsid w:val="00284A31"/>
    <w:rsid w:val="00284B0A"/>
    <w:rsid w:val="00284C72"/>
    <w:rsid w:val="002854DC"/>
    <w:rsid w:val="00286D41"/>
    <w:rsid w:val="00287FA6"/>
    <w:rsid w:val="00291B26"/>
    <w:rsid w:val="00292AF0"/>
    <w:rsid w:val="00293A59"/>
    <w:rsid w:val="00294457"/>
    <w:rsid w:val="00294901"/>
    <w:rsid w:val="00294FA0"/>
    <w:rsid w:val="00295A80"/>
    <w:rsid w:val="00296C6C"/>
    <w:rsid w:val="002972BB"/>
    <w:rsid w:val="002978FA"/>
    <w:rsid w:val="002A225C"/>
    <w:rsid w:val="002A233D"/>
    <w:rsid w:val="002A43B8"/>
    <w:rsid w:val="002A43CE"/>
    <w:rsid w:val="002A4CE5"/>
    <w:rsid w:val="002A5141"/>
    <w:rsid w:val="002A63F0"/>
    <w:rsid w:val="002A714C"/>
    <w:rsid w:val="002A7269"/>
    <w:rsid w:val="002B061B"/>
    <w:rsid w:val="002B1DB0"/>
    <w:rsid w:val="002B2955"/>
    <w:rsid w:val="002B41C1"/>
    <w:rsid w:val="002B4D1E"/>
    <w:rsid w:val="002B5F8E"/>
    <w:rsid w:val="002B63BA"/>
    <w:rsid w:val="002B7792"/>
    <w:rsid w:val="002C0F56"/>
    <w:rsid w:val="002C1388"/>
    <w:rsid w:val="002C2999"/>
    <w:rsid w:val="002C3DDB"/>
    <w:rsid w:val="002C41A4"/>
    <w:rsid w:val="002C5737"/>
    <w:rsid w:val="002D0F99"/>
    <w:rsid w:val="002D2395"/>
    <w:rsid w:val="002D3603"/>
    <w:rsid w:val="002D413E"/>
    <w:rsid w:val="002D5172"/>
    <w:rsid w:val="002D5837"/>
    <w:rsid w:val="002D5CD8"/>
    <w:rsid w:val="002D6C1F"/>
    <w:rsid w:val="002D6EC5"/>
    <w:rsid w:val="002D7594"/>
    <w:rsid w:val="002E06A4"/>
    <w:rsid w:val="002E4EFE"/>
    <w:rsid w:val="002E6150"/>
    <w:rsid w:val="002E7F39"/>
    <w:rsid w:val="002F2269"/>
    <w:rsid w:val="002F44DD"/>
    <w:rsid w:val="002F4A19"/>
    <w:rsid w:val="002F4F45"/>
    <w:rsid w:val="002F7446"/>
    <w:rsid w:val="002F7A2C"/>
    <w:rsid w:val="002F7F35"/>
    <w:rsid w:val="00300D92"/>
    <w:rsid w:val="00301332"/>
    <w:rsid w:val="00302C70"/>
    <w:rsid w:val="00305714"/>
    <w:rsid w:val="00307BEE"/>
    <w:rsid w:val="00310689"/>
    <w:rsid w:val="003125BA"/>
    <w:rsid w:val="003134F5"/>
    <w:rsid w:val="00313791"/>
    <w:rsid w:val="003149B2"/>
    <w:rsid w:val="00316ACE"/>
    <w:rsid w:val="00316C80"/>
    <w:rsid w:val="003204DD"/>
    <w:rsid w:val="00320AEC"/>
    <w:rsid w:val="00320E08"/>
    <w:rsid w:val="00321EBD"/>
    <w:rsid w:val="00322B25"/>
    <w:rsid w:val="00322C5A"/>
    <w:rsid w:val="00322C8C"/>
    <w:rsid w:val="00324358"/>
    <w:rsid w:val="003276F8"/>
    <w:rsid w:val="003277E8"/>
    <w:rsid w:val="00331D54"/>
    <w:rsid w:val="0033244F"/>
    <w:rsid w:val="003356FF"/>
    <w:rsid w:val="00336268"/>
    <w:rsid w:val="00337006"/>
    <w:rsid w:val="00337D1B"/>
    <w:rsid w:val="00341169"/>
    <w:rsid w:val="003451FA"/>
    <w:rsid w:val="00346E3D"/>
    <w:rsid w:val="00347DD4"/>
    <w:rsid w:val="00350160"/>
    <w:rsid w:val="00350626"/>
    <w:rsid w:val="00350A1D"/>
    <w:rsid w:val="00351111"/>
    <w:rsid w:val="00351362"/>
    <w:rsid w:val="00354314"/>
    <w:rsid w:val="00355FD7"/>
    <w:rsid w:val="003579A5"/>
    <w:rsid w:val="003601C9"/>
    <w:rsid w:val="0036065E"/>
    <w:rsid w:val="00361EF4"/>
    <w:rsid w:val="0036216D"/>
    <w:rsid w:val="0036285D"/>
    <w:rsid w:val="0036377B"/>
    <w:rsid w:val="0036539C"/>
    <w:rsid w:val="00366661"/>
    <w:rsid w:val="003710C6"/>
    <w:rsid w:val="00372F0C"/>
    <w:rsid w:val="00375878"/>
    <w:rsid w:val="003778DB"/>
    <w:rsid w:val="00377AA5"/>
    <w:rsid w:val="003803CC"/>
    <w:rsid w:val="00380AA6"/>
    <w:rsid w:val="00381D94"/>
    <w:rsid w:val="003823C3"/>
    <w:rsid w:val="00382E56"/>
    <w:rsid w:val="00385D30"/>
    <w:rsid w:val="00386523"/>
    <w:rsid w:val="003866DD"/>
    <w:rsid w:val="0039249D"/>
    <w:rsid w:val="0039717A"/>
    <w:rsid w:val="003A084D"/>
    <w:rsid w:val="003A1C83"/>
    <w:rsid w:val="003A1CC5"/>
    <w:rsid w:val="003A2C1B"/>
    <w:rsid w:val="003A2CEE"/>
    <w:rsid w:val="003A307A"/>
    <w:rsid w:val="003A36E9"/>
    <w:rsid w:val="003A5D3F"/>
    <w:rsid w:val="003A73CE"/>
    <w:rsid w:val="003A7C3C"/>
    <w:rsid w:val="003B06B4"/>
    <w:rsid w:val="003B331F"/>
    <w:rsid w:val="003B35C7"/>
    <w:rsid w:val="003B4B83"/>
    <w:rsid w:val="003B4F7A"/>
    <w:rsid w:val="003B6530"/>
    <w:rsid w:val="003B6C5D"/>
    <w:rsid w:val="003C1415"/>
    <w:rsid w:val="003C227D"/>
    <w:rsid w:val="003C4D99"/>
    <w:rsid w:val="003C642F"/>
    <w:rsid w:val="003C68E8"/>
    <w:rsid w:val="003D30E8"/>
    <w:rsid w:val="003D360E"/>
    <w:rsid w:val="003D539F"/>
    <w:rsid w:val="003D7381"/>
    <w:rsid w:val="003D7E0A"/>
    <w:rsid w:val="003E0B91"/>
    <w:rsid w:val="003E21E5"/>
    <w:rsid w:val="003E3DE9"/>
    <w:rsid w:val="003E470F"/>
    <w:rsid w:val="003E4A2F"/>
    <w:rsid w:val="003E56AE"/>
    <w:rsid w:val="003E5835"/>
    <w:rsid w:val="003E5D5B"/>
    <w:rsid w:val="003E5D7E"/>
    <w:rsid w:val="003E7DB3"/>
    <w:rsid w:val="003F0277"/>
    <w:rsid w:val="003F0403"/>
    <w:rsid w:val="003F054E"/>
    <w:rsid w:val="003F06CF"/>
    <w:rsid w:val="003F0A2B"/>
    <w:rsid w:val="003F1994"/>
    <w:rsid w:val="003F320E"/>
    <w:rsid w:val="003F39FE"/>
    <w:rsid w:val="003F49FF"/>
    <w:rsid w:val="003F4E10"/>
    <w:rsid w:val="003F5315"/>
    <w:rsid w:val="003F6424"/>
    <w:rsid w:val="003F6F54"/>
    <w:rsid w:val="0040125F"/>
    <w:rsid w:val="00402FEA"/>
    <w:rsid w:val="0040328B"/>
    <w:rsid w:val="00403C8B"/>
    <w:rsid w:val="004052D8"/>
    <w:rsid w:val="004052E9"/>
    <w:rsid w:val="00405559"/>
    <w:rsid w:val="0040660D"/>
    <w:rsid w:val="0040774E"/>
    <w:rsid w:val="00407A78"/>
    <w:rsid w:val="00411BBF"/>
    <w:rsid w:val="004120E9"/>
    <w:rsid w:val="0041233A"/>
    <w:rsid w:val="00412639"/>
    <w:rsid w:val="00413775"/>
    <w:rsid w:val="004138FE"/>
    <w:rsid w:val="00414F4D"/>
    <w:rsid w:val="00415DC7"/>
    <w:rsid w:val="00417F51"/>
    <w:rsid w:val="00421528"/>
    <w:rsid w:val="00422086"/>
    <w:rsid w:val="004222C0"/>
    <w:rsid w:val="00425464"/>
    <w:rsid w:val="00426294"/>
    <w:rsid w:val="004307B5"/>
    <w:rsid w:val="00432722"/>
    <w:rsid w:val="00433179"/>
    <w:rsid w:val="00433206"/>
    <w:rsid w:val="004337E6"/>
    <w:rsid w:val="00434F6F"/>
    <w:rsid w:val="00435475"/>
    <w:rsid w:val="00435757"/>
    <w:rsid w:val="0044041E"/>
    <w:rsid w:val="004408BE"/>
    <w:rsid w:val="0044154A"/>
    <w:rsid w:val="00441FF4"/>
    <w:rsid w:val="004431D5"/>
    <w:rsid w:val="00443732"/>
    <w:rsid w:val="00446703"/>
    <w:rsid w:val="00447300"/>
    <w:rsid w:val="00447EC0"/>
    <w:rsid w:val="00451AE1"/>
    <w:rsid w:val="00451EBB"/>
    <w:rsid w:val="00452D4C"/>
    <w:rsid w:val="0045465F"/>
    <w:rsid w:val="00454D1B"/>
    <w:rsid w:val="00455E4B"/>
    <w:rsid w:val="00456936"/>
    <w:rsid w:val="00457CCB"/>
    <w:rsid w:val="00460E0C"/>
    <w:rsid w:val="004615F8"/>
    <w:rsid w:val="0046434E"/>
    <w:rsid w:val="00464F11"/>
    <w:rsid w:val="00465D55"/>
    <w:rsid w:val="0046710C"/>
    <w:rsid w:val="0046713C"/>
    <w:rsid w:val="0046769B"/>
    <w:rsid w:val="0046789F"/>
    <w:rsid w:val="00467FE4"/>
    <w:rsid w:val="00472BC3"/>
    <w:rsid w:val="0047302E"/>
    <w:rsid w:val="004730A6"/>
    <w:rsid w:val="004773C7"/>
    <w:rsid w:val="00477767"/>
    <w:rsid w:val="0047778F"/>
    <w:rsid w:val="00480445"/>
    <w:rsid w:val="00480B56"/>
    <w:rsid w:val="00482855"/>
    <w:rsid w:val="0048325F"/>
    <w:rsid w:val="00487E07"/>
    <w:rsid w:val="00490A6F"/>
    <w:rsid w:val="00490A89"/>
    <w:rsid w:val="00490CED"/>
    <w:rsid w:val="0049178C"/>
    <w:rsid w:val="00494D22"/>
    <w:rsid w:val="00495D5A"/>
    <w:rsid w:val="004962EB"/>
    <w:rsid w:val="00496C31"/>
    <w:rsid w:val="004A0D0D"/>
    <w:rsid w:val="004A3A18"/>
    <w:rsid w:val="004A46D7"/>
    <w:rsid w:val="004A4E45"/>
    <w:rsid w:val="004A5C4A"/>
    <w:rsid w:val="004B0289"/>
    <w:rsid w:val="004B03DB"/>
    <w:rsid w:val="004B0735"/>
    <w:rsid w:val="004B128D"/>
    <w:rsid w:val="004B1CDC"/>
    <w:rsid w:val="004B2404"/>
    <w:rsid w:val="004B5931"/>
    <w:rsid w:val="004B6920"/>
    <w:rsid w:val="004B6EC5"/>
    <w:rsid w:val="004B6F0F"/>
    <w:rsid w:val="004B72F2"/>
    <w:rsid w:val="004B79EC"/>
    <w:rsid w:val="004C23C2"/>
    <w:rsid w:val="004C2F41"/>
    <w:rsid w:val="004C2FAC"/>
    <w:rsid w:val="004C5C40"/>
    <w:rsid w:val="004D20BC"/>
    <w:rsid w:val="004D23E1"/>
    <w:rsid w:val="004D3EBF"/>
    <w:rsid w:val="004D4A57"/>
    <w:rsid w:val="004D601A"/>
    <w:rsid w:val="004E1AE0"/>
    <w:rsid w:val="004E1E72"/>
    <w:rsid w:val="004E1E90"/>
    <w:rsid w:val="004E2103"/>
    <w:rsid w:val="004E21C3"/>
    <w:rsid w:val="004E2CB8"/>
    <w:rsid w:val="004E3746"/>
    <w:rsid w:val="004E4424"/>
    <w:rsid w:val="004E4702"/>
    <w:rsid w:val="004E5720"/>
    <w:rsid w:val="004E61C8"/>
    <w:rsid w:val="004E7FCE"/>
    <w:rsid w:val="004F0F3E"/>
    <w:rsid w:val="004F199E"/>
    <w:rsid w:val="004F1CF0"/>
    <w:rsid w:val="004F1EF7"/>
    <w:rsid w:val="004F23DB"/>
    <w:rsid w:val="004F2DBA"/>
    <w:rsid w:val="004F34D1"/>
    <w:rsid w:val="004F4051"/>
    <w:rsid w:val="004F5140"/>
    <w:rsid w:val="004F5BFC"/>
    <w:rsid w:val="004F61AA"/>
    <w:rsid w:val="00500578"/>
    <w:rsid w:val="00503834"/>
    <w:rsid w:val="005038DA"/>
    <w:rsid w:val="00504435"/>
    <w:rsid w:val="00504E28"/>
    <w:rsid w:val="0050526B"/>
    <w:rsid w:val="00506199"/>
    <w:rsid w:val="0050687A"/>
    <w:rsid w:val="00506A30"/>
    <w:rsid w:val="005078BE"/>
    <w:rsid w:val="005115EB"/>
    <w:rsid w:val="00511BC3"/>
    <w:rsid w:val="005129EB"/>
    <w:rsid w:val="005145F3"/>
    <w:rsid w:val="00514AFA"/>
    <w:rsid w:val="00514B8B"/>
    <w:rsid w:val="005158DE"/>
    <w:rsid w:val="0051604C"/>
    <w:rsid w:val="00516C45"/>
    <w:rsid w:val="00517230"/>
    <w:rsid w:val="005207A1"/>
    <w:rsid w:val="00520DC5"/>
    <w:rsid w:val="00521698"/>
    <w:rsid w:val="00521EFB"/>
    <w:rsid w:val="005221F1"/>
    <w:rsid w:val="00522E53"/>
    <w:rsid w:val="00522E6D"/>
    <w:rsid w:val="00524248"/>
    <w:rsid w:val="00525F49"/>
    <w:rsid w:val="00526485"/>
    <w:rsid w:val="005273C1"/>
    <w:rsid w:val="00527E8C"/>
    <w:rsid w:val="0053011F"/>
    <w:rsid w:val="0053025E"/>
    <w:rsid w:val="00530BD7"/>
    <w:rsid w:val="0053225D"/>
    <w:rsid w:val="00532FEA"/>
    <w:rsid w:val="00534C47"/>
    <w:rsid w:val="00534D93"/>
    <w:rsid w:val="00536F48"/>
    <w:rsid w:val="005375FA"/>
    <w:rsid w:val="00540156"/>
    <w:rsid w:val="005425B5"/>
    <w:rsid w:val="0054357B"/>
    <w:rsid w:val="005441E6"/>
    <w:rsid w:val="00545C8D"/>
    <w:rsid w:val="0054692D"/>
    <w:rsid w:val="0054706E"/>
    <w:rsid w:val="00547B08"/>
    <w:rsid w:val="00550B54"/>
    <w:rsid w:val="00551905"/>
    <w:rsid w:val="00552355"/>
    <w:rsid w:val="00553139"/>
    <w:rsid w:val="00555994"/>
    <w:rsid w:val="00556113"/>
    <w:rsid w:val="00556962"/>
    <w:rsid w:val="00557AFE"/>
    <w:rsid w:val="005608B8"/>
    <w:rsid w:val="00560E39"/>
    <w:rsid w:val="0056272B"/>
    <w:rsid w:val="00563EFE"/>
    <w:rsid w:val="00565C0D"/>
    <w:rsid w:val="00567D5F"/>
    <w:rsid w:val="005706E1"/>
    <w:rsid w:val="00571ED7"/>
    <w:rsid w:val="005721E7"/>
    <w:rsid w:val="00572981"/>
    <w:rsid w:val="00572E0D"/>
    <w:rsid w:val="00573248"/>
    <w:rsid w:val="00574E64"/>
    <w:rsid w:val="005752C7"/>
    <w:rsid w:val="005761AF"/>
    <w:rsid w:val="00581B51"/>
    <w:rsid w:val="00582168"/>
    <w:rsid w:val="00585574"/>
    <w:rsid w:val="00585B23"/>
    <w:rsid w:val="0058680E"/>
    <w:rsid w:val="00587475"/>
    <w:rsid w:val="00592DCC"/>
    <w:rsid w:val="0059359C"/>
    <w:rsid w:val="00596194"/>
    <w:rsid w:val="00596C12"/>
    <w:rsid w:val="00597D04"/>
    <w:rsid w:val="005A1D15"/>
    <w:rsid w:val="005A346C"/>
    <w:rsid w:val="005A45D3"/>
    <w:rsid w:val="005A5ED3"/>
    <w:rsid w:val="005A705B"/>
    <w:rsid w:val="005A79E3"/>
    <w:rsid w:val="005B0439"/>
    <w:rsid w:val="005B1719"/>
    <w:rsid w:val="005B1AD9"/>
    <w:rsid w:val="005B3AF5"/>
    <w:rsid w:val="005B4FD8"/>
    <w:rsid w:val="005B5B33"/>
    <w:rsid w:val="005B6029"/>
    <w:rsid w:val="005B6330"/>
    <w:rsid w:val="005B7903"/>
    <w:rsid w:val="005B7E57"/>
    <w:rsid w:val="005B7F6D"/>
    <w:rsid w:val="005C0C87"/>
    <w:rsid w:val="005C1E9E"/>
    <w:rsid w:val="005C3B47"/>
    <w:rsid w:val="005C44C3"/>
    <w:rsid w:val="005C4831"/>
    <w:rsid w:val="005C56A6"/>
    <w:rsid w:val="005D17A9"/>
    <w:rsid w:val="005D216A"/>
    <w:rsid w:val="005D3315"/>
    <w:rsid w:val="005D3E12"/>
    <w:rsid w:val="005D45FE"/>
    <w:rsid w:val="005D49EA"/>
    <w:rsid w:val="005D56F8"/>
    <w:rsid w:val="005D5C97"/>
    <w:rsid w:val="005D60BE"/>
    <w:rsid w:val="005D7B13"/>
    <w:rsid w:val="005D7FAE"/>
    <w:rsid w:val="005E121A"/>
    <w:rsid w:val="005E19D3"/>
    <w:rsid w:val="005E1BDF"/>
    <w:rsid w:val="005E1E9A"/>
    <w:rsid w:val="005E2C7E"/>
    <w:rsid w:val="005E2FF5"/>
    <w:rsid w:val="005E36E4"/>
    <w:rsid w:val="005E3B07"/>
    <w:rsid w:val="005F1913"/>
    <w:rsid w:val="005F1F0A"/>
    <w:rsid w:val="005F2C81"/>
    <w:rsid w:val="005F2D51"/>
    <w:rsid w:val="005F301A"/>
    <w:rsid w:val="005F316E"/>
    <w:rsid w:val="005F3FCD"/>
    <w:rsid w:val="005F541C"/>
    <w:rsid w:val="005F6929"/>
    <w:rsid w:val="005F7897"/>
    <w:rsid w:val="005F789A"/>
    <w:rsid w:val="0060093F"/>
    <w:rsid w:val="00602F28"/>
    <w:rsid w:val="0060349E"/>
    <w:rsid w:val="00603A58"/>
    <w:rsid w:val="0060444B"/>
    <w:rsid w:val="00604E84"/>
    <w:rsid w:val="006063A8"/>
    <w:rsid w:val="00607097"/>
    <w:rsid w:val="006079D1"/>
    <w:rsid w:val="00607B1B"/>
    <w:rsid w:val="00611E49"/>
    <w:rsid w:val="00612264"/>
    <w:rsid w:val="0061296D"/>
    <w:rsid w:val="00612974"/>
    <w:rsid w:val="00613C3E"/>
    <w:rsid w:val="006150EB"/>
    <w:rsid w:val="006153A5"/>
    <w:rsid w:val="00622828"/>
    <w:rsid w:val="006249AB"/>
    <w:rsid w:val="0062665B"/>
    <w:rsid w:val="006271CD"/>
    <w:rsid w:val="00627347"/>
    <w:rsid w:val="00627E1B"/>
    <w:rsid w:val="006309DA"/>
    <w:rsid w:val="00630AB7"/>
    <w:rsid w:val="00631BD6"/>
    <w:rsid w:val="00632339"/>
    <w:rsid w:val="00632A71"/>
    <w:rsid w:val="00632CB9"/>
    <w:rsid w:val="00633D3A"/>
    <w:rsid w:val="00634BBF"/>
    <w:rsid w:val="00636910"/>
    <w:rsid w:val="0063736D"/>
    <w:rsid w:val="006377B0"/>
    <w:rsid w:val="006378B1"/>
    <w:rsid w:val="00637C31"/>
    <w:rsid w:val="00637C58"/>
    <w:rsid w:val="0064007E"/>
    <w:rsid w:val="0064147E"/>
    <w:rsid w:val="00641E48"/>
    <w:rsid w:val="00642495"/>
    <w:rsid w:val="0064380C"/>
    <w:rsid w:val="006456E5"/>
    <w:rsid w:val="00646540"/>
    <w:rsid w:val="0064744A"/>
    <w:rsid w:val="00652E2C"/>
    <w:rsid w:val="006535A5"/>
    <w:rsid w:val="006552BB"/>
    <w:rsid w:val="00655316"/>
    <w:rsid w:val="006553BF"/>
    <w:rsid w:val="00655497"/>
    <w:rsid w:val="00655759"/>
    <w:rsid w:val="00655CE3"/>
    <w:rsid w:val="00656E88"/>
    <w:rsid w:val="00663117"/>
    <w:rsid w:val="006636B9"/>
    <w:rsid w:val="00663B68"/>
    <w:rsid w:val="00665DB3"/>
    <w:rsid w:val="00665DE6"/>
    <w:rsid w:val="00666285"/>
    <w:rsid w:val="00666F03"/>
    <w:rsid w:val="006671EC"/>
    <w:rsid w:val="006675C3"/>
    <w:rsid w:val="006701DE"/>
    <w:rsid w:val="00670996"/>
    <w:rsid w:val="00672C69"/>
    <w:rsid w:val="00672D65"/>
    <w:rsid w:val="00672F74"/>
    <w:rsid w:val="006746B6"/>
    <w:rsid w:val="00674C56"/>
    <w:rsid w:val="00674F44"/>
    <w:rsid w:val="00675E65"/>
    <w:rsid w:val="00680A15"/>
    <w:rsid w:val="006825CE"/>
    <w:rsid w:val="00682A3E"/>
    <w:rsid w:val="006839A7"/>
    <w:rsid w:val="00683F1F"/>
    <w:rsid w:val="00684C67"/>
    <w:rsid w:val="00685032"/>
    <w:rsid w:val="006854CC"/>
    <w:rsid w:val="00686E7A"/>
    <w:rsid w:val="00687551"/>
    <w:rsid w:val="00691146"/>
    <w:rsid w:val="006934BA"/>
    <w:rsid w:val="00696295"/>
    <w:rsid w:val="00696894"/>
    <w:rsid w:val="0069748D"/>
    <w:rsid w:val="00697AAC"/>
    <w:rsid w:val="006A0A90"/>
    <w:rsid w:val="006A0E56"/>
    <w:rsid w:val="006A1855"/>
    <w:rsid w:val="006A210C"/>
    <w:rsid w:val="006A220C"/>
    <w:rsid w:val="006A2634"/>
    <w:rsid w:val="006A276C"/>
    <w:rsid w:val="006A42EC"/>
    <w:rsid w:val="006B120B"/>
    <w:rsid w:val="006B124A"/>
    <w:rsid w:val="006B13AE"/>
    <w:rsid w:val="006B26D4"/>
    <w:rsid w:val="006B2D8D"/>
    <w:rsid w:val="006B339D"/>
    <w:rsid w:val="006B3AE1"/>
    <w:rsid w:val="006B47EB"/>
    <w:rsid w:val="006B4E70"/>
    <w:rsid w:val="006B5930"/>
    <w:rsid w:val="006B5C65"/>
    <w:rsid w:val="006B6633"/>
    <w:rsid w:val="006B760D"/>
    <w:rsid w:val="006B787C"/>
    <w:rsid w:val="006C0FFC"/>
    <w:rsid w:val="006C2A4D"/>
    <w:rsid w:val="006C4A4C"/>
    <w:rsid w:val="006C4E7A"/>
    <w:rsid w:val="006C7A48"/>
    <w:rsid w:val="006D0C17"/>
    <w:rsid w:val="006D18FF"/>
    <w:rsid w:val="006D2917"/>
    <w:rsid w:val="006D3A84"/>
    <w:rsid w:val="006D4030"/>
    <w:rsid w:val="006D48BF"/>
    <w:rsid w:val="006D4E07"/>
    <w:rsid w:val="006E0CFF"/>
    <w:rsid w:val="006E2F11"/>
    <w:rsid w:val="006E2FA8"/>
    <w:rsid w:val="006E376E"/>
    <w:rsid w:val="006E4B01"/>
    <w:rsid w:val="006E4E44"/>
    <w:rsid w:val="006E4F1E"/>
    <w:rsid w:val="006E5185"/>
    <w:rsid w:val="006E53D3"/>
    <w:rsid w:val="006E5965"/>
    <w:rsid w:val="006E59CB"/>
    <w:rsid w:val="006E60B1"/>
    <w:rsid w:val="006F0725"/>
    <w:rsid w:val="006F1474"/>
    <w:rsid w:val="006F215A"/>
    <w:rsid w:val="006F228C"/>
    <w:rsid w:val="006F259F"/>
    <w:rsid w:val="006F29A6"/>
    <w:rsid w:val="006F5B50"/>
    <w:rsid w:val="006F5E99"/>
    <w:rsid w:val="006F7035"/>
    <w:rsid w:val="007000F3"/>
    <w:rsid w:val="00700D87"/>
    <w:rsid w:val="007016C3"/>
    <w:rsid w:val="007034DF"/>
    <w:rsid w:val="007066EF"/>
    <w:rsid w:val="0071019D"/>
    <w:rsid w:val="007112D8"/>
    <w:rsid w:val="00711C3B"/>
    <w:rsid w:val="0071279A"/>
    <w:rsid w:val="0071527E"/>
    <w:rsid w:val="007155C0"/>
    <w:rsid w:val="00716005"/>
    <w:rsid w:val="007174CA"/>
    <w:rsid w:val="00717C8C"/>
    <w:rsid w:val="00717FCD"/>
    <w:rsid w:val="007216F8"/>
    <w:rsid w:val="0072212E"/>
    <w:rsid w:val="00722229"/>
    <w:rsid w:val="007224F0"/>
    <w:rsid w:val="00723458"/>
    <w:rsid w:val="00726928"/>
    <w:rsid w:val="00727698"/>
    <w:rsid w:val="00727A21"/>
    <w:rsid w:val="00727B39"/>
    <w:rsid w:val="00730166"/>
    <w:rsid w:val="007321EB"/>
    <w:rsid w:val="00732BAA"/>
    <w:rsid w:val="0073347F"/>
    <w:rsid w:val="007370FC"/>
    <w:rsid w:val="00740FC9"/>
    <w:rsid w:val="007426DC"/>
    <w:rsid w:val="00742785"/>
    <w:rsid w:val="00742DC8"/>
    <w:rsid w:val="007445A7"/>
    <w:rsid w:val="00744911"/>
    <w:rsid w:val="007455EA"/>
    <w:rsid w:val="0075088D"/>
    <w:rsid w:val="007519C5"/>
    <w:rsid w:val="00751E73"/>
    <w:rsid w:val="00752892"/>
    <w:rsid w:val="00753BCE"/>
    <w:rsid w:val="00754C9B"/>
    <w:rsid w:val="00754EC6"/>
    <w:rsid w:val="00756C80"/>
    <w:rsid w:val="00756CAC"/>
    <w:rsid w:val="00757416"/>
    <w:rsid w:val="00760269"/>
    <w:rsid w:val="00761618"/>
    <w:rsid w:val="00762A8D"/>
    <w:rsid w:val="00762DDD"/>
    <w:rsid w:val="00762E3E"/>
    <w:rsid w:val="00763944"/>
    <w:rsid w:val="00763C78"/>
    <w:rsid w:val="00763FEB"/>
    <w:rsid w:val="00765C90"/>
    <w:rsid w:val="00765E70"/>
    <w:rsid w:val="00767BED"/>
    <w:rsid w:val="007706E3"/>
    <w:rsid w:val="007706E7"/>
    <w:rsid w:val="0077118B"/>
    <w:rsid w:val="0077143E"/>
    <w:rsid w:val="007726C7"/>
    <w:rsid w:val="00772ECC"/>
    <w:rsid w:val="00774911"/>
    <w:rsid w:val="00776683"/>
    <w:rsid w:val="007772B9"/>
    <w:rsid w:val="00777C19"/>
    <w:rsid w:val="00780BCA"/>
    <w:rsid w:val="00782E1D"/>
    <w:rsid w:val="007845F3"/>
    <w:rsid w:val="00792D4E"/>
    <w:rsid w:val="007945BB"/>
    <w:rsid w:val="00794BC0"/>
    <w:rsid w:val="007958C4"/>
    <w:rsid w:val="00795A5D"/>
    <w:rsid w:val="007A1A65"/>
    <w:rsid w:val="007A1D4D"/>
    <w:rsid w:val="007A1EF1"/>
    <w:rsid w:val="007A29E9"/>
    <w:rsid w:val="007A618A"/>
    <w:rsid w:val="007A661B"/>
    <w:rsid w:val="007A79DC"/>
    <w:rsid w:val="007B295C"/>
    <w:rsid w:val="007B2C7A"/>
    <w:rsid w:val="007B3C32"/>
    <w:rsid w:val="007B6211"/>
    <w:rsid w:val="007B6A48"/>
    <w:rsid w:val="007B7CE5"/>
    <w:rsid w:val="007C093F"/>
    <w:rsid w:val="007C20B7"/>
    <w:rsid w:val="007C2A18"/>
    <w:rsid w:val="007C2CC4"/>
    <w:rsid w:val="007C378F"/>
    <w:rsid w:val="007C4551"/>
    <w:rsid w:val="007C4D9D"/>
    <w:rsid w:val="007C520A"/>
    <w:rsid w:val="007D21FC"/>
    <w:rsid w:val="007D274E"/>
    <w:rsid w:val="007D4E9A"/>
    <w:rsid w:val="007D62B8"/>
    <w:rsid w:val="007E25B5"/>
    <w:rsid w:val="007E3A4E"/>
    <w:rsid w:val="007E5747"/>
    <w:rsid w:val="007E5FA8"/>
    <w:rsid w:val="007E6153"/>
    <w:rsid w:val="007E6CF5"/>
    <w:rsid w:val="007F013C"/>
    <w:rsid w:val="007F06A2"/>
    <w:rsid w:val="007F0C7C"/>
    <w:rsid w:val="007F3391"/>
    <w:rsid w:val="007F4386"/>
    <w:rsid w:val="007F579A"/>
    <w:rsid w:val="007F5C95"/>
    <w:rsid w:val="007F672E"/>
    <w:rsid w:val="007F69F7"/>
    <w:rsid w:val="007F77FE"/>
    <w:rsid w:val="0080012F"/>
    <w:rsid w:val="00801AC2"/>
    <w:rsid w:val="00801CB2"/>
    <w:rsid w:val="00801F41"/>
    <w:rsid w:val="0080251A"/>
    <w:rsid w:val="00803136"/>
    <w:rsid w:val="0080345C"/>
    <w:rsid w:val="00804C95"/>
    <w:rsid w:val="00805C38"/>
    <w:rsid w:val="00806ACC"/>
    <w:rsid w:val="00807BC3"/>
    <w:rsid w:val="00810AF4"/>
    <w:rsid w:val="008114B1"/>
    <w:rsid w:val="008128DB"/>
    <w:rsid w:val="00813673"/>
    <w:rsid w:val="00814E1D"/>
    <w:rsid w:val="0081640A"/>
    <w:rsid w:val="00820F76"/>
    <w:rsid w:val="008227A8"/>
    <w:rsid w:val="00822F18"/>
    <w:rsid w:val="00823B3F"/>
    <w:rsid w:val="00823D31"/>
    <w:rsid w:val="00825A37"/>
    <w:rsid w:val="00827F51"/>
    <w:rsid w:val="00830419"/>
    <w:rsid w:val="008308E7"/>
    <w:rsid w:val="0083285B"/>
    <w:rsid w:val="00833691"/>
    <w:rsid w:val="00835BA8"/>
    <w:rsid w:val="00836552"/>
    <w:rsid w:val="0083780B"/>
    <w:rsid w:val="008400DC"/>
    <w:rsid w:val="008411D9"/>
    <w:rsid w:val="00841676"/>
    <w:rsid w:val="00841F15"/>
    <w:rsid w:val="008421E1"/>
    <w:rsid w:val="00842CCF"/>
    <w:rsid w:val="00844F02"/>
    <w:rsid w:val="00845276"/>
    <w:rsid w:val="00845408"/>
    <w:rsid w:val="0084736E"/>
    <w:rsid w:val="00847439"/>
    <w:rsid w:val="008475D3"/>
    <w:rsid w:val="00847D8D"/>
    <w:rsid w:val="008508CE"/>
    <w:rsid w:val="00852B0A"/>
    <w:rsid w:val="00852C9D"/>
    <w:rsid w:val="00853362"/>
    <w:rsid w:val="008541BB"/>
    <w:rsid w:val="00855B2F"/>
    <w:rsid w:val="008561A7"/>
    <w:rsid w:val="008562C9"/>
    <w:rsid w:val="0085781C"/>
    <w:rsid w:val="008625DB"/>
    <w:rsid w:val="00862D14"/>
    <w:rsid w:val="0086342A"/>
    <w:rsid w:val="0086490D"/>
    <w:rsid w:val="008704D9"/>
    <w:rsid w:val="00871163"/>
    <w:rsid w:val="00871241"/>
    <w:rsid w:val="00871813"/>
    <w:rsid w:val="00871A08"/>
    <w:rsid w:val="0087220F"/>
    <w:rsid w:val="008738F0"/>
    <w:rsid w:val="008751C6"/>
    <w:rsid w:val="0087524B"/>
    <w:rsid w:val="00876697"/>
    <w:rsid w:val="008812D8"/>
    <w:rsid w:val="0088234B"/>
    <w:rsid w:val="00882A60"/>
    <w:rsid w:val="00882C32"/>
    <w:rsid w:val="00884B4A"/>
    <w:rsid w:val="00886559"/>
    <w:rsid w:val="00886874"/>
    <w:rsid w:val="0089073F"/>
    <w:rsid w:val="00890EE4"/>
    <w:rsid w:val="00891D22"/>
    <w:rsid w:val="00893419"/>
    <w:rsid w:val="0089364A"/>
    <w:rsid w:val="008936B7"/>
    <w:rsid w:val="00894E45"/>
    <w:rsid w:val="0089690C"/>
    <w:rsid w:val="00897147"/>
    <w:rsid w:val="008A1C58"/>
    <w:rsid w:val="008A2C8C"/>
    <w:rsid w:val="008A2FA2"/>
    <w:rsid w:val="008A3106"/>
    <w:rsid w:val="008A3C17"/>
    <w:rsid w:val="008A3D3E"/>
    <w:rsid w:val="008A535E"/>
    <w:rsid w:val="008A5C24"/>
    <w:rsid w:val="008B2EAB"/>
    <w:rsid w:val="008B3261"/>
    <w:rsid w:val="008B35B6"/>
    <w:rsid w:val="008B3959"/>
    <w:rsid w:val="008B45A3"/>
    <w:rsid w:val="008B4F17"/>
    <w:rsid w:val="008B69DD"/>
    <w:rsid w:val="008B7360"/>
    <w:rsid w:val="008C0C25"/>
    <w:rsid w:val="008C1085"/>
    <w:rsid w:val="008C13BB"/>
    <w:rsid w:val="008C1AB3"/>
    <w:rsid w:val="008C278B"/>
    <w:rsid w:val="008C2E03"/>
    <w:rsid w:val="008C4451"/>
    <w:rsid w:val="008C4622"/>
    <w:rsid w:val="008C4EEA"/>
    <w:rsid w:val="008C585E"/>
    <w:rsid w:val="008C7C77"/>
    <w:rsid w:val="008C7DAF"/>
    <w:rsid w:val="008D0A52"/>
    <w:rsid w:val="008D1C2E"/>
    <w:rsid w:val="008D3C12"/>
    <w:rsid w:val="008D46CA"/>
    <w:rsid w:val="008D4FFD"/>
    <w:rsid w:val="008D518E"/>
    <w:rsid w:val="008D6F1A"/>
    <w:rsid w:val="008E0517"/>
    <w:rsid w:val="008E2B7D"/>
    <w:rsid w:val="008E392B"/>
    <w:rsid w:val="008E46AB"/>
    <w:rsid w:val="008E522E"/>
    <w:rsid w:val="008E5D63"/>
    <w:rsid w:val="008E5EE5"/>
    <w:rsid w:val="008E7B60"/>
    <w:rsid w:val="008F0022"/>
    <w:rsid w:val="008F0436"/>
    <w:rsid w:val="008F0C71"/>
    <w:rsid w:val="008F2F67"/>
    <w:rsid w:val="008F318F"/>
    <w:rsid w:val="008F492E"/>
    <w:rsid w:val="008F523F"/>
    <w:rsid w:val="008F729E"/>
    <w:rsid w:val="008F792F"/>
    <w:rsid w:val="008F7AC8"/>
    <w:rsid w:val="00900528"/>
    <w:rsid w:val="009007C5"/>
    <w:rsid w:val="009008E5"/>
    <w:rsid w:val="009018C6"/>
    <w:rsid w:val="00902CBE"/>
    <w:rsid w:val="00903B2A"/>
    <w:rsid w:val="009056E9"/>
    <w:rsid w:val="00905ADA"/>
    <w:rsid w:val="00911C04"/>
    <w:rsid w:val="009128D8"/>
    <w:rsid w:val="009155B5"/>
    <w:rsid w:val="00920C9E"/>
    <w:rsid w:val="00921439"/>
    <w:rsid w:val="00921AD8"/>
    <w:rsid w:val="009228DB"/>
    <w:rsid w:val="00922E77"/>
    <w:rsid w:val="00923285"/>
    <w:rsid w:val="00923780"/>
    <w:rsid w:val="00923D94"/>
    <w:rsid w:val="00926A4C"/>
    <w:rsid w:val="0092781C"/>
    <w:rsid w:val="00930858"/>
    <w:rsid w:val="00931330"/>
    <w:rsid w:val="00931863"/>
    <w:rsid w:val="009340D0"/>
    <w:rsid w:val="009357B4"/>
    <w:rsid w:val="00935B4E"/>
    <w:rsid w:val="009364AD"/>
    <w:rsid w:val="009365B0"/>
    <w:rsid w:val="0094018D"/>
    <w:rsid w:val="009414F8"/>
    <w:rsid w:val="00941E91"/>
    <w:rsid w:val="00941FC7"/>
    <w:rsid w:val="0094237A"/>
    <w:rsid w:val="009429B0"/>
    <w:rsid w:val="00942E9A"/>
    <w:rsid w:val="0094420A"/>
    <w:rsid w:val="00945BEC"/>
    <w:rsid w:val="00946752"/>
    <w:rsid w:val="00946B6B"/>
    <w:rsid w:val="009471C0"/>
    <w:rsid w:val="009502A2"/>
    <w:rsid w:val="0095122C"/>
    <w:rsid w:val="009513A9"/>
    <w:rsid w:val="009520F6"/>
    <w:rsid w:val="0095444F"/>
    <w:rsid w:val="0095667D"/>
    <w:rsid w:val="009567A7"/>
    <w:rsid w:val="00956D01"/>
    <w:rsid w:val="00956EB1"/>
    <w:rsid w:val="00957642"/>
    <w:rsid w:val="00957812"/>
    <w:rsid w:val="00957CA4"/>
    <w:rsid w:val="00960223"/>
    <w:rsid w:val="009602F6"/>
    <w:rsid w:val="009605D2"/>
    <w:rsid w:val="00961A59"/>
    <w:rsid w:val="009638E4"/>
    <w:rsid w:val="00963A7D"/>
    <w:rsid w:val="00964AA5"/>
    <w:rsid w:val="009651F7"/>
    <w:rsid w:val="00966566"/>
    <w:rsid w:val="009668D4"/>
    <w:rsid w:val="00967658"/>
    <w:rsid w:val="00967BA6"/>
    <w:rsid w:val="00967E95"/>
    <w:rsid w:val="009706E7"/>
    <w:rsid w:val="00970AB7"/>
    <w:rsid w:val="009714DF"/>
    <w:rsid w:val="00973C4B"/>
    <w:rsid w:val="00975901"/>
    <w:rsid w:val="009759A2"/>
    <w:rsid w:val="009764AC"/>
    <w:rsid w:val="009823EE"/>
    <w:rsid w:val="009835F9"/>
    <w:rsid w:val="009853CF"/>
    <w:rsid w:val="00985D59"/>
    <w:rsid w:val="0098643F"/>
    <w:rsid w:val="00986466"/>
    <w:rsid w:val="0099180D"/>
    <w:rsid w:val="00991A35"/>
    <w:rsid w:val="009926F3"/>
    <w:rsid w:val="00992E66"/>
    <w:rsid w:val="009945C9"/>
    <w:rsid w:val="00994D91"/>
    <w:rsid w:val="00995F11"/>
    <w:rsid w:val="009A19D7"/>
    <w:rsid w:val="009A1BAA"/>
    <w:rsid w:val="009A2051"/>
    <w:rsid w:val="009A2061"/>
    <w:rsid w:val="009A2273"/>
    <w:rsid w:val="009A2B40"/>
    <w:rsid w:val="009A2B51"/>
    <w:rsid w:val="009A2D14"/>
    <w:rsid w:val="009A4E5E"/>
    <w:rsid w:val="009A4F73"/>
    <w:rsid w:val="009A5A84"/>
    <w:rsid w:val="009A67E8"/>
    <w:rsid w:val="009A6B7C"/>
    <w:rsid w:val="009A6EB4"/>
    <w:rsid w:val="009A728B"/>
    <w:rsid w:val="009A7371"/>
    <w:rsid w:val="009A7A60"/>
    <w:rsid w:val="009A7AE1"/>
    <w:rsid w:val="009B051D"/>
    <w:rsid w:val="009B0ED7"/>
    <w:rsid w:val="009B1551"/>
    <w:rsid w:val="009B3664"/>
    <w:rsid w:val="009B4290"/>
    <w:rsid w:val="009B4C10"/>
    <w:rsid w:val="009B5318"/>
    <w:rsid w:val="009B56A4"/>
    <w:rsid w:val="009B6E91"/>
    <w:rsid w:val="009C1316"/>
    <w:rsid w:val="009C2B25"/>
    <w:rsid w:val="009C2F43"/>
    <w:rsid w:val="009C3709"/>
    <w:rsid w:val="009C378A"/>
    <w:rsid w:val="009C41C4"/>
    <w:rsid w:val="009C44BC"/>
    <w:rsid w:val="009C5546"/>
    <w:rsid w:val="009D0023"/>
    <w:rsid w:val="009D1E94"/>
    <w:rsid w:val="009D3325"/>
    <w:rsid w:val="009D56FD"/>
    <w:rsid w:val="009D5922"/>
    <w:rsid w:val="009D64DE"/>
    <w:rsid w:val="009D6D6D"/>
    <w:rsid w:val="009D73F0"/>
    <w:rsid w:val="009E0409"/>
    <w:rsid w:val="009E11BA"/>
    <w:rsid w:val="009E1849"/>
    <w:rsid w:val="009E1868"/>
    <w:rsid w:val="009E1942"/>
    <w:rsid w:val="009E1FB5"/>
    <w:rsid w:val="009E3698"/>
    <w:rsid w:val="009E5731"/>
    <w:rsid w:val="009E769E"/>
    <w:rsid w:val="009F0199"/>
    <w:rsid w:val="009F1E11"/>
    <w:rsid w:val="009F3F55"/>
    <w:rsid w:val="009F4A0A"/>
    <w:rsid w:val="009F4B23"/>
    <w:rsid w:val="009F4C81"/>
    <w:rsid w:val="009F4F0A"/>
    <w:rsid w:val="009F4F49"/>
    <w:rsid w:val="009F58B1"/>
    <w:rsid w:val="009F6C6D"/>
    <w:rsid w:val="009F7965"/>
    <w:rsid w:val="00A00145"/>
    <w:rsid w:val="00A00FFF"/>
    <w:rsid w:val="00A015FA"/>
    <w:rsid w:val="00A016E2"/>
    <w:rsid w:val="00A03122"/>
    <w:rsid w:val="00A03432"/>
    <w:rsid w:val="00A03C27"/>
    <w:rsid w:val="00A03D2D"/>
    <w:rsid w:val="00A05289"/>
    <w:rsid w:val="00A052A0"/>
    <w:rsid w:val="00A077CB"/>
    <w:rsid w:val="00A07E4F"/>
    <w:rsid w:val="00A10286"/>
    <w:rsid w:val="00A10EFB"/>
    <w:rsid w:val="00A10F71"/>
    <w:rsid w:val="00A1116F"/>
    <w:rsid w:val="00A13517"/>
    <w:rsid w:val="00A13D8E"/>
    <w:rsid w:val="00A15B7B"/>
    <w:rsid w:val="00A15E1C"/>
    <w:rsid w:val="00A15E8D"/>
    <w:rsid w:val="00A15F99"/>
    <w:rsid w:val="00A16C7F"/>
    <w:rsid w:val="00A17AAC"/>
    <w:rsid w:val="00A17D2E"/>
    <w:rsid w:val="00A20589"/>
    <w:rsid w:val="00A207C4"/>
    <w:rsid w:val="00A21446"/>
    <w:rsid w:val="00A23335"/>
    <w:rsid w:val="00A2338B"/>
    <w:rsid w:val="00A2593D"/>
    <w:rsid w:val="00A26003"/>
    <w:rsid w:val="00A31262"/>
    <w:rsid w:val="00A32D90"/>
    <w:rsid w:val="00A33770"/>
    <w:rsid w:val="00A33CC5"/>
    <w:rsid w:val="00A3596D"/>
    <w:rsid w:val="00A35CC2"/>
    <w:rsid w:val="00A372BB"/>
    <w:rsid w:val="00A372C0"/>
    <w:rsid w:val="00A3784F"/>
    <w:rsid w:val="00A37A0D"/>
    <w:rsid w:val="00A37A18"/>
    <w:rsid w:val="00A407B5"/>
    <w:rsid w:val="00A416A1"/>
    <w:rsid w:val="00A427AB"/>
    <w:rsid w:val="00A43962"/>
    <w:rsid w:val="00A43B2F"/>
    <w:rsid w:val="00A44014"/>
    <w:rsid w:val="00A47586"/>
    <w:rsid w:val="00A50957"/>
    <w:rsid w:val="00A51D3B"/>
    <w:rsid w:val="00A52ACD"/>
    <w:rsid w:val="00A53B9E"/>
    <w:rsid w:val="00A54635"/>
    <w:rsid w:val="00A549AA"/>
    <w:rsid w:val="00A60EF3"/>
    <w:rsid w:val="00A61376"/>
    <w:rsid w:val="00A61B3D"/>
    <w:rsid w:val="00A61E4C"/>
    <w:rsid w:val="00A62574"/>
    <w:rsid w:val="00A62706"/>
    <w:rsid w:val="00A63DDA"/>
    <w:rsid w:val="00A649F9"/>
    <w:rsid w:val="00A64BC7"/>
    <w:rsid w:val="00A65D74"/>
    <w:rsid w:val="00A660B4"/>
    <w:rsid w:val="00A70B40"/>
    <w:rsid w:val="00A71866"/>
    <w:rsid w:val="00A71895"/>
    <w:rsid w:val="00A71B45"/>
    <w:rsid w:val="00A71C75"/>
    <w:rsid w:val="00A71F25"/>
    <w:rsid w:val="00A73851"/>
    <w:rsid w:val="00A74BA6"/>
    <w:rsid w:val="00A7540F"/>
    <w:rsid w:val="00A7575B"/>
    <w:rsid w:val="00A758A8"/>
    <w:rsid w:val="00A779DC"/>
    <w:rsid w:val="00A80607"/>
    <w:rsid w:val="00A82908"/>
    <w:rsid w:val="00A83039"/>
    <w:rsid w:val="00A83EE7"/>
    <w:rsid w:val="00A842ED"/>
    <w:rsid w:val="00A84A99"/>
    <w:rsid w:val="00A85E66"/>
    <w:rsid w:val="00A862E0"/>
    <w:rsid w:val="00A87209"/>
    <w:rsid w:val="00A87BE0"/>
    <w:rsid w:val="00A9042E"/>
    <w:rsid w:val="00A9064D"/>
    <w:rsid w:val="00A90752"/>
    <w:rsid w:val="00A9372B"/>
    <w:rsid w:val="00A94BBB"/>
    <w:rsid w:val="00A94DEF"/>
    <w:rsid w:val="00A95EC0"/>
    <w:rsid w:val="00A973EB"/>
    <w:rsid w:val="00A97C06"/>
    <w:rsid w:val="00AA1A98"/>
    <w:rsid w:val="00AA2AE9"/>
    <w:rsid w:val="00AA495F"/>
    <w:rsid w:val="00AA692E"/>
    <w:rsid w:val="00AA701D"/>
    <w:rsid w:val="00AA7B2D"/>
    <w:rsid w:val="00AB38D7"/>
    <w:rsid w:val="00AB4AEB"/>
    <w:rsid w:val="00AB4E8F"/>
    <w:rsid w:val="00AB680E"/>
    <w:rsid w:val="00AC02AD"/>
    <w:rsid w:val="00AC0A9E"/>
    <w:rsid w:val="00AC2C9B"/>
    <w:rsid w:val="00AC5A86"/>
    <w:rsid w:val="00AC5AD4"/>
    <w:rsid w:val="00AC5EA6"/>
    <w:rsid w:val="00AC7125"/>
    <w:rsid w:val="00AC728A"/>
    <w:rsid w:val="00AC73BE"/>
    <w:rsid w:val="00AC7726"/>
    <w:rsid w:val="00AD06C8"/>
    <w:rsid w:val="00AD0D86"/>
    <w:rsid w:val="00AD1612"/>
    <w:rsid w:val="00AD2277"/>
    <w:rsid w:val="00AD2381"/>
    <w:rsid w:val="00AD2CF0"/>
    <w:rsid w:val="00AD3F47"/>
    <w:rsid w:val="00AD5555"/>
    <w:rsid w:val="00AD6372"/>
    <w:rsid w:val="00AD6E1B"/>
    <w:rsid w:val="00AD75BD"/>
    <w:rsid w:val="00AD75C6"/>
    <w:rsid w:val="00AD7655"/>
    <w:rsid w:val="00AE0871"/>
    <w:rsid w:val="00AE1BB2"/>
    <w:rsid w:val="00AE1E65"/>
    <w:rsid w:val="00AE263E"/>
    <w:rsid w:val="00AE41EA"/>
    <w:rsid w:val="00AE4408"/>
    <w:rsid w:val="00AE4881"/>
    <w:rsid w:val="00AE5A10"/>
    <w:rsid w:val="00AE5CA4"/>
    <w:rsid w:val="00AE6F66"/>
    <w:rsid w:val="00AE70F5"/>
    <w:rsid w:val="00AE715A"/>
    <w:rsid w:val="00AF0217"/>
    <w:rsid w:val="00AF154D"/>
    <w:rsid w:val="00AF171E"/>
    <w:rsid w:val="00AF1C4C"/>
    <w:rsid w:val="00AF3006"/>
    <w:rsid w:val="00AF3EB6"/>
    <w:rsid w:val="00AF4A19"/>
    <w:rsid w:val="00AF68E2"/>
    <w:rsid w:val="00B001CB"/>
    <w:rsid w:val="00B005B2"/>
    <w:rsid w:val="00B00979"/>
    <w:rsid w:val="00B02127"/>
    <w:rsid w:val="00B027C5"/>
    <w:rsid w:val="00B03084"/>
    <w:rsid w:val="00B03878"/>
    <w:rsid w:val="00B04077"/>
    <w:rsid w:val="00B0451E"/>
    <w:rsid w:val="00B0540F"/>
    <w:rsid w:val="00B05D00"/>
    <w:rsid w:val="00B10E9B"/>
    <w:rsid w:val="00B11376"/>
    <w:rsid w:val="00B11AE8"/>
    <w:rsid w:val="00B124EB"/>
    <w:rsid w:val="00B12649"/>
    <w:rsid w:val="00B12653"/>
    <w:rsid w:val="00B13BD2"/>
    <w:rsid w:val="00B1497F"/>
    <w:rsid w:val="00B149A8"/>
    <w:rsid w:val="00B14C3C"/>
    <w:rsid w:val="00B156F1"/>
    <w:rsid w:val="00B15D15"/>
    <w:rsid w:val="00B15DC4"/>
    <w:rsid w:val="00B160F8"/>
    <w:rsid w:val="00B16BF6"/>
    <w:rsid w:val="00B21B3C"/>
    <w:rsid w:val="00B21F29"/>
    <w:rsid w:val="00B2271E"/>
    <w:rsid w:val="00B22E27"/>
    <w:rsid w:val="00B25926"/>
    <w:rsid w:val="00B30388"/>
    <w:rsid w:val="00B306D4"/>
    <w:rsid w:val="00B32A19"/>
    <w:rsid w:val="00B33D3A"/>
    <w:rsid w:val="00B340E5"/>
    <w:rsid w:val="00B34C35"/>
    <w:rsid w:val="00B35E82"/>
    <w:rsid w:val="00B366AA"/>
    <w:rsid w:val="00B4133B"/>
    <w:rsid w:val="00B4177B"/>
    <w:rsid w:val="00B42C10"/>
    <w:rsid w:val="00B431B6"/>
    <w:rsid w:val="00B4468D"/>
    <w:rsid w:val="00B46716"/>
    <w:rsid w:val="00B4781D"/>
    <w:rsid w:val="00B5129B"/>
    <w:rsid w:val="00B51787"/>
    <w:rsid w:val="00B52099"/>
    <w:rsid w:val="00B52262"/>
    <w:rsid w:val="00B52AB3"/>
    <w:rsid w:val="00B534B7"/>
    <w:rsid w:val="00B55089"/>
    <w:rsid w:val="00B55747"/>
    <w:rsid w:val="00B55AED"/>
    <w:rsid w:val="00B56329"/>
    <w:rsid w:val="00B56690"/>
    <w:rsid w:val="00B56C28"/>
    <w:rsid w:val="00B6036C"/>
    <w:rsid w:val="00B60D9F"/>
    <w:rsid w:val="00B65F2D"/>
    <w:rsid w:val="00B677EB"/>
    <w:rsid w:val="00B67C0F"/>
    <w:rsid w:val="00B70031"/>
    <w:rsid w:val="00B71BBD"/>
    <w:rsid w:val="00B722D8"/>
    <w:rsid w:val="00B72C8F"/>
    <w:rsid w:val="00B73FFF"/>
    <w:rsid w:val="00B74E77"/>
    <w:rsid w:val="00B75B5F"/>
    <w:rsid w:val="00B7743F"/>
    <w:rsid w:val="00B80BE1"/>
    <w:rsid w:val="00B81274"/>
    <w:rsid w:val="00B81387"/>
    <w:rsid w:val="00B83AA0"/>
    <w:rsid w:val="00B84F61"/>
    <w:rsid w:val="00B91388"/>
    <w:rsid w:val="00B92980"/>
    <w:rsid w:val="00B93076"/>
    <w:rsid w:val="00B9354F"/>
    <w:rsid w:val="00B975C7"/>
    <w:rsid w:val="00BA0B3F"/>
    <w:rsid w:val="00BA0C5C"/>
    <w:rsid w:val="00BA0F8C"/>
    <w:rsid w:val="00BA12FD"/>
    <w:rsid w:val="00BA21B9"/>
    <w:rsid w:val="00BA60CD"/>
    <w:rsid w:val="00BB226D"/>
    <w:rsid w:val="00BB2DB4"/>
    <w:rsid w:val="00BB30C7"/>
    <w:rsid w:val="00BB53BE"/>
    <w:rsid w:val="00BB63E5"/>
    <w:rsid w:val="00BB6A6B"/>
    <w:rsid w:val="00BB707C"/>
    <w:rsid w:val="00BC1631"/>
    <w:rsid w:val="00BC265E"/>
    <w:rsid w:val="00BC3A99"/>
    <w:rsid w:val="00BC40B0"/>
    <w:rsid w:val="00BC484D"/>
    <w:rsid w:val="00BC5B5C"/>
    <w:rsid w:val="00BC628E"/>
    <w:rsid w:val="00BC65B7"/>
    <w:rsid w:val="00BC77F5"/>
    <w:rsid w:val="00BD04C3"/>
    <w:rsid w:val="00BD0679"/>
    <w:rsid w:val="00BD1603"/>
    <w:rsid w:val="00BD1B9F"/>
    <w:rsid w:val="00BD1F84"/>
    <w:rsid w:val="00BD2802"/>
    <w:rsid w:val="00BD3186"/>
    <w:rsid w:val="00BD3723"/>
    <w:rsid w:val="00BD3E7E"/>
    <w:rsid w:val="00BD423C"/>
    <w:rsid w:val="00BE0D81"/>
    <w:rsid w:val="00BE1108"/>
    <w:rsid w:val="00BE1A0D"/>
    <w:rsid w:val="00BE1E09"/>
    <w:rsid w:val="00BE28B6"/>
    <w:rsid w:val="00BE2FBE"/>
    <w:rsid w:val="00BE4840"/>
    <w:rsid w:val="00BE7EE5"/>
    <w:rsid w:val="00BF010A"/>
    <w:rsid w:val="00BF0B87"/>
    <w:rsid w:val="00BF0EA9"/>
    <w:rsid w:val="00BF2BE6"/>
    <w:rsid w:val="00BF4174"/>
    <w:rsid w:val="00BF44B5"/>
    <w:rsid w:val="00BF44BA"/>
    <w:rsid w:val="00BF5AA9"/>
    <w:rsid w:val="00BF6BF7"/>
    <w:rsid w:val="00BF7D43"/>
    <w:rsid w:val="00C00498"/>
    <w:rsid w:val="00C01CAD"/>
    <w:rsid w:val="00C032DB"/>
    <w:rsid w:val="00C05015"/>
    <w:rsid w:val="00C06016"/>
    <w:rsid w:val="00C0693C"/>
    <w:rsid w:val="00C07164"/>
    <w:rsid w:val="00C07371"/>
    <w:rsid w:val="00C07FAF"/>
    <w:rsid w:val="00C1029B"/>
    <w:rsid w:val="00C12336"/>
    <w:rsid w:val="00C12D84"/>
    <w:rsid w:val="00C13061"/>
    <w:rsid w:val="00C131B2"/>
    <w:rsid w:val="00C14EAB"/>
    <w:rsid w:val="00C22118"/>
    <w:rsid w:val="00C22196"/>
    <w:rsid w:val="00C221A7"/>
    <w:rsid w:val="00C2295F"/>
    <w:rsid w:val="00C24780"/>
    <w:rsid w:val="00C2512F"/>
    <w:rsid w:val="00C256E4"/>
    <w:rsid w:val="00C2702D"/>
    <w:rsid w:val="00C27F7A"/>
    <w:rsid w:val="00C30DC5"/>
    <w:rsid w:val="00C30EF2"/>
    <w:rsid w:val="00C32BE7"/>
    <w:rsid w:val="00C3601F"/>
    <w:rsid w:val="00C36985"/>
    <w:rsid w:val="00C37EA1"/>
    <w:rsid w:val="00C40F1E"/>
    <w:rsid w:val="00C41F7B"/>
    <w:rsid w:val="00C422B9"/>
    <w:rsid w:val="00C44146"/>
    <w:rsid w:val="00C445CC"/>
    <w:rsid w:val="00C447DA"/>
    <w:rsid w:val="00C4613C"/>
    <w:rsid w:val="00C46CB8"/>
    <w:rsid w:val="00C4702F"/>
    <w:rsid w:val="00C50044"/>
    <w:rsid w:val="00C507CE"/>
    <w:rsid w:val="00C50B03"/>
    <w:rsid w:val="00C50DD3"/>
    <w:rsid w:val="00C52214"/>
    <w:rsid w:val="00C5362E"/>
    <w:rsid w:val="00C53B5A"/>
    <w:rsid w:val="00C54BDF"/>
    <w:rsid w:val="00C55589"/>
    <w:rsid w:val="00C55D63"/>
    <w:rsid w:val="00C55FFC"/>
    <w:rsid w:val="00C5600B"/>
    <w:rsid w:val="00C56177"/>
    <w:rsid w:val="00C562C9"/>
    <w:rsid w:val="00C56C60"/>
    <w:rsid w:val="00C57424"/>
    <w:rsid w:val="00C5765B"/>
    <w:rsid w:val="00C57F76"/>
    <w:rsid w:val="00C6024F"/>
    <w:rsid w:val="00C60B80"/>
    <w:rsid w:val="00C63A15"/>
    <w:rsid w:val="00C662AE"/>
    <w:rsid w:val="00C66637"/>
    <w:rsid w:val="00C67554"/>
    <w:rsid w:val="00C67904"/>
    <w:rsid w:val="00C67BD7"/>
    <w:rsid w:val="00C67D0F"/>
    <w:rsid w:val="00C70186"/>
    <w:rsid w:val="00C702C4"/>
    <w:rsid w:val="00C716D0"/>
    <w:rsid w:val="00C7469C"/>
    <w:rsid w:val="00C74B4C"/>
    <w:rsid w:val="00C7570D"/>
    <w:rsid w:val="00C75E8D"/>
    <w:rsid w:val="00C75F0B"/>
    <w:rsid w:val="00C76C3F"/>
    <w:rsid w:val="00C77609"/>
    <w:rsid w:val="00C80221"/>
    <w:rsid w:val="00C810BE"/>
    <w:rsid w:val="00C81D9A"/>
    <w:rsid w:val="00C81F22"/>
    <w:rsid w:val="00C8201C"/>
    <w:rsid w:val="00C82238"/>
    <w:rsid w:val="00C82EB0"/>
    <w:rsid w:val="00C90989"/>
    <w:rsid w:val="00C91749"/>
    <w:rsid w:val="00C92952"/>
    <w:rsid w:val="00C9498F"/>
    <w:rsid w:val="00C952B2"/>
    <w:rsid w:val="00C9558E"/>
    <w:rsid w:val="00C957BC"/>
    <w:rsid w:val="00C97B4A"/>
    <w:rsid w:val="00CA0D77"/>
    <w:rsid w:val="00CA11E6"/>
    <w:rsid w:val="00CA1308"/>
    <w:rsid w:val="00CA148D"/>
    <w:rsid w:val="00CA1F8A"/>
    <w:rsid w:val="00CA2894"/>
    <w:rsid w:val="00CA38F2"/>
    <w:rsid w:val="00CA6911"/>
    <w:rsid w:val="00CA6D0A"/>
    <w:rsid w:val="00CA79E5"/>
    <w:rsid w:val="00CB018C"/>
    <w:rsid w:val="00CB273D"/>
    <w:rsid w:val="00CB4BCF"/>
    <w:rsid w:val="00CB4CC8"/>
    <w:rsid w:val="00CB690F"/>
    <w:rsid w:val="00CB7F33"/>
    <w:rsid w:val="00CC0445"/>
    <w:rsid w:val="00CC17C9"/>
    <w:rsid w:val="00CC1CFE"/>
    <w:rsid w:val="00CC2DEA"/>
    <w:rsid w:val="00CC7653"/>
    <w:rsid w:val="00CC791F"/>
    <w:rsid w:val="00CD085B"/>
    <w:rsid w:val="00CD09EE"/>
    <w:rsid w:val="00CD2F63"/>
    <w:rsid w:val="00CD3B3F"/>
    <w:rsid w:val="00CD5261"/>
    <w:rsid w:val="00CD5C12"/>
    <w:rsid w:val="00CE0C8D"/>
    <w:rsid w:val="00CE20F0"/>
    <w:rsid w:val="00CE393E"/>
    <w:rsid w:val="00CE3EF4"/>
    <w:rsid w:val="00CE4862"/>
    <w:rsid w:val="00CE64AE"/>
    <w:rsid w:val="00CF2DD9"/>
    <w:rsid w:val="00CF5779"/>
    <w:rsid w:val="00CF5BC7"/>
    <w:rsid w:val="00CF5F41"/>
    <w:rsid w:val="00CF6313"/>
    <w:rsid w:val="00CF633C"/>
    <w:rsid w:val="00CF64C3"/>
    <w:rsid w:val="00CF6616"/>
    <w:rsid w:val="00CF6DE7"/>
    <w:rsid w:val="00CF7E09"/>
    <w:rsid w:val="00D00FED"/>
    <w:rsid w:val="00D010C1"/>
    <w:rsid w:val="00D05E55"/>
    <w:rsid w:val="00D078B2"/>
    <w:rsid w:val="00D1069A"/>
    <w:rsid w:val="00D11B85"/>
    <w:rsid w:val="00D12AFD"/>
    <w:rsid w:val="00D13737"/>
    <w:rsid w:val="00D13B8E"/>
    <w:rsid w:val="00D13D4D"/>
    <w:rsid w:val="00D13D5A"/>
    <w:rsid w:val="00D146E9"/>
    <w:rsid w:val="00D14EC8"/>
    <w:rsid w:val="00D15C56"/>
    <w:rsid w:val="00D161F0"/>
    <w:rsid w:val="00D16B91"/>
    <w:rsid w:val="00D176E7"/>
    <w:rsid w:val="00D17B42"/>
    <w:rsid w:val="00D2181B"/>
    <w:rsid w:val="00D21F8D"/>
    <w:rsid w:val="00D2218E"/>
    <w:rsid w:val="00D22886"/>
    <w:rsid w:val="00D23594"/>
    <w:rsid w:val="00D2545E"/>
    <w:rsid w:val="00D2770F"/>
    <w:rsid w:val="00D27EC5"/>
    <w:rsid w:val="00D31264"/>
    <w:rsid w:val="00D31DDB"/>
    <w:rsid w:val="00D32174"/>
    <w:rsid w:val="00D3239D"/>
    <w:rsid w:val="00D32CF6"/>
    <w:rsid w:val="00D338AA"/>
    <w:rsid w:val="00D34443"/>
    <w:rsid w:val="00D35CDD"/>
    <w:rsid w:val="00D37F87"/>
    <w:rsid w:val="00D40C0A"/>
    <w:rsid w:val="00D45082"/>
    <w:rsid w:val="00D46B41"/>
    <w:rsid w:val="00D47910"/>
    <w:rsid w:val="00D47B72"/>
    <w:rsid w:val="00D50128"/>
    <w:rsid w:val="00D534D1"/>
    <w:rsid w:val="00D5489F"/>
    <w:rsid w:val="00D5549D"/>
    <w:rsid w:val="00D56097"/>
    <w:rsid w:val="00D562CC"/>
    <w:rsid w:val="00D566F3"/>
    <w:rsid w:val="00D60A6C"/>
    <w:rsid w:val="00D61791"/>
    <w:rsid w:val="00D62F0C"/>
    <w:rsid w:val="00D63747"/>
    <w:rsid w:val="00D64CC6"/>
    <w:rsid w:val="00D64EAE"/>
    <w:rsid w:val="00D660D1"/>
    <w:rsid w:val="00D72D9D"/>
    <w:rsid w:val="00D72EEF"/>
    <w:rsid w:val="00D72EFF"/>
    <w:rsid w:val="00D739AE"/>
    <w:rsid w:val="00D74B37"/>
    <w:rsid w:val="00D756A6"/>
    <w:rsid w:val="00D75987"/>
    <w:rsid w:val="00D75D4B"/>
    <w:rsid w:val="00D75F5F"/>
    <w:rsid w:val="00D77CA2"/>
    <w:rsid w:val="00D807FC"/>
    <w:rsid w:val="00D81D44"/>
    <w:rsid w:val="00D83044"/>
    <w:rsid w:val="00D84ED7"/>
    <w:rsid w:val="00D8706F"/>
    <w:rsid w:val="00D87ECE"/>
    <w:rsid w:val="00D9135B"/>
    <w:rsid w:val="00D92F5B"/>
    <w:rsid w:val="00D95AC3"/>
    <w:rsid w:val="00D96B0E"/>
    <w:rsid w:val="00D977B1"/>
    <w:rsid w:val="00DA04DF"/>
    <w:rsid w:val="00DA0EAD"/>
    <w:rsid w:val="00DA1AF4"/>
    <w:rsid w:val="00DA206C"/>
    <w:rsid w:val="00DA3DA0"/>
    <w:rsid w:val="00DA4083"/>
    <w:rsid w:val="00DA4D0D"/>
    <w:rsid w:val="00DA5247"/>
    <w:rsid w:val="00DB0410"/>
    <w:rsid w:val="00DB1EC8"/>
    <w:rsid w:val="00DB36B9"/>
    <w:rsid w:val="00DB5937"/>
    <w:rsid w:val="00DB6139"/>
    <w:rsid w:val="00DB7541"/>
    <w:rsid w:val="00DC14EC"/>
    <w:rsid w:val="00DC1FAE"/>
    <w:rsid w:val="00DC298F"/>
    <w:rsid w:val="00DC337F"/>
    <w:rsid w:val="00DC39CB"/>
    <w:rsid w:val="00DC4711"/>
    <w:rsid w:val="00DC4917"/>
    <w:rsid w:val="00DC49C8"/>
    <w:rsid w:val="00DD0CBC"/>
    <w:rsid w:val="00DD1C25"/>
    <w:rsid w:val="00DD2203"/>
    <w:rsid w:val="00DD22ED"/>
    <w:rsid w:val="00DD3219"/>
    <w:rsid w:val="00DD362B"/>
    <w:rsid w:val="00DD3B91"/>
    <w:rsid w:val="00DD4239"/>
    <w:rsid w:val="00DD5613"/>
    <w:rsid w:val="00DD65BC"/>
    <w:rsid w:val="00DD669C"/>
    <w:rsid w:val="00DE087D"/>
    <w:rsid w:val="00DE0D32"/>
    <w:rsid w:val="00DE1EA2"/>
    <w:rsid w:val="00DE2215"/>
    <w:rsid w:val="00DE3D78"/>
    <w:rsid w:val="00DE3DEE"/>
    <w:rsid w:val="00DE440F"/>
    <w:rsid w:val="00DE5107"/>
    <w:rsid w:val="00DE5504"/>
    <w:rsid w:val="00DF2C05"/>
    <w:rsid w:val="00DF4D41"/>
    <w:rsid w:val="00DF5186"/>
    <w:rsid w:val="00DF59EB"/>
    <w:rsid w:val="00DF5FFD"/>
    <w:rsid w:val="00DF6681"/>
    <w:rsid w:val="00DF75F2"/>
    <w:rsid w:val="00DF776F"/>
    <w:rsid w:val="00E01223"/>
    <w:rsid w:val="00E01684"/>
    <w:rsid w:val="00E01915"/>
    <w:rsid w:val="00E028A6"/>
    <w:rsid w:val="00E02A62"/>
    <w:rsid w:val="00E03505"/>
    <w:rsid w:val="00E03A37"/>
    <w:rsid w:val="00E03F11"/>
    <w:rsid w:val="00E04211"/>
    <w:rsid w:val="00E04A10"/>
    <w:rsid w:val="00E052A9"/>
    <w:rsid w:val="00E057EF"/>
    <w:rsid w:val="00E05CB0"/>
    <w:rsid w:val="00E06259"/>
    <w:rsid w:val="00E06F07"/>
    <w:rsid w:val="00E07551"/>
    <w:rsid w:val="00E079B0"/>
    <w:rsid w:val="00E07C3C"/>
    <w:rsid w:val="00E10756"/>
    <w:rsid w:val="00E10CB0"/>
    <w:rsid w:val="00E12136"/>
    <w:rsid w:val="00E202A4"/>
    <w:rsid w:val="00E20A8A"/>
    <w:rsid w:val="00E21313"/>
    <w:rsid w:val="00E22026"/>
    <w:rsid w:val="00E22E6B"/>
    <w:rsid w:val="00E2522F"/>
    <w:rsid w:val="00E26AC3"/>
    <w:rsid w:val="00E26F2F"/>
    <w:rsid w:val="00E30D10"/>
    <w:rsid w:val="00E3187B"/>
    <w:rsid w:val="00E31AAA"/>
    <w:rsid w:val="00E34B3B"/>
    <w:rsid w:val="00E35766"/>
    <w:rsid w:val="00E35C80"/>
    <w:rsid w:val="00E365EB"/>
    <w:rsid w:val="00E4020A"/>
    <w:rsid w:val="00E402B6"/>
    <w:rsid w:val="00E404F9"/>
    <w:rsid w:val="00E41DF4"/>
    <w:rsid w:val="00E43226"/>
    <w:rsid w:val="00E43923"/>
    <w:rsid w:val="00E43C9C"/>
    <w:rsid w:val="00E44E3F"/>
    <w:rsid w:val="00E45365"/>
    <w:rsid w:val="00E520A9"/>
    <w:rsid w:val="00E526BD"/>
    <w:rsid w:val="00E52A51"/>
    <w:rsid w:val="00E53A6F"/>
    <w:rsid w:val="00E53BC5"/>
    <w:rsid w:val="00E55BDE"/>
    <w:rsid w:val="00E569A8"/>
    <w:rsid w:val="00E60060"/>
    <w:rsid w:val="00E616BA"/>
    <w:rsid w:val="00E629AB"/>
    <w:rsid w:val="00E6345D"/>
    <w:rsid w:val="00E64551"/>
    <w:rsid w:val="00E6623E"/>
    <w:rsid w:val="00E674F7"/>
    <w:rsid w:val="00E676D5"/>
    <w:rsid w:val="00E6778C"/>
    <w:rsid w:val="00E67861"/>
    <w:rsid w:val="00E67E00"/>
    <w:rsid w:val="00E67FBB"/>
    <w:rsid w:val="00E7298E"/>
    <w:rsid w:val="00E73785"/>
    <w:rsid w:val="00E73FB7"/>
    <w:rsid w:val="00E75C31"/>
    <w:rsid w:val="00E75E9A"/>
    <w:rsid w:val="00E75EB2"/>
    <w:rsid w:val="00E760E7"/>
    <w:rsid w:val="00E7674E"/>
    <w:rsid w:val="00E76879"/>
    <w:rsid w:val="00E77AD4"/>
    <w:rsid w:val="00E81C33"/>
    <w:rsid w:val="00E84A88"/>
    <w:rsid w:val="00E84AEC"/>
    <w:rsid w:val="00E85751"/>
    <w:rsid w:val="00E85E47"/>
    <w:rsid w:val="00E9023B"/>
    <w:rsid w:val="00E90CE2"/>
    <w:rsid w:val="00E90E74"/>
    <w:rsid w:val="00E90FE2"/>
    <w:rsid w:val="00E93185"/>
    <w:rsid w:val="00E93A1C"/>
    <w:rsid w:val="00E93C04"/>
    <w:rsid w:val="00E97D92"/>
    <w:rsid w:val="00EA066F"/>
    <w:rsid w:val="00EA34DF"/>
    <w:rsid w:val="00EA60D5"/>
    <w:rsid w:val="00EA6EEA"/>
    <w:rsid w:val="00EB02E7"/>
    <w:rsid w:val="00EB07A9"/>
    <w:rsid w:val="00EB18ED"/>
    <w:rsid w:val="00EB1C01"/>
    <w:rsid w:val="00EB2358"/>
    <w:rsid w:val="00EB499F"/>
    <w:rsid w:val="00EB6B1D"/>
    <w:rsid w:val="00EC275F"/>
    <w:rsid w:val="00EC4E52"/>
    <w:rsid w:val="00EC5596"/>
    <w:rsid w:val="00EC668C"/>
    <w:rsid w:val="00EC7707"/>
    <w:rsid w:val="00ED0DD6"/>
    <w:rsid w:val="00ED1593"/>
    <w:rsid w:val="00ED3BE3"/>
    <w:rsid w:val="00ED4237"/>
    <w:rsid w:val="00ED6542"/>
    <w:rsid w:val="00ED6631"/>
    <w:rsid w:val="00ED696F"/>
    <w:rsid w:val="00ED7041"/>
    <w:rsid w:val="00EE107D"/>
    <w:rsid w:val="00EE4553"/>
    <w:rsid w:val="00EE4C27"/>
    <w:rsid w:val="00EE51E8"/>
    <w:rsid w:val="00EE52C2"/>
    <w:rsid w:val="00EE5D12"/>
    <w:rsid w:val="00EE619D"/>
    <w:rsid w:val="00EE668B"/>
    <w:rsid w:val="00EF0F9A"/>
    <w:rsid w:val="00EF1BD0"/>
    <w:rsid w:val="00EF2717"/>
    <w:rsid w:val="00EF2B71"/>
    <w:rsid w:val="00EF2BC7"/>
    <w:rsid w:val="00EF36BC"/>
    <w:rsid w:val="00EF36D5"/>
    <w:rsid w:val="00EF5843"/>
    <w:rsid w:val="00EF69C9"/>
    <w:rsid w:val="00EF715B"/>
    <w:rsid w:val="00EF7190"/>
    <w:rsid w:val="00F0016E"/>
    <w:rsid w:val="00F026B0"/>
    <w:rsid w:val="00F02F24"/>
    <w:rsid w:val="00F0307A"/>
    <w:rsid w:val="00F03B60"/>
    <w:rsid w:val="00F04012"/>
    <w:rsid w:val="00F05D6D"/>
    <w:rsid w:val="00F062CD"/>
    <w:rsid w:val="00F067DA"/>
    <w:rsid w:val="00F106B7"/>
    <w:rsid w:val="00F1093F"/>
    <w:rsid w:val="00F10F65"/>
    <w:rsid w:val="00F11011"/>
    <w:rsid w:val="00F11F12"/>
    <w:rsid w:val="00F12F37"/>
    <w:rsid w:val="00F13095"/>
    <w:rsid w:val="00F14AC3"/>
    <w:rsid w:val="00F15EAA"/>
    <w:rsid w:val="00F16FB6"/>
    <w:rsid w:val="00F17643"/>
    <w:rsid w:val="00F21463"/>
    <w:rsid w:val="00F21A80"/>
    <w:rsid w:val="00F21BD5"/>
    <w:rsid w:val="00F22553"/>
    <w:rsid w:val="00F23836"/>
    <w:rsid w:val="00F23CC1"/>
    <w:rsid w:val="00F24D7F"/>
    <w:rsid w:val="00F308D3"/>
    <w:rsid w:val="00F30B21"/>
    <w:rsid w:val="00F31A34"/>
    <w:rsid w:val="00F33846"/>
    <w:rsid w:val="00F33AF3"/>
    <w:rsid w:val="00F35B55"/>
    <w:rsid w:val="00F36C16"/>
    <w:rsid w:val="00F37B95"/>
    <w:rsid w:val="00F37FE1"/>
    <w:rsid w:val="00F40D22"/>
    <w:rsid w:val="00F42BFE"/>
    <w:rsid w:val="00F42EC2"/>
    <w:rsid w:val="00F4301A"/>
    <w:rsid w:val="00F43407"/>
    <w:rsid w:val="00F43665"/>
    <w:rsid w:val="00F4475A"/>
    <w:rsid w:val="00F44E66"/>
    <w:rsid w:val="00F475F5"/>
    <w:rsid w:val="00F4764E"/>
    <w:rsid w:val="00F52A2E"/>
    <w:rsid w:val="00F53A3E"/>
    <w:rsid w:val="00F53AFD"/>
    <w:rsid w:val="00F53B77"/>
    <w:rsid w:val="00F54126"/>
    <w:rsid w:val="00F55633"/>
    <w:rsid w:val="00F556A6"/>
    <w:rsid w:val="00F55E89"/>
    <w:rsid w:val="00F62584"/>
    <w:rsid w:val="00F661E1"/>
    <w:rsid w:val="00F66355"/>
    <w:rsid w:val="00F67412"/>
    <w:rsid w:val="00F73A39"/>
    <w:rsid w:val="00F743D4"/>
    <w:rsid w:val="00F74439"/>
    <w:rsid w:val="00F76FD5"/>
    <w:rsid w:val="00F77538"/>
    <w:rsid w:val="00F77B6B"/>
    <w:rsid w:val="00F80956"/>
    <w:rsid w:val="00F80C2B"/>
    <w:rsid w:val="00F812D8"/>
    <w:rsid w:val="00F81872"/>
    <w:rsid w:val="00F82CFC"/>
    <w:rsid w:val="00F82F04"/>
    <w:rsid w:val="00F834CB"/>
    <w:rsid w:val="00F83DE1"/>
    <w:rsid w:val="00F85F32"/>
    <w:rsid w:val="00F86452"/>
    <w:rsid w:val="00F87EFD"/>
    <w:rsid w:val="00F910A7"/>
    <w:rsid w:val="00F91B7A"/>
    <w:rsid w:val="00F93EDC"/>
    <w:rsid w:val="00F94627"/>
    <w:rsid w:val="00F94AF0"/>
    <w:rsid w:val="00F953B5"/>
    <w:rsid w:val="00F957A3"/>
    <w:rsid w:val="00F9634E"/>
    <w:rsid w:val="00FA011C"/>
    <w:rsid w:val="00FA070F"/>
    <w:rsid w:val="00FA1747"/>
    <w:rsid w:val="00FA1E7B"/>
    <w:rsid w:val="00FA23F7"/>
    <w:rsid w:val="00FA396D"/>
    <w:rsid w:val="00FB097F"/>
    <w:rsid w:val="00FB10C2"/>
    <w:rsid w:val="00FB1612"/>
    <w:rsid w:val="00FB200A"/>
    <w:rsid w:val="00FB259E"/>
    <w:rsid w:val="00FB2B6C"/>
    <w:rsid w:val="00FB2F01"/>
    <w:rsid w:val="00FB5D99"/>
    <w:rsid w:val="00FB682A"/>
    <w:rsid w:val="00FB6DA8"/>
    <w:rsid w:val="00FB72E1"/>
    <w:rsid w:val="00FC1279"/>
    <w:rsid w:val="00FC15D7"/>
    <w:rsid w:val="00FC3198"/>
    <w:rsid w:val="00FC6221"/>
    <w:rsid w:val="00FD005D"/>
    <w:rsid w:val="00FD0356"/>
    <w:rsid w:val="00FD0D30"/>
    <w:rsid w:val="00FD3FF1"/>
    <w:rsid w:val="00FD6C41"/>
    <w:rsid w:val="00FD71A2"/>
    <w:rsid w:val="00FD7D1B"/>
    <w:rsid w:val="00FE099C"/>
    <w:rsid w:val="00FE1917"/>
    <w:rsid w:val="00FE25CE"/>
    <w:rsid w:val="00FE3198"/>
    <w:rsid w:val="00FE38D3"/>
    <w:rsid w:val="00FE3BC7"/>
    <w:rsid w:val="00FE3D5D"/>
    <w:rsid w:val="00FE4989"/>
    <w:rsid w:val="00FE4E41"/>
    <w:rsid w:val="00FF1FB6"/>
    <w:rsid w:val="00FF28C4"/>
    <w:rsid w:val="00FF31CA"/>
    <w:rsid w:val="00FF728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95b3d7"/>
    </o:shapedefaults>
    <o:shapelayout v:ext="edit">
      <o:idmap v:ext="edit" data="1"/>
    </o:shapelayout>
  </w:shapeDefaults>
  <w:decimalSymbol w:val="."/>
  <w:listSeparator w:val=","/>
  <w14:docId w14:val="6EFD9FBF"/>
  <w15:docId w15:val="{8AE72AB4-B9E1-4BE8-8FC5-03E4E99AE6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67581"/>
    <w:rPr>
      <w:lang w:val="en-GB"/>
    </w:rPr>
  </w:style>
  <w:style w:type="paragraph" w:styleId="Heading1">
    <w:name w:val="heading 1"/>
    <w:basedOn w:val="Normal"/>
    <w:next w:val="Texte"/>
    <w:link w:val="Heading1Char"/>
    <w:uiPriority w:val="9"/>
    <w:qFormat/>
    <w:rsid w:val="006A2634"/>
    <w:pPr>
      <w:keepNext/>
      <w:keepLines/>
      <w:shd w:val="clear" w:color="auto" w:fill="262626" w:themeFill="text1" w:themeFillTint="D9"/>
      <w:spacing w:before="120" w:after="240"/>
      <w:outlineLvl w:val="0"/>
    </w:pPr>
    <w:rPr>
      <w:rFonts w:ascii="Calibri" w:eastAsiaTheme="majorEastAsia" w:hAnsi="Calibri" w:cstheme="majorBidi"/>
      <w:bCs/>
      <w:color w:val="F2F2F2" w:themeColor="background1" w:themeShade="F2"/>
      <w:sz w:val="32"/>
      <w:szCs w:val="28"/>
    </w:rPr>
  </w:style>
  <w:style w:type="paragraph" w:styleId="Heading2">
    <w:name w:val="heading 2"/>
    <w:basedOn w:val="Normal"/>
    <w:next w:val="Texte"/>
    <w:link w:val="Heading2Char"/>
    <w:uiPriority w:val="9"/>
    <w:unhideWhenUsed/>
    <w:qFormat/>
    <w:rsid w:val="00CC2DEA"/>
    <w:pPr>
      <w:keepNext/>
      <w:keepLines/>
      <w:spacing w:before="200" w:after="60"/>
      <w:outlineLvl w:val="1"/>
    </w:pPr>
    <w:rPr>
      <w:rFonts w:asciiTheme="majorHAnsi" w:eastAsiaTheme="majorEastAsia" w:hAnsiTheme="majorHAnsi" w:cstheme="majorBidi"/>
      <w:b/>
      <w:bCs/>
      <w:color w:val="365F91" w:themeColor="accent1" w:themeShade="BF"/>
      <w:sz w:val="28"/>
      <w:szCs w:val="26"/>
    </w:rPr>
  </w:style>
  <w:style w:type="paragraph" w:styleId="Heading3">
    <w:name w:val="heading 3"/>
    <w:basedOn w:val="Normal"/>
    <w:next w:val="Texte"/>
    <w:link w:val="Heading3Char"/>
    <w:uiPriority w:val="9"/>
    <w:unhideWhenUsed/>
    <w:qFormat/>
    <w:rsid w:val="00D5549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A2634"/>
    <w:rPr>
      <w:rFonts w:ascii="Calibri" w:eastAsiaTheme="majorEastAsia" w:hAnsi="Calibri" w:cstheme="majorBidi"/>
      <w:bCs/>
      <w:color w:val="F2F2F2" w:themeColor="background1" w:themeShade="F2"/>
      <w:sz w:val="32"/>
      <w:szCs w:val="28"/>
      <w:shd w:val="clear" w:color="auto" w:fill="262626" w:themeFill="text1" w:themeFillTint="D9"/>
      <w:lang w:val="en-GB"/>
    </w:rPr>
  </w:style>
  <w:style w:type="paragraph" w:styleId="NoSpacing">
    <w:name w:val="No Spacing"/>
    <w:link w:val="NoSpacingChar"/>
    <w:uiPriority w:val="1"/>
    <w:qFormat/>
    <w:rsid w:val="00CC2DEA"/>
    <w:pPr>
      <w:spacing w:after="0" w:line="240" w:lineRule="auto"/>
    </w:pPr>
    <w:rPr>
      <w:sz w:val="16"/>
      <w:szCs w:val="16"/>
      <w:lang w:val="en-US" w:eastAsia="en-US"/>
    </w:rPr>
  </w:style>
  <w:style w:type="character" w:customStyle="1" w:styleId="NoSpacingChar">
    <w:name w:val="No Spacing Char"/>
    <w:basedOn w:val="DefaultParagraphFont"/>
    <w:link w:val="NoSpacing"/>
    <w:uiPriority w:val="1"/>
    <w:rsid w:val="00CC2DEA"/>
    <w:rPr>
      <w:sz w:val="16"/>
      <w:szCs w:val="16"/>
      <w:lang w:val="en-US" w:eastAsia="en-US"/>
    </w:rPr>
  </w:style>
  <w:style w:type="paragraph" w:styleId="BalloonText">
    <w:name w:val="Balloon Text"/>
    <w:basedOn w:val="Normal"/>
    <w:link w:val="BalloonTextChar"/>
    <w:uiPriority w:val="99"/>
    <w:semiHidden/>
    <w:unhideWhenUsed/>
    <w:rsid w:val="00571E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71ED7"/>
    <w:rPr>
      <w:rFonts w:ascii="Tahoma" w:hAnsi="Tahoma" w:cs="Tahoma"/>
      <w:sz w:val="16"/>
      <w:szCs w:val="16"/>
    </w:rPr>
  </w:style>
  <w:style w:type="paragraph" w:styleId="ListParagraph">
    <w:name w:val="List Paragraph"/>
    <w:basedOn w:val="Normal"/>
    <w:uiPriority w:val="34"/>
    <w:qFormat/>
    <w:rsid w:val="0011472B"/>
    <w:pPr>
      <w:ind w:left="720"/>
      <w:contextualSpacing/>
    </w:pPr>
    <w:rPr>
      <w:rFonts w:ascii="Calibri" w:eastAsiaTheme="minorHAnsi" w:hAnsi="Calibri" w:cs="Calibri"/>
      <w:lang w:eastAsia="en-US"/>
    </w:rPr>
  </w:style>
  <w:style w:type="character" w:styleId="Hyperlink">
    <w:name w:val="Hyperlink"/>
    <w:basedOn w:val="DefaultParagraphFont"/>
    <w:uiPriority w:val="99"/>
    <w:unhideWhenUsed/>
    <w:rsid w:val="0011472B"/>
    <w:rPr>
      <w:color w:val="0000FF"/>
      <w:u w:val="single"/>
    </w:rPr>
  </w:style>
  <w:style w:type="paragraph" w:styleId="Header">
    <w:name w:val="header"/>
    <w:basedOn w:val="Normal"/>
    <w:link w:val="HeaderChar"/>
    <w:uiPriority w:val="99"/>
    <w:unhideWhenUsed/>
    <w:rsid w:val="0011472B"/>
    <w:pPr>
      <w:tabs>
        <w:tab w:val="center" w:pos="4513"/>
        <w:tab w:val="right" w:pos="9026"/>
      </w:tabs>
      <w:spacing w:after="0" w:line="240" w:lineRule="auto"/>
    </w:pPr>
    <w:rPr>
      <w:rFonts w:ascii="Calibri" w:eastAsiaTheme="minorHAnsi" w:hAnsi="Calibri" w:cs="Calibri"/>
      <w:lang w:eastAsia="en-US"/>
    </w:rPr>
  </w:style>
  <w:style w:type="character" w:customStyle="1" w:styleId="HeaderChar">
    <w:name w:val="Header Char"/>
    <w:basedOn w:val="DefaultParagraphFont"/>
    <w:link w:val="Header"/>
    <w:uiPriority w:val="99"/>
    <w:rsid w:val="0011472B"/>
    <w:rPr>
      <w:rFonts w:ascii="Calibri" w:eastAsiaTheme="minorHAnsi" w:hAnsi="Calibri" w:cs="Calibri"/>
      <w:lang w:eastAsia="en-US"/>
    </w:rPr>
  </w:style>
  <w:style w:type="paragraph" w:styleId="Footer">
    <w:name w:val="footer"/>
    <w:basedOn w:val="Normal"/>
    <w:link w:val="FooterChar"/>
    <w:uiPriority w:val="99"/>
    <w:unhideWhenUsed/>
    <w:rsid w:val="0011472B"/>
    <w:pPr>
      <w:tabs>
        <w:tab w:val="center" w:pos="4513"/>
        <w:tab w:val="right" w:pos="9026"/>
      </w:tabs>
      <w:spacing w:after="0" w:line="240" w:lineRule="auto"/>
    </w:pPr>
    <w:rPr>
      <w:rFonts w:ascii="Calibri" w:eastAsiaTheme="minorHAnsi" w:hAnsi="Calibri" w:cs="Calibri"/>
      <w:lang w:eastAsia="en-US"/>
    </w:rPr>
  </w:style>
  <w:style w:type="character" w:customStyle="1" w:styleId="FooterChar">
    <w:name w:val="Footer Char"/>
    <w:basedOn w:val="DefaultParagraphFont"/>
    <w:link w:val="Footer"/>
    <w:uiPriority w:val="99"/>
    <w:rsid w:val="0011472B"/>
    <w:rPr>
      <w:rFonts w:ascii="Calibri" w:eastAsiaTheme="minorHAnsi" w:hAnsi="Calibri" w:cs="Calibri"/>
      <w:lang w:eastAsia="en-US"/>
    </w:rPr>
  </w:style>
  <w:style w:type="paragraph" w:styleId="NormalWeb">
    <w:name w:val="Normal (Web)"/>
    <w:basedOn w:val="Normal"/>
    <w:uiPriority w:val="99"/>
    <w:unhideWhenUsed/>
    <w:rsid w:val="0011472B"/>
    <w:pPr>
      <w:spacing w:before="100" w:beforeAutospacing="1" w:after="119"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CC2DEA"/>
    <w:rPr>
      <w:rFonts w:asciiTheme="majorHAnsi" w:eastAsiaTheme="majorEastAsia" w:hAnsiTheme="majorHAnsi" w:cstheme="majorBidi"/>
      <w:b/>
      <w:bCs/>
      <w:color w:val="365F91" w:themeColor="accent1" w:themeShade="BF"/>
      <w:sz w:val="28"/>
      <w:szCs w:val="26"/>
    </w:rPr>
  </w:style>
  <w:style w:type="character" w:styleId="LineNumber">
    <w:name w:val="line number"/>
    <w:basedOn w:val="DefaultParagraphFont"/>
    <w:uiPriority w:val="99"/>
    <w:semiHidden/>
    <w:unhideWhenUsed/>
    <w:rsid w:val="00237B99"/>
  </w:style>
  <w:style w:type="paragraph" w:customStyle="1" w:styleId="Texte">
    <w:name w:val="Texte"/>
    <w:basedOn w:val="Normal"/>
    <w:link w:val="TexteCar"/>
    <w:qFormat/>
    <w:rsid w:val="00CC2DEA"/>
    <w:pPr>
      <w:spacing w:after="0"/>
      <w:jc w:val="both"/>
    </w:pPr>
    <w:rPr>
      <w:sz w:val="24"/>
      <w:szCs w:val="24"/>
    </w:rPr>
  </w:style>
  <w:style w:type="paragraph" w:customStyle="1" w:styleId="Image">
    <w:name w:val="Image"/>
    <w:basedOn w:val="Texte"/>
    <w:next w:val="Texte"/>
    <w:link w:val="ImageCar"/>
    <w:qFormat/>
    <w:rsid w:val="00CC2DEA"/>
    <w:pPr>
      <w:spacing w:before="120" w:after="120"/>
      <w:jc w:val="center"/>
    </w:pPr>
    <w:rPr>
      <w:noProof/>
    </w:rPr>
  </w:style>
  <w:style w:type="character" w:customStyle="1" w:styleId="TexteCar">
    <w:name w:val="Texte Car"/>
    <w:basedOn w:val="DefaultParagraphFont"/>
    <w:link w:val="Texte"/>
    <w:rsid w:val="00CC2DEA"/>
    <w:rPr>
      <w:sz w:val="24"/>
      <w:szCs w:val="24"/>
    </w:rPr>
  </w:style>
  <w:style w:type="character" w:customStyle="1" w:styleId="ImageCar">
    <w:name w:val="Image Car"/>
    <w:basedOn w:val="TexteCar"/>
    <w:link w:val="Image"/>
    <w:rsid w:val="00CC2DEA"/>
    <w:rPr>
      <w:noProof/>
      <w:sz w:val="24"/>
      <w:szCs w:val="24"/>
    </w:rPr>
  </w:style>
  <w:style w:type="paragraph" w:styleId="TOC1">
    <w:name w:val="toc 1"/>
    <w:basedOn w:val="Normal"/>
    <w:next w:val="Normal"/>
    <w:autoRedefine/>
    <w:uiPriority w:val="39"/>
    <w:unhideWhenUsed/>
    <w:rsid w:val="00234194"/>
    <w:pPr>
      <w:tabs>
        <w:tab w:val="right" w:leader="dot" w:pos="7088"/>
      </w:tabs>
      <w:spacing w:after="100"/>
      <w:ind w:left="284"/>
    </w:pPr>
    <w:rPr>
      <w:b/>
      <w:noProof/>
    </w:rPr>
  </w:style>
  <w:style w:type="character" w:customStyle="1" w:styleId="Heading3Char">
    <w:name w:val="Heading 3 Char"/>
    <w:basedOn w:val="DefaultParagraphFont"/>
    <w:link w:val="Heading3"/>
    <w:uiPriority w:val="9"/>
    <w:rsid w:val="00D5549D"/>
    <w:rPr>
      <w:rFonts w:asciiTheme="majorHAnsi" w:eastAsiaTheme="majorEastAsia" w:hAnsiTheme="majorHAnsi" w:cstheme="majorBidi"/>
      <w:b/>
      <w:bCs/>
      <w:color w:val="4F81BD" w:themeColor="accent1"/>
      <w:lang w:val="en-GB"/>
    </w:rPr>
  </w:style>
  <w:style w:type="paragraph" w:styleId="TOC2">
    <w:name w:val="toc 2"/>
    <w:basedOn w:val="Normal"/>
    <w:next w:val="Normal"/>
    <w:autoRedefine/>
    <w:uiPriority w:val="39"/>
    <w:unhideWhenUsed/>
    <w:rsid w:val="00FB6DA8"/>
    <w:pPr>
      <w:tabs>
        <w:tab w:val="right" w:leader="dot" w:pos="7088"/>
      </w:tabs>
      <w:spacing w:after="100"/>
      <w:ind w:left="709" w:right="256"/>
    </w:pPr>
    <w:rPr>
      <w:b/>
      <w:i/>
      <w:noProof/>
    </w:rPr>
  </w:style>
  <w:style w:type="paragraph" w:styleId="TOC3">
    <w:name w:val="toc 3"/>
    <w:basedOn w:val="Normal"/>
    <w:next w:val="Normal"/>
    <w:autoRedefine/>
    <w:uiPriority w:val="39"/>
    <w:unhideWhenUsed/>
    <w:rsid w:val="00871241"/>
    <w:pPr>
      <w:tabs>
        <w:tab w:val="right" w:pos="7088"/>
      </w:tabs>
      <w:spacing w:after="100"/>
      <w:ind w:left="1276"/>
    </w:pPr>
    <w:rPr>
      <w:noProof/>
    </w:rPr>
  </w:style>
  <w:style w:type="table" w:styleId="TableGrid">
    <w:name w:val="Table Grid"/>
    <w:basedOn w:val="TableNormal"/>
    <w:uiPriority w:val="59"/>
    <w:rsid w:val="00F13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D11B85"/>
    <w:pPr>
      <w:spacing w:line="240" w:lineRule="auto"/>
    </w:pPr>
    <w:rPr>
      <w:b/>
      <w:bCs/>
      <w:color w:val="4F81BD" w:themeColor="accent1"/>
      <w:sz w:val="18"/>
      <w:szCs w:val="18"/>
    </w:rPr>
  </w:style>
  <w:style w:type="table" w:styleId="MediumGrid3-Accent1">
    <w:name w:val="Medium Grid 3 Accent 1"/>
    <w:basedOn w:val="TableNormal"/>
    <w:uiPriority w:val="69"/>
    <w:rsid w:val="00E760E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1-Accent1">
    <w:name w:val="Medium Grid 1 Accent 1"/>
    <w:basedOn w:val="TableNormal"/>
    <w:uiPriority w:val="67"/>
    <w:rsid w:val="00E760E7"/>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stTable4-Accent1">
    <w:name w:val="List Table 4 Accent 1"/>
    <w:basedOn w:val="TableNormal"/>
    <w:uiPriority w:val="49"/>
    <w:rsid w:val="00405559"/>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3">
    <w:name w:val="List Table 4 Accent 3"/>
    <w:basedOn w:val="TableNormal"/>
    <w:uiPriority w:val="49"/>
    <w:rsid w:val="00A372C0"/>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styleId="FollowedHyperlink">
    <w:name w:val="FollowedHyperlink"/>
    <w:basedOn w:val="DefaultParagraphFont"/>
    <w:uiPriority w:val="99"/>
    <w:semiHidden/>
    <w:unhideWhenUsed/>
    <w:rsid w:val="00E90E74"/>
    <w:rPr>
      <w:color w:val="800080" w:themeColor="followedHyperlink"/>
      <w:u w:val="single"/>
    </w:rPr>
  </w:style>
  <w:style w:type="table" w:styleId="GridTable6Colorful-Accent1">
    <w:name w:val="Grid Table 6 Colorful Accent 1"/>
    <w:basedOn w:val="TableNormal"/>
    <w:uiPriority w:val="51"/>
    <w:rsid w:val="00547B08"/>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ghtGrid-Accent5">
    <w:name w:val="Light Grid Accent 5"/>
    <w:basedOn w:val="TableNormal"/>
    <w:uiPriority w:val="62"/>
    <w:rsid w:val="00930858"/>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customStyle="1" w:styleId="Note">
    <w:name w:val="Note"/>
    <w:basedOn w:val="Texte"/>
    <w:next w:val="Texte"/>
    <w:qFormat/>
    <w:rsid w:val="00E569A8"/>
    <w:pPr>
      <w:shd w:val="clear" w:color="auto" w:fill="403152" w:themeFill="accent4" w:themeFillShade="80"/>
      <w:spacing w:after="60"/>
      <w:ind w:left="567" w:right="540"/>
    </w:pPr>
    <w:rPr>
      <w:b/>
      <w:i/>
      <w:color w:val="FFFFFF" w:themeColor="background1"/>
    </w:rPr>
  </w:style>
  <w:style w:type="paragraph" w:customStyle="1" w:styleId="Texteliste">
    <w:name w:val="Texte liste"/>
    <w:basedOn w:val="ListParagraph"/>
    <w:qFormat/>
    <w:rsid w:val="00331D54"/>
    <w:pPr>
      <w:spacing w:after="0"/>
      <w:ind w:left="0"/>
      <w:jc w:val="both"/>
    </w:pPr>
    <w:rPr>
      <w:sz w:val="24"/>
      <w:szCs w:val="24"/>
      <w:lang w:val="fr-FR"/>
    </w:rPr>
  </w:style>
  <w:style w:type="table" w:styleId="GridTable5Dark-Accent5">
    <w:name w:val="Grid Table 5 Dark Accent 5"/>
    <w:basedOn w:val="TableNormal"/>
    <w:uiPriority w:val="50"/>
    <w:rsid w:val="00E93C0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customStyle="1" w:styleId="apple-converted-space">
    <w:name w:val="apple-converted-space"/>
    <w:basedOn w:val="DefaultParagraphFont"/>
    <w:rsid w:val="009A2273"/>
  </w:style>
  <w:style w:type="paragraph" w:customStyle="1" w:styleId="4DNote">
    <w:name w:val="4D Note"/>
    <w:basedOn w:val="Normal"/>
    <w:link w:val="4DNoteChar"/>
    <w:qFormat/>
    <w:rsid w:val="005A5ED3"/>
    <w:pPr>
      <w:numPr>
        <w:numId w:val="18"/>
      </w:numPr>
      <w:pBdr>
        <w:top w:val="dotted" w:sz="6" w:space="1" w:color="9C0000"/>
        <w:left w:val="dotted" w:sz="6" w:space="4" w:color="9C0000"/>
        <w:bottom w:val="dotted" w:sz="6" w:space="1" w:color="9C0000"/>
        <w:right w:val="dotted" w:sz="6" w:space="4" w:color="9C0000"/>
      </w:pBdr>
      <w:shd w:val="clear" w:color="auto" w:fill="D9D9D9" w:themeFill="background1" w:themeFillShade="D9"/>
      <w:spacing w:after="0" w:line="240" w:lineRule="auto"/>
      <w:jc w:val="both"/>
    </w:pPr>
    <w:rPr>
      <w:sz w:val="24"/>
      <w:lang w:val="en-AU"/>
    </w:rPr>
  </w:style>
  <w:style w:type="character" w:customStyle="1" w:styleId="4DNoteChar">
    <w:name w:val="4D Note Char"/>
    <w:basedOn w:val="DefaultParagraphFont"/>
    <w:link w:val="4DNote"/>
    <w:rsid w:val="005A5ED3"/>
    <w:rPr>
      <w:sz w:val="24"/>
      <w:shd w:val="clear" w:color="auto" w:fill="D9D9D9" w:themeFill="background1" w:themeFillShade="D9"/>
      <w:lang w:val="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9147166">
      <w:bodyDiv w:val="1"/>
      <w:marLeft w:val="0"/>
      <w:marRight w:val="0"/>
      <w:marTop w:val="0"/>
      <w:marBottom w:val="0"/>
      <w:divBdr>
        <w:top w:val="none" w:sz="0" w:space="0" w:color="auto"/>
        <w:left w:val="none" w:sz="0" w:space="0" w:color="auto"/>
        <w:bottom w:val="none" w:sz="0" w:space="0" w:color="auto"/>
        <w:right w:val="none" w:sz="0" w:space="0" w:color="auto"/>
      </w:divBdr>
    </w:div>
    <w:div w:id="584412973">
      <w:bodyDiv w:val="1"/>
      <w:marLeft w:val="0"/>
      <w:marRight w:val="0"/>
      <w:marTop w:val="0"/>
      <w:marBottom w:val="0"/>
      <w:divBdr>
        <w:top w:val="none" w:sz="0" w:space="0" w:color="auto"/>
        <w:left w:val="none" w:sz="0" w:space="0" w:color="auto"/>
        <w:bottom w:val="none" w:sz="0" w:space="0" w:color="auto"/>
        <w:right w:val="none" w:sz="0" w:space="0" w:color="auto"/>
      </w:divBdr>
      <w:divsChild>
        <w:div w:id="1873691950">
          <w:marLeft w:val="0"/>
          <w:marRight w:val="0"/>
          <w:marTop w:val="0"/>
          <w:marBottom w:val="0"/>
          <w:divBdr>
            <w:top w:val="none" w:sz="0" w:space="0" w:color="auto"/>
            <w:left w:val="none" w:sz="0" w:space="0" w:color="auto"/>
            <w:bottom w:val="none" w:sz="0" w:space="0" w:color="auto"/>
            <w:right w:val="none" w:sz="0" w:space="0" w:color="auto"/>
          </w:divBdr>
        </w:div>
      </w:divsChild>
    </w:div>
    <w:div w:id="850948389">
      <w:bodyDiv w:val="1"/>
      <w:marLeft w:val="0"/>
      <w:marRight w:val="0"/>
      <w:marTop w:val="0"/>
      <w:marBottom w:val="0"/>
      <w:divBdr>
        <w:top w:val="none" w:sz="0" w:space="0" w:color="auto"/>
        <w:left w:val="none" w:sz="0" w:space="0" w:color="auto"/>
        <w:bottom w:val="none" w:sz="0" w:space="0" w:color="auto"/>
        <w:right w:val="none" w:sz="0" w:space="0" w:color="auto"/>
      </w:divBdr>
    </w:div>
    <w:div w:id="1058672436">
      <w:bodyDiv w:val="1"/>
      <w:marLeft w:val="0"/>
      <w:marRight w:val="0"/>
      <w:marTop w:val="0"/>
      <w:marBottom w:val="0"/>
      <w:divBdr>
        <w:top w:val="none" w:sz="0" w:space="0" w:color="auto"/>
        <w:left w:val="none" w:sz="0" w:space="0" w:color="auto"/>
        <w:bottom w:val="none" w:sz="0" w:space="0" w:color="auto"/>
        <w:right w:val="none" w:sz="0" w:space="0" w:color="auto"/>
      </w:divBdr>
    </w:div>
    <w:div w:id="1315599502">
      <w:bodyDiv w:val="1"/>
      <w:marLeft w:val="0"/>
      <w:marRight w:val="0"/>
      <w:marTop w:val="0"/>
      <w:marBottom w:val="0"/>
      <w:divBdr>
        <w:top w:val="none" w:sz="0" w:space="0" w:color="auto"/>
        <w:left w:val="none" w:sz="0" w:space="0" w:color="auto"/>
        <w:bottom w:val="none" w:sz="0" w:space="0" w:color="auto"/>
        <w:right w:val="none" w:sz="0" w:space="0" w:color="auto"/>
      </w:divBdr>
    </w:div>
    <w:div w:id="1397389675">
      <w:bodyDiv w:val="1"/>
      <w:marLeft w:val="0"/>
      <w:marRight w:val="0"/>
      <w:marTop w:val="0"/>
      <w:marBottom w:val="0"/>
      <w:divBdr>
        <w:top w:val="none" w:sz="0" w:space="0" w:color="auto"/>
        <w:left w:val="none" w:sz="0" w:space="0" w:color="auto"/>
        <w:bottom w:val="none" w:sz="0" w:space="0" w:color="auto"/>
        <w:right w:val="none" w:sz="0" w:space="0" w:color="auto"/>
      </w:divBdr>
    </w:div>
    <w:div w:id="1632203215">
      <w:bodyDiv w:val="1"/>
      <w:marLeft w:val="0"/>
      <w:marRight w:val="0"/>
      <w:marTop w:val="0"/>
      <w:marBottom w:val="0"/>
      <w:divBdr>
        <w:top w:val="none" w:sz="0" w:space="0" w:color="auto"/>
        <w:left w:val="none" w:sz="0" w:space="0" w:color="auto"/>
        <w:bottom w:val="none" w:sz="0" w:space="0" w:color="auto"/>
        <w:right w:val="none" w:sz="0" w:space="0" w:color="auto"/>
      </w:divBdr>
    </w:div>
    <w:div w:id="1903297054">
      <w:bodyDiv w:val="1"/>
      <w:marLeft w:val="0"/>
      <w:marRight w:val="0"/>
      <w:marTop w:val="0"/>
      <w:marBottom w:val="0"/>
      <w:divBdr>
        <w:top w:val="none" w:sz="0" w:space="0" w:color="auto"/>
        <w:left w:val="none" w:sz="0" w:space="0" w:color="auto"/>
        <w:bottom w:val="none" w:sz="0" w:space="0" w:color="auto"/>
        <w:right w:val="none" w:sz="0" w:space="0" w:color="auto"/>
      </w:divBdr>
    </w:div>
    <w:div w:id="2073700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4dsystems.com.au/products/4d-intelligent-hmi-display-modules/gen4-hmi-display-modules" TargetMode="External"/><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theme" Target="theme/theme1.xml"/><Relationship Id="rId21" Type="http://schemas.openxmlformats.org/officeDocument/2006/relationships/image" Target="media/image10.png"/><Relationship Id="rId34" Type="http://schemas.openxmlformats.org/officeDocument/2006/relationships/image" Target="media/image23.pn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JP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4dsystems.com.au/workshop4" TargetMode="External"/><Relationship Id="rId20" Type="http://schemas.openxmlformats.org/officeDocument/2006/relationships/image" Target="media/image9.png"/><Relationship Id="rId29" Type="http://schemas.openxmlformats.org/officeDocument/2006/relationships/image" Target="media/image1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24" Type="http://schemas.openxmlformats.org/officeDocument/2006/relationships/image" Target="media/image13.png"/><Relationship Id="rId32" Type="http://schemas.openxmlformats.org/officeDocument/2006/relationships/image" Target="media/image21.JPG"/><Relationship Id="rId37"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https://4dsystems.com.au/products/accessories" TargetMode="External"/><Relationship Id="rId23" Type="http://schemas.openxmlformats.org/officeDocument/2006/relationships/image" Target="media/image12.png"/><Relationship Id="rId28" Type="http://schemas.openxmlformats.org/officeDocument/2006/relationships/image" Target="media/image17.JPG"/><Relationship Id="rId36" Type="http://schemas.openxmlformats.org/officeDocument/2006/relationships/image" Target="media/image25.JPG"/><Relationship Id="rId10" Type="http://schemas.openxmlformats.org/officeDocument/2006/relationships/image" Target="media/image4.jpeg"/><Relationship Id="rId19" Type="http://schemas.openxmlformats.org/officeDocument/2006/relationships/image" Target="media/image8.png"/><Relationship Id="rId31" Type="http://schemas.openxmlformats.org/officeDocument/2006/relationships/image" Target="media/image20.JP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4dsystems.com.au/products/accessories" TargetMode="External"/><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JPG"/><Relationship Id="rId35" Type="http://schemas.openxmlformats.org/officeDocument/2006/relationships/image" Target="media/image24.png"/><Relationship Id="rId8" Type="http://schemas.openxmlformats.org/officeDocument/2006/relationships/image" Target="media/image2.jpe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4d%20systems%20philippines\4d%20systems\GPIO%20control%20app%20note\GPIObusLED\App%20Notes-Template-New%20Format2.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162285-EC52-4556-B44B-D1251B0F82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App Notes-Template-New Format2.dotm</Template>
  <TotalTime>530</TotalTime>
  <Pages>9</Pages>
  <Words>1639</Words>
  <Characters>9346</Characters>
  <Application>Microsoft Office Word</Application>
  <DocSecurity>0</DocSecurity>
  <Lines>77</Lines>
  <Paragraphs>21</Paragraphs>
  <ScaleCrop>false</ScaleCrop>
  <HeadingPairs>
    <vt:vector size="6" baseType="variant">
      <vt:variant>
        <vt:lpstr>Title</vt:lpstr>
      </vt:variant>
      <vt:variant>
        <vt:i4>1</vt:i4>
      </vt:variant>
      <vt:variant>
        <vt:lpstr>Titre</vt:lpstr>
      </vt:variant>
      <vt:variant>
        <vt:i4>1</vt:i4>
      </vt:variant>
      <vt:variant>
        <vt:lpstr>Titres</vt:lpstr>
      </vt:variant>
      <vt:variant>
        <vt:i4>9</vt:i4>
      </vt:variant>
    </vt:vector>
  </HeadingPairs>
  <TitlesOfParts>
    <vt:vector size="11" baseType="lpstr">
      <vt:lpstr/>
      <vt:lpstr/>
      <vt:lpstr>Description</vt:lpstr>
      <vt:lpstr>Content</vt:lpstr>
      <vt:lpstr>Application Overview</vt:lpstr>
      <vt:lpstr>Setup Procedure</vt:lpstr>
      <vt:lpstr>Simulation Procedure</vt:lpstr>
      <vt:lpstr>    Become Familiar with the 4D-ViSi Environment</vt:lpstr>
      <vt:lpstr>    Create a 4D-ViSi Program File</vt:lpstr>
      <vt:lpstr>Proprietary Information</vt:lpstr>
      <vt:lpstr>Disclaimer of Warranties &amp; Limitation of Liability</vt:lpstr>
    </vt:vector>
  </TitlesOfParts>
  <Company>Hewlett-Packard</Company>
  <LinksUpToDate>false</LinksUpToDate>
  <CharactersWithSpaces>10964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4d-doff</dc:creator>
  <cp:keywords/>
  <dc:description/>
  <cp:lastModifiedBy>Shin Raze</cp:lastModifiedBy>
  <cp:revision>22</cp:revision>
  <cp:lastPrinted>2020-07-03T08:15:00Z</cp:lastPrinted>
  <dcterms:created xsi:type="dcterms:W3CDTF">2020-02-12T07:55:00Z</dcterms:created>
  <dcterms:modified xsi:type="dcterms:W3CDTF">2020-07-03T09:37:00Z</dcterms:modified>
</cp:coreProperties>
</file>