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A14E52" w14:textId="77777777" w:rsidR="00A9042E" w:rsidRDefault="007706E7" w:rsidP="00571ED7">
      <w:pPr>
        <w:spacing w:after="0"/>
        <w:rPr>
          <w:rFonts w:ascii="Sony Sketch EF" w:hAnsi="Sony Sketch EF" w:cs="Sony Sketch EF"/>
          <w:b/>
          <w:sz w:val="52"/>
          <w:szCs w:val="52"/>
        </w:rPr>
      </w:pPr>
      <w:r>
        <w:rPr>
          <w:rFonts w:ascii="Sony Sketch EF" w:hAnsi="Sony Sketch EF" w:cs="Sony Sketch EF"/>
          <w:b/>
          <w:noProof/>
          <w:sz w:val="52"/>
          <w:szCs w:val="52"/>
          <w:lang w:val="en-PH" w:eastAsia="en-PH"/>
        </w:rPr>
        <mc:AlternateContent>
          <mc:Choice Requires="wpg">
            <w:drawing>
              <wp:anchor distT="0" distB="0" distL="114300" distR="114300" simplePos="0" relativeHeight="251725824" behindDoc="0" locked="0" layoutInCell="1" allowOverlap="1" wp14:anchorId="7BA14F56" wp14:editId="440355D8">
                <wp:simplePos x="0" y="0"/>
                <wp:positionH relativeFrom="column">
                  <wp:posOffset>-600635</wp:posOffset>
                </wp:positionH>
                <wp:positionV relativeFrom="paragraph">
                  <wp:posOffset>-1918447</wp:posOffset>
                </wp:positionV>
                <wp:extent cx="10843255" cy="10664825"/>
                <wp:effectExtent l="0" t="0" r="0" b="3175"/>
                <wp:wrapNone/>
                <wp:docPr id="14" name="Group 14"/>
                <wp:cNvGraphicFramePr/>
                <a:graphic xmlns:a="http://schemas.openxmlformats.org/drawingml/2006/main">
                  <a:graphicData uri="http://schemas.microsoft.com/office/word/2010/wordprocessingGroup">
                    <wpg:wgp>
                      <wpg:cNvGrpSpPr/>
                      <wpg:grpSpPr>
                        <a:xfrm>
                          <a:off x="0" y="0"/>
                          <a:ext cx="10843255" cy="10664825"/>
                          <a:chOff x="0" y="0"/>
                          <a:chExt cx="10843255" cy="10664825"/>
                        </a:xfrm>
                      </wpg:grpSpPr>
                      <pic:pic xmlns:pic="http://schemas.openxmlformats.org/drawingml/2006/picture">
                        <pic:nvPicPr>
                          <pic:cNvPr id="33" name="Picture 3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3303900" y="0"/>
                            <a:ext cx="7539355" cy="10664825"/>
                          </a:xfrm>
                          <a:prstGeom prst="rect">
                            <a:avLst/>
                          </a:prstGeom>
                        </pic:spPr>
                      </pic:pic>
                      <pic:pic xmlns:pic="http://schemas.openxmlformats.org/drawingml/2006/picture">
                        <pic:nvPicPr>
                          <pic:cNvPr id="4" name="Picture 4"/>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1551300" y="2371725"/>
                            <a:ext cx="3072765" cy="900430"/>
                          </a:xfrm>
                          <a:prstGeom prst="rect">
                            <a:avLst/>
                          </a:prstGeom>
                        </pic:spPr>
                      </pic:pic>
                      <wps:wsp>
                        <wps:cNvPr id="217" name="Text Box 2"/>
                        <wps:cNvSpPr txBox="1">
                          <a:spLocks noChangeArrowheads="1"/>
                        </wps:cNvSpPr>
                        <wps:spPr bwMode="auto">
                          <a:xfrm>
                            <a:off x="1551300" y="4267200"/>
                            <a:ext cx="5628005" cy="1071880"/>
                          </a:xfrm>
                          <a:prstGeom prst="rect">
                            <a:avLst/>
                          </a:prstGeom>
                          <a:noFill/>
                          <a:ln w="9525">
                            <a:noFill/>
                            <a:miter lim="800000"/>
                            <a:headEnd/>
                            <a:tailEnd/>
                          </a:ln>
                        </wps:spPr>
                        <wps:txbx>
                          <w:txbxContent>
                            <w:p w14:paraId="7BA14F7C" w14:textId="4F010D3E" w:rsidR="00421727" w:rsidRPr="008508CE" w:rsidRDefault="00421727" w:rsidP="00960711">
                              <w:pPr>
                                <w:jc w:val="left"/>
                                <w:rPr>
                                  <w:rFonts w:ascii="Lato" w:hAnsi="Lato"/>
                                  <w:b/>
                                  <w:sz w:val="52"/>
                                  <w:szCs w:val="30"/>
                                </w:rPr>
                              </w:pPr>
                              <w:r>
                                <w:rPr>
                                  <w:rFonts w:ascii="Lato" w:hAnsi="Lato"/>
                                  <w:b/>
                                  <w:sz w:val="52"/>
                                  <w:szCs w:val="30"/>
                                </w:rPr>
                                <w:t xml:space="preserve">Smart Widgets: </w:t>
                              </w:r>
                              <w:r>
                                <w:rPr>
                                  <w:rFonts w:ascii="Lato" w:hAnsi="Lato"/>
                                  <w:b/>
                                  <w:sz w:val="52"/>
                                  <w:szCs w:val="30"/>
                                </w:rPr>
                                <w:br/>
                                <w:t>Knob</w:t>
                              </w:r>
                            </w:p>
                          </w:txbxContent>
                        </wps:txbx>
                        <wps:bodyPr rot="0" vert="horz" wrap="square" lIns="91440" tIns="45720" rIns="91440" bIns="45720" anchor="t" anchorCtr="0">
                          <a:noAutofit/>
                        </wps:bodyPr>
                      </wps:wsp>
                      <wps:wsp>
                        <wps:cNvPr id="10" name="Text Box 2"/>
                        <wps:cNvSpPr txBox="1">
                          <a:spLocks noChangeArrowheads="1"/>
                        </wps:cNvSpPr>
                        <wps:spPr bwMode="auto">
                          <a:xfrm rot="5400000">
                            <a:off x="-4354200" y="4695825"/>
                            <a:ext cx="9716400" cy="1008000"/>
                          </a:xfrm>
                          <a:prstGeom prst="rect">
                            <a:avLst/>
                          </a:prstGeom>
                          <a:solidFill>
                            <a:srgbClr val="C00000"/>
                          </a:solidFill>
                          <a:ln w="9525">
                            <a:noFill/>
                            <a:miter lim="800000"/>
                            <a:headEnd/>
                            <a:tailEnd/>
                          </a:ln>
                        </wps:spPr>
                        <wps:txbx>
                          <w:txbxContent>
                            <w:p w14:paraId="7BA14F7D" w14:textId="77777777" w:rsidR="00421727" w:rsidRPr="007F3391" w:rsidRDefault="00421727" w:rsidP="00C82238">
                              <w:pPr>
                                <w:shd w:val="clear" w:color="auto" w:fill="C00000"/>
                                <w:jc w:val="center"/>
                                <w:rPr>
                                  <w:rFonts w:ascii="Lato Bold" w:hAnsi="Lato Bold" w:cs="Sony Sketch EF"/>
                                  <w:b/>
                                  <w:spacing w:val="100"/>
                                  <w:sz w:val="72"/>
                                  <w:szCs w:val="94"/>
                                </w:rPr>
                              </w:pPr>
                              <w:r w:rsidRPr="007F3391">
                                <w:rPr>
                                  <w:rFonts w:ascii="Lato Bold" w:hAnsi="Lato Bold" w:cs="Sony Sketch EF"/>
                                  <w:b/>
                                  <w:spacing w:val="100"/>
                                  <w:sz w:val="72"/>
                                  <w:szCs w:val="94"/>
                                </w:rPr>
                                <w:t>APPLICATION NOTES</w:t>
                              </w:r>
                            </w:p>
                          </w:txbxContent>
                        </wps:txbx>
                        <wps:bodyPr rot="0" vert="horz" wrap="square" lIns="91440" tIns="45720" rIns="91440" bIns="45720" anchor="ctr" anchorCtr="0">
                          <a:noAutofit/>
                        </wps:bodyPr>
                      </wps:wsp>
                      <wps:wsp>
                        <wps:cNvPr id="11" name="Text Box 2"/>
                        <wps:cNvSpPr txBox="1">
                          <a:spLocks noChangeArrowheads="1"/>
                        </wps:cNvSpPr>
                        <wps:spPr bwMode="auto">
                          <a:xfrm>
                            <a:off x="1551211" y="6115050"/>
                            <a:ext cx="3585566" cy="467360"/>
                          </a:xfrm>
                          <a:prstGeom prst="rect">
                            <a:avLst/>
                          </a:prstGeom>
                          <a:noFill/>
                          <a:ln w="9525">
                            <a:noFill/>
                            <a:miter lim="800000"/>
                            <a:headEnd/>
                            <a:tailEnd/>
                          </a:ln>
                        </wps:spPr>
                        <wps:txbx>
                          <w:txbxContent>
                            <w:p w14:paraId="7BA14F7E" w14:textId="52ABF2EC" w:rsidR="00421727" w:rsidRPr="003B10C9" w:rsidRDefault="00421727" w:rsidP="00960711">
                              <w:pPr>
                                <w:jc w:val="left"/>
                                <w:rPr>
                                  <w:rFonts w:ascii="Lato" w:hAnsi="Lato"/>
                                  <w:b/>
                                  <w:sz w:val="20"/>
                                  <w:szCs w:val="20"/>
                                </w:rPr>
                              </w:pPr>
                              <w:r w:rsidRPr="003B10C9">
                                <w:rPr>
                                  <w:rFonts w:ascii="Lato" w:hAnsi="Lato"/>
                                  <w:sz w:val="20"/>
                                  <w:szCs w:val="20"/>
                                </w:rPr>
                                <w:t>DOCUMENT DATE:</w:t>
                              </w:r>
                              <w:r>
                                <w:rPr>
                                  <w:rFonts w:ascii="Lato" w:hAnsi="Lato"/>
                                  <w:b/>
                                  <w:sz w:val="20"/>
                                  <w:szCs w:val="20"/>
                                </w:rPr>
                                <w:tab/>
                              </w:r>
                              <w:r>
                                <w:rPr>
                                  <w:rFonts w:ascii="Lato" w:hAnsi="Lato"/>
                                  <w:b/>
                                  <w:sz w:val="20"/>
                                  <w:szCs w:val="20"/>
                                </w:rPr>
                                <w:tab/>
                              </w:r>
                              <w:r>
                                <w:rPr>
                                  <w:rFonts w:ascii="Lato Black" w:hAnsi="Lato Black"/>
                                  <w:b/>
                                  <w:sz w:val="20"/>
                                  <w:szCs w:val="20"/>
                                </w:rPr>
                                <w:t>20</w:t>
                              </w:r>
                              <w:r>
                                <w:rPr>
                                  <w:rFonts w:ascii="Lato Black" w:hAnsi="Lato Black"/>
                                  <w:b/>
                                  <w:sz w:val="20"/>
                                  <w:szCs w:val="20"/>
                                  <w:vertAlign w:val="superscript"/>
                                </w:rPr>
                                <w:t>th</w:t>
                              </w:r>
                              <w:r w:rsidRPr="003B10C9">
                                <w:rPr>
                                  <w:rFonts w:ascii="Lato Black" w:hAnsi="Lato Black"/>
                                  <w:b/>
                                  <w:sz w:val="20"/>
                                  <w:szCs w:val="20"/>
                                </w:rPr>
                                <w:t xml:space="preserve"> </w:t>
                              </w:r>
                              <w:r>
                                <w:rPr>
                                  <w:rFonts w:ascii="Lato Black" w:hAnsi="Lato Black"/>
                                  <w:b/>
                                  <w:sz w:val="20"/>
                                  <w:szCs w:val="20"/>
                                </w:rPr>
                                <w:t>FEBRUARY 2020</w:t>
                              </w:r>
                              <w:r w:rsidRPr="003B10C9">
                                <w:rPr>
                                  <w:rFonts w:ascii="Lato Black" w:hAnsi="Lato Black"/>
                                  <w:b/>
                                  <w:sz w:val="20"/>
                                  <w:szCs w:val="20"/>
                                </w:rPr>
                                <w:br/>
                              </w:r>
                              <w:r w:rsidRPr="003B10C9">
                                <w:rPr>
                                  <w:rFonts w:ascii="Lato" w:hAnsi="Lato"/>
                                  <w:sz w:val="20"/>
                                  <w:szCs w:val="20"/>
                                </w:rPr>
                                <w:t>DOCUMENT REVISION:</w:t>
                              </w:r>
                              <w:r>
                                <w:rPr>
                                  <w:rFonts w:ascii="Lato" w:hAnsi="Lato"/>
                                  <w:b/>
                                  <w:sz w:val="20"/>
                                  <w:szCs w:val="20"/>
                                </w:rPr>
                                <w:tab/>
                              </w:r>
                              <w:r>
                                <w:rPr>
                                  <w:rFonts w:ascii="Lato Black" w:hAnsi="Lato Black"/>
                                  <w:b/>
                                  <w:sz w:val="20"/>
                                  <w:szCs w:val="20"/>
                                </w:rPr>
                                <w:t>1.4</w:t>
                              </w:r>
                            </w:p>
                          </w:txbxContent>
                        </wps:txbx>
                        <wps:bodyPr rot="0" vert="horz" wrap="square" lIns="91440" tIns="45720" rIns="91440" bIns="45720" anchor="t" anchorCtr="0">
                          <a:noAutofit/>
                        </wps:bodyPr>
                      </wps:wsp>
                      <wps:wsp>
                        <wps:cNvPr id="32" name="Text Box 2"/>
                        <wps:cNvSpPr txBox="1">
                          <a:spLocks noChangeArrowheads="1"/>
                        </wps:cNvSpPr>
                        <wps:spPr bwMode="auto">
                          <a:xfrm>
                            <a:off x="3380100" y="8048625"/>
                            <a:ext cx="4227195" cy="257175"/>
                          </a:xfrm>
                          <a:prstGeom prst="rect">
                            <a:avLst/>
                          </a:prstGeom>
                          <a:noFill/>
                          <a:ln w="9525">
                            <a:noFill/>
                            <a:miter lim="800000"/>
                            <a:headEnd/>
                            <a:tailEnd/>
                          </a:ln>
                        </wps:spPr>
                        <wps:txbx>
                          <w:txbxContent>
                            <w:p w14:paraId="7BA14F7F" w14:textId="77777777" w:rsidR="00421727" w:rsidRPr="0022195C" w:rsidRDefault="00421727" w:rsidP="009C1316">
                              <w:pPr>
                                <w:jc w:val="center"/>
                                <w:rPr>
                                  <w:rFonts w:ascii="Lato Black" w:hAnsi="Lato Black"/>
                                  <w:spacing w:val="80"/>
                                  <w:sz w:val="18"/>
                                  <w:szCs w:val="20"/>
                                </w:rPr>
                              </w:pPr>
                              <w:r w:rsidRPr="0022195C">
                                <w:rPr>
                                  <w:rFonts w:ascii="Lato Black" w:hAnsi="Lato Black"/>
                                  <w:spacing w:val="80"/>
                                  <w:sz w:val="18"/>
                                  <w:szCs w:val="20"/>
                                </w:rPr>
                                <w:t>WWW.4DSYSTEMS.COM.AU</w:t>
                              </w:r>
                            </w:p>
                          </w:txbxContent>
                        </wps:txbx>
                        <wps:bodyPr rot="0" vert="horz" wrap="square" lIns="91440" tIns="45720" rIns="91440" bIns="45720" anchor="t" anchorCtr="0">
                          <a:noAutofit/>
                        </wps:bodyPr>
                      </wps:wsp>
                    </wpg:wgp>
                  </a:graphicData>
                </a:graphic>
              </wp:anchor>
            </w:drawing>
          </mc:Choice>
          <mc:Fallback>
            <w:pict>
              <v:group w14:anchorId="7BA14F56" id="Group 14" o:spid="_x0000_s1026" style="position:absolute;left:0;text-align:left;margin-left:-47.3pt;margin-top:-151.05pt;width:853.8pt;height:839.75pt;z-index:251725824" coordsize="108432,10664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&#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&#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&#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">
                <v:shape id="Picture 33" o:spid="_x0000_s1027" type="#_x0000_t75" style="position:absolute;left:33039;width:75393;height:10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">
                  <v:imagedata r:id="rId10" o:title=""/>
                </v:shape>
                <v:shape id="Picture 4" o:spid="_x0000_s1028" type="#_x0000_t75" style="position:absolute;left:15513;top:23717;width:30727;height:9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">
                  <v:imagedata r:id="rId11" o:title=""/>
                </v:shape>
                <v:shapetype id="_x0000_t202" coordsize="21600,21600" o:spt="202" path="m,l,21600r21600,l21600,xe">
                  <v:stroke joinstyle="miter"/>
                  <v:path gradientshapeok="t" o:connecttype="rect"/>
                </v:shapetype>
                <v:shape id="_x0000_s1029" type="#_x0000_t202" style="position:absolute;left:15513;top:42672;width:56280;height:10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7BA14F7C" w14:textId="4F010D3E" w:rsidR="00421727" w:rsidRPr="008508CE" w:rsidRDefault="00421727" w:rsidP="00960711">
                        <w:pPr>
                          <w:jc w:val="left"/>
                          <w:rPr>
                            <w:rFonts w:ascii="Lato" w:hAnsi="Lato"/>
                            <w:b/>
                            <w:sz w:val="52"/>
                            <w:szCs w:val="30"/>
                          </w:rPr>
                        </w:pPr>
                        <w:r>
                          <w:rPr>
                            <w:rFonts w:ascii="Lato" w:hAnsi="Lato"/>
                            <w:b/>
                            <w:sz w:val="52"/>
                            <w:szCs w:val="30"/>
                          </w:rPr>
                          <w:t xml:space="preserve">Smart Widgets: </w:t>
                        </w:r>
                        <w:r>
                          <w:rPr>
                            <w:rFonts w:ascii="Lato" w:hAnsi="Lato"/>
                            <w:b/>
                            <w:sz w:val="52"/>
                            <w:szCs w:val="30"/>
                          </w:rPr>
                          <w:br/>
                          <w:t>Knob</w:t>
                        </w:r>
                      </w:p>
                    </w:txbxContent>
                  </v:textbox>
                </v:shape>
                <v:shape id="_x0000_s1030" type="#_x0000_t202" style="position:absolute;left:-43542;top:46958;width:97164;height:1008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" fillcolor="#c00000" stroked="f">
                  <v:textbox>
                    <w:txbxContent>
                      <w:p w14:paraId="7BA14F7D" w14:textId="77777777" w:rsidR="00421727" w:rsidRPr="007F3391" w:rsidRDefault="00421727" w:rsidP="00C82238">
                        <w:pPr>
                          <w:shd w:val="clear" w:color="auto" w:fill="C00000"/>
                          <w:jc w:val="center"/>
                          <w:rPr>
                            <w:rFonts w:ascii="Lato Bold" w:hAnsi="Lato Bold" w:cs="Sony Sketch EF"/>
                            <w:b/>
                            <w:spacing w:val="100"/>
                            <w:sz w:val="72"/>
                            <w:szCs w:val="94"/>
                          </w:rPr>
                        </w:pPr>
                        <w:r w:rsidRPr="007F3391">
                          <w:rPr>
                            <w:rFonts w:ascii="Lato Bold" w:hAnsi="Lato Bold" w:cs="Sony Sketch EF"/>
                            <w:b/>
                            <w:spacing w:val="100"/>
                            <w:sz w:val="72"/>
                            <w:szCs w:val="94"/>
                          </w:rPr>
                          <w:t>APPLICATION NOTES</w:t>
                        </w:r>
                      </w:p>
                    </w:txbxContent>
                  </v:textbox>
                </v:shape>
                <v:shape id="_x0000_s1031" type="#_x0000_t202" style="position:absolute;left:15512;top:61150;width:35855;height:4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7BA14F7E" w14:textId="52ABF2EC" w:rsidR="00421727" w:rsidRPr="003B10C9" w:rsidRDefault="00421727" w:rsidP="00960711">
                        <w:pPr>
                          <w:jc w:val="left"/>
                          <w:rPr>
                            <w:rFonts w:ascii="Lato" w:hAnsi="Lato"/>
                            <w:b/>
                            <w:sz w:val="20"/>
                            <w:szCs w:val="20"/>
                          </w:rPr>
                        </w:pPr>
                        <w:r w:rsidRPr="003B10C9">
                          <w:rPr>
                            <w:rFonts w:ascii="Lato" w:hAnsi="Lato"/>
                            <w:sz w:val="20"/>
                            <w:szCs w:val="20"/>
                          </w:rPr>
                          <w:t>DOCUMENT DATE:</w:t>
                        </w:r>
                        <w:r>
                          <w:rPr>
                            <w:rFonts w:ascii="Lato" w:hAnsi="Lato"/>
                            <w:b/>
                            <w:sz w:val="20"/>
                            <w:szCs w:val="20"/>
                          </w:rPr>
                          <w:tab/>
                        </w:r>
                        <w:r>
                          <w:rPr>
                            <w:rFonts w:ascii="Lato" w:hAnsi="Lato"/>
                            <w:b/>
                            <w:sz w:val="20"/>
                            <w:szCs w:val="20"/>
                          </w:rPr>
                          <w:tab/>
                        </w:r>
                        <w:r>
                          <w:rPr>
                            <w:rFonts w:ascii="Lato Black" w:hAnsi="Lato Black"/>
                            <w:b/>
                            <w:sz w:val="20"/>
                            <w:szCs w:val="20"/>
                          </w:rPr>
                          <w:t>20</w:t>
                        </w:r>
                        <w:r>
                          <w:rPr>
                            <w:rFonts w:ascii="Lato Black" w:hAnsi="Lato Black"/>
                            <w:b/>
                            <w:sz w:val="20"/>
                            <w:szCs w:val="20"/>
                            <w:vertAlign w:val="superscript"/>
                          </w:rPr>
                          <w:t>th</w:t>
                        </w:r>
                        <w:r w:rsidRPr="003B10C9">
                          <w:rPr>
                            <w:rFonts w:ascii="Lato Black" w:hAnsi="Lato Black"/>
                            <w:b/>
                            <w:sz w:val="20"/>
                            <w:szCs w:val="20"/>
                          </w:rPr>
                          <w:t xml:space="preserve"> </w:t>
                        </w:r>
                        <w:r>
                          <w:rPr>
                            <w:rFonts w:ascii="Lato Black" w:hAnsi="Lato Black"/>
                            <w:b/>
                            <w:sz w:val="20"/>
                            <w:szCs w:val="20"/>
                          </w:rPr>
                          <w:t>FEBRUARY 2020</w:t>
                        </w:r>
                        <w:r w:rsidRPr="003B10C9">
                          <w:rPr>
                            <w:rFonts w:ascii="Lato Black" w:hAnsi="Lato Black"/>
                            <w:b/>
                            <w:sz w:val="20"/>
                            <w:szCs w:val="20"/>
                          </w:rPr>
                          <w:br/>
                        </w:r>
                        <w:r w:rsidRPr="003B10C9">
                          <w:rPr>
                            <w:rFonts w:ascii="Lato" w:hAnsi="Lato"/>
                            <w:sz w:val="20"/>
                            <w:szCs w:val="20"/>
                          </w:rPr>
                          <w:t>DOCUMENT REVISION:</w:t>
                        </w:r>
                        <w:r>
                          <w:rPr>
                            <w:rFonts w:ascii="Lato" w:hAnsi="Lato"/>
                            <w:b/>
                            <w:sz w:val="20"/>
                            <w:szCs w:val="20"/>
                          </w:rPr>
                          <w:tab/>
                        </w:r>
                        <w:r>
                          <w:rPr>
                            <w:rFonts w:ascii="Lato Black" w:hAnsi="Lato Black"/>
                            <w:b/>
                            <w:sz w:val="20"/>
                            <w:szCs w:val="20"/>
                          </w:rPr>
                          <w:t>1.4</w:t>
                        </w:r>
                      </w:p>
                    </w:txbxContent>
                  </v:textbox>
                </v:shape>
                <v:shape id="_x0000_s1032" type="#_x0000_t202" style="position:absolute;left:33801;top:80486;width:42271;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7BA14F7F" w14:textId="77777777" w:rsidR="00421727" w:rsidRPr="0022195C" w:rsidRDefault="00421727" w:rsidP="009C1316">
                        <w:pPr>
                          <w:jc w:val="center"/>
                          <w:rPr>
                            <w:rFonts w:ascii="Lato Black" w:hAnsi="Lato Black"/>
                            <w:spacing w:val="80"/>
                            <w:sz w:val="18"/>
                            <w:szCs w:val="20"/>
                          </w:rPr>
                        </w:pPr>
                        <w:r w:rsidRPr="0022195C">
                          <w:rPr>
                            <w:rFonts w:ascii="Lato Black" w:hAnsi="Lato Black"/>
                            <w:spacing w:val="80"/>
                            <w:sz w:val="18"/>
                            <w:szCs w:val="20"/>
                          </w:rPr>
                          <w:t>WWW.4DSYSTEMS.COM.AU</w:t>
                        </w:r>
                      </w:p>
                    </w:txbxContent>
                  </v:textbox>
                </v:shape>
              </v:group>
            </w:pict>
          </mc:Fallback>
        </mc:AlternateContent>
      </w:r>
      <w:r w:rsidR="009A5A84">
        <w:rPr>
          <w:rFonts w:ascii="Sony Sketch EF" w:hAnsi="Sony Sketch EF" w:cs="Sony Sketch EF"/>
          <w:b/>
          <w:sz w:val="52"/>
          <w:szCs w:val="52"/>
        </w:rPr>
        <w:t>`</w:t>
      </w:r>
    </w:p>
    <w:p w14:paraId="7BA14E53" w14:textId="77777777" w:rsidR="003E7DB3" w:rsidRDefault="003E7DB3" w:rsidP="00571ED7">
      <w:pPr>
        <w:spacing w:after="0"/>
        <w:rPr>
          <w:rFonts w:ascii="Sony Sketch EF" w:hAnsi="Sony Sketch EF" w:cs="Sony Sketch EF"/>
          <w:b/>
          <w:sz w:val="52"/>
          <w:szCs w:val="52"/>
        </w:rPr>
      </w:pPr>
    </w:p>
    <w:p w14:paraId="7BA14E54" w14:textId="77777777" w:rsidR="00571ED7" w:rsidRDefault="00571ED7">
      <w:pPr>
        <w:sectPr w:rsidR="00571ED7" w:rsidSect="00D40C0A">
          <w:footerReference w:type="default" r:id="rId12"/>
          <w:pgSz w:w="16838" w:h="11906" w:orient="landscape"/>
          <w:pgMar w:top="720" w:right="720" w:bottom="720" w:left="720" w:header="708" w:footer="708" w:gutter="0"/>
          <w:cols w:space="708"/>
          <w:titlePg/>
          <w:docGrid w:linePitch="360"/>
        </w:sectPr>
      </w:pPr>
    </w:p>
    <w:p w14:paraId="7BA14E55" w14:textId="102EB137" w:rsidR="001567DC" w:rsidRPr="001567DC" w:rsidRDefault="00DE440F" w:rsidP="00E7454A">
      <w:pPr>
        <w:pStyle w:val="Heading1"/>
        <w:ind w:firstLine="142"/>
      </w:pPr>
      <w:bookmarkStart w:id="0" w:name="_Toc33091256"/>
      <w:r w:rsidRPr="00CC2DEA">
        <w:lastRenderedPageBreak/>
        <w:t>Description</w:t>
      </w:r>
      <w:bookmarkEnd w:id="0"/>
    </w:p>
    <w:p w14:paraId="2F75026D" w14:textId="77777777" w:rsidR="00E7454A" w:rsidRDefault="009772B4" w:rsidP="00E7454A">
      <w:r>
        <w:t>This application no</w:t>
      </w:r>
      <w:r w:rsidRPr="00CC2DEA">
        <w:t xml:space="preserve">te </w:t>
      </w:r>
      <w:r>
        <w:t>shows how to create a knob for Picaso</w:t>
      </w:r>
      <w:r w:rsidR="00E7454A">
        <w:t>,</w:t>
      </w:r>
      <w:r>
        <w:t xml:space="preserve"> Diablo16 </w:t>
      </w:r>
      <w:r w:rsidR="00E7454A">
        <w:t xml:space="preserve">and </w:t>
      </w:r>
      <w:proofErr w:type="spellStart"/>
      <w:r w:rsidR="00E7454A">
        <w:t>Pixxi</w:t>
      </w:r>
      <w:proofErr w:type="spellEnd"/>
      <w:r w:rsidR="00E7454A">
        <w:t xml:space="preserve"> </w:t>
      </w:r>
      <w:r>
        <w:t>touch screen display modules</w:t>
      </w:r>
      <w:r w:rsidRPr="00B12ADE">
        <w:t>.</w:t>
      </w:r>
    </w:p>
    <w:p w14:paraId="6CB465B8" w14:textId="36EAD3A2" w:rsidR="00B27A25" w:rsidRDefault="00B27A25" w:rsidP="00E7454A">
      <w:r w:rsidRPr="006E4EA0">
        <w:t>Before getting started, the following are required:</w:t>
      </w:r>
    </w:p>
    <w:p w14:paraId="612E798D" w14:textId="77777777" w:rsidR="00B27A25" w:rsidRDefault="00B27A25" w:rsidP="00B27A25">
      <w:pPr>
        <w:pStyle w:val="Texte"/>
        <w:rPr>
          <w:b/>
          <w:bCs/>
        </w:rPr>
      </w:pPr>
      <w:r w:rsidRPr="00703141">
        <w:rPr>
          <w:b/>
          <w:bCs/>
        </w:rPr>
        <w:t>Hardware</w:t>
      </w:r>
    </w:p>
    <w:p w14:paraId="4EFA0245" w14:textId="77777777" w:rsidR="00B27A25" w:rsidRDefault="00B27A25" w:rsidP="00B27A25">
      <w:pPr>
        <w:pStyle w:val="Texte"/>
        <w:numPr>
          <w:ilvl w:val="0"/>
          <w:numId w:val="23"/>
        </w:numPr>
      </w:pPr>
      <w:r w:rsidRPr="006F3C10">
        <w:t xml:space="preserve">Any </w:t>
      </w:r>
      <w:hyperlink r:id="rId13" w:history="1">
        <w:r w:rsidRPr="006F3C10">
          <w:rPr>
            <w:rStyle w:val="Hyperlink"/>
          </w:rPr>
          <w:t>4D Systems display module</w:t>
        </w:r>
      </w:hyperlink>
      <w:r w:rsidRPr="006F3C10">
        <w:t xml:space="preserve"> powered by any of the following processors</w:t>
      </w:r>
      <w:r>
        <w:t>:</w:t>
      </w:r>
    </w:p>
    <w:p w14:paraId="6835E80E" w14:textId="03AC95F1" w:rsidR="00B27A25" w:rsidRDefault="00B27A25" w:rsidP="00B27A25">
      <w:pPr>
        <w:pStyle w:val="Texte"/>
        <w:numPr>
          <w:ilvl w:val="1"/>
          <w:numId w:val="23"/>
        </w:numPr>
      </w:pPr>
      <w:r>
        <w:t>Diablo16</w:t>
      </w:r>
    </w:p>
    <w:p w14:paraId="0F00FB2C" w14:textId="6116EDC5" w:rsidR="00B27A25" w:rsidRDefault="00B27A25" w:rsidP="00B27A25">
      <w:pPr>
        <w:pStyle w:val="Texte"/>
        <w:numPr>
          <w:ilvl w:val="1"/>
          <w:numId w:val="23"/>
        </w:numPr>
      </w:pPr>
      <w:r>
        <w:t>Picaso</w:t>
      </w:r>
    </w:p>
    <w:p w14:paraId="77145CDD" w14:textId="77777777" w:rsidR="00B27A25" w:rsidRPr="006F3C10" w:rsidRDefault="00B27A25" w:rsidP="00B27A25">
      <w:pPr>
        <w:pStyle w:val="Texte"/>
        <w:numPr>
          <w:ilvl w:val="1"/>
          <w:numId w:val="23"/>
        </w:numPr>
      </w:pPr>
      <w:r>
        <w:t>Pixxi28/44</w:t>
      </w:r>
    </w:p>
    <w:p w14:paraId="633B8D2F" w14:textId="77777777" w:rsidR="00B27A25" w:rsidRPr="00F712F6" w:rsidRDefault="00421727" w:rsidP="00B27A25">
      <w:pPr>
        <w:pStyle w:val="Texte"/>
        <w:numPr>
          <w:ilvl w:val="0"/>
          <w:numId w:val="23"/>
        </w:numPr>
        <w:rPr>
          <w:b/>
          <w:bCs/>
        </w:rPr>
      </w:pPr>
      <w:hyperlink r:id="rId14" w:history="1">
        <w:r w:rsidR="00B27A25" w:rsidRPr="00F712F6">
          <w:rPr>
            <w:rStyle w:val="Hyperlink"/>
          </w:rPr>
          <w:t>Programming Adaptor for target display module</w:t>
        </w:r>
      </w:hyperlink>
    </w:p>
    <w:p w14:paraId="7EA42A7F" w14:textId="77777777" w:rsidR="00B27A25" w:rsidRPr="00973662" w:rsidRDefault="00421727" w:rsidP="00B27A25">
      <w:pPr>
        <w:pStyle w:val="Texte"/>
        <w:numPr>
          <w:ilvl w:val="0"/>
          <w:numId w:val="23"/>
        </w:numPr>
        <w:rPr>
          <w:rStyle w:val="Hyperlink"/>
          <w:b/>
          <w:bCs/>
        </w:rPr>
      </w:pPr>
      <w:hyperlink r:id="rId15" w:history="1">
        <w:r w:rsidR="00B27A25" w:rsidRPr="00F712F6">
          <w:rPr>
            <w:rStyle w:val="Hyperlink"/>
          </w:rPr>
          <w:t>uSD Card</w:t>
        </w:r>
      </w:hyperlink>
    </w:p>
    <w:p w14:paraId="30914962" w14:textId="5A2F8CB2" w:rsidR="00B27A25" w:rsidRPr="006158B4" w:rsidRDefault="00B27A25" w:rsidP="006158B4">
      <w:pPr>
        <w:pStyle w:val="Texte"/>
        <w:numPr>
          <w:ilvl w:val="0"/>
          <w:numId w:val="23"/>
        </w:numPr>
        <w:spacing w:after="240"/>
        <w:rPr>
          <w:b/>
          <w:bCs/>
        </w:rPr>
      </w:pPr>
      <w:r>
        <w:rPr>
          <w:rStyle w:val="Hyperlink"/>
        </w:rPr>
        <w:t>USB Card Reader</w:t>
      </w:r>
    </w:p>
    <w:p w14:paraId="50B9030D" w14:textId="77777777" w:rsidR="00B27A25" w:rsidRDefault="00B27A25" w:rsidP="00B27A25">
      <w:pPr>
        <w:pStyle w:val="Texte"/>
        <w:rPr>
          <w:b/>
          <w:bCs/>
        </w:rPr>
      </w:pPr>
      <w:r w:rsidRPr="00703141">
        <w:rPr>
          <w:b/>
          <w:bCs/>
        </w:rPr>
        <w:t>Software</w:t>
      </w:r>
    </w:p>
    <w:p w14:paraId="64B6EA61" w14:textId="77777777" w:rsidR="00B27A25" w:rsidRPr="006158B4" w:rsidRDefault="00421727" w:rsidP="00B27A25">
      <w:pPr>
        <w:pStyle w:val="Texte"/>
        <w:numPr>
          <w:ilvl w:val="0"/>
          <w:numId w:val="23"/>
        </w:numPr>
        <w:rPr>
          <w:rStyle w:val="Hyperlink"/>
          <w:b/>
          <w:bCs/>
          <w:color w:val="auto"/>
          <w:u w:val="none"/>
        </w:rPr>
      </w:pPr>
      <w:hyperlink r:id="rId16" w:history="1">
        <w:r w:rsidR="00B27A25" w:rsidRPr="00F712F6">
          <w:rPr>
            <w:rStyle w:val="Hyperlink"/>
          </w:rPr>
          <w:t>Workshop4</w:t>
        </w:r>
      </w:hyperlink>
    </w:p>
    <w:p w14:paraId="790543AA" w14:textId="4694238C" w:rsidR="006158B4" w:rsidRPr="006158B4" w:rsidRDefault="006158B4" w:rsidP="006158B4">
      <w:pPr>
        <w:pStyle w:val="Texte"/>
        <w:numPr>
          <w:ilvl w:val="0"/>
          <w:numId w:val="23"/>
        </w:numPr>
        <w:rPr>
          <w:b/>
          <w:bCs/>
        </w:rPr>
      </w:pPr>
      <w:r>
        <w:t xml:space="preserve">This requires the </w:t>
      </w:r>
      <w:r w:rsidRPr="00921D31">
        <w:rPr>
          <w:b/>
        </w:rPr>
        <w:t>PRO</w:t>
      </w:r>
      <w:r>
        <w:t xml:space="preserve"> version of Workshop4</w:t>
      </w:r>
    </w:p>
    <w:p w14:paraId="584A7137" w14:textId="77777777" w:rsidR="00B27A25" w:rsidRDefault="00B27A25" w:rsidP="00B27A25">
      <w:pPr>
        <w:pStyle w:val="Texte"/>
      </w:pPr>
    </w:p>
    <w:p w14:paraId="3AE62CFD" w14:textId="77777777" w:rsidR="00B27A25" w:rsidRDefault="00B27A25" w:rsidP="00B27A25">
      <w:pPr>
        <w:pStyle w:val="Texte"/>
        <w:keepNext/>
      </w:pPr>
      <w:r>
        <w:t xml:space="preserve">This application note comes with one (1) </w:t>
      </w:r>
      <w:proofErr w:type="spellStart"/>
      <w:r>
        <w:t>ViSi</w:t>
      </w:r>
      <w:proofErr w:type="spellEnd"/>
      <w:r>
        <w:t>-Genie project:</w:t>
      </w:r>
    </w:p>
    <w:p w14:paraId="045F95D8" w14:textId="5CAC2331" w:rsidR="00B27A25" w:rsidRDefault="00FF5503" w:rsidP="006158B4">
      <w:pPr>
        <w:pStyle w:val="Texte"/>
        <w:keepNext/>
        <w:numPr>
          <w:ilvl w:val="0"/>
          <w:numId w:val="24"/>
        </w:numPr>
        <w:spacing w:after="240"/>
        <w:ind w:left="426"/>
      </w:pPr>
      <w:r w:rsidRPr="00FF5503">
        <w:t>knob</w:t>
      </w:r>
      <w:r w:rsidR="00B27A25" w:rsidRPr="006306F2">
        <w:t>.4DGenie</w:t>
      </w:r>
    </w:p>
    <w:p w14:paraId="620429CD" w14:textId="77777777" w:rsidR="00B27A25" w:rsidRPr="009E3808" w:rsidRDefault="00B27A25" w:rsidP="00B27A25">
      <w:pPr>
        <w:pStyle w:val="4DNote"/>
      </w:pPr>
      <w:r w:rsidRPr="009E3808">
        <w:t>Using a non-4D programming interface could damage the processor and void the warranty.</w:t>
      </w:r>
    </w:p>
    <w:p w14:paraId="6A736371" w14:textId="77777777" w:rsidR="009772B4" w:rsidRDefault="009772B4" w:rsidP="006158B4">
      <w:pPr>
        <w:spacing w:before="240"/>
      </w:pPr>
      <w:r w:rsidRPr="004D2D47">
        <w:t xml:space="preserve">This application note is applicable to all touch screen 4D displays. However, Smart </w:t>
      </w:r>
      <w:r>
        <w:t>Knob objects</w:t>
      </w:r>
      <w:r w:rsidRPr="004D2D47">
        <w:t xml:space="preserve"> can also be </w:t>
      </w:r>
      <w:r>
        <w:t>uploaded to non-touch displays if really needed.</w:t>
      </w:r>
    </w:p>
    <w:p w14:paraId="7BA14E6B" w14:textId="632327A0" w:rsidR="0039717A" w:rsidRDefault="0039717A" w:rsidP="00E7454A">
      <w:pPr>
        <w:pStyle w:val="Heading1"/>
        <w:ind w:firstLine="142"/>
      </w:pPr>
      <w:bookmarkStart w:id="1" w:name="_Toc33091257"/>
      <w:r>
        <w:t>Content</w:t>
      </w:r>
      <w:bookmarkEnd w:id="1"/>
    </w:p>
    <w:sdt>
      <w:sdtPr>
        <w:rPr>
          <w:rFonts w:asciiTheme="majorHAnsi" w:eastAsiaTheme="majorEastAsia" w:hAnsiTheme="majorHAnsi" w:cstheme="majorBidi"/>
          <w:b w:val="0"/>
          <w:bCs/>
          <w:noProof w:val="0"/>
          <w:color w:val="365F91" w:themeColor="accent1" w:themeShade="BF"/>
          <w:sz w:val="28"/>
          <w:szCs w:val="28"/>
        </w:rPr>
        <w:id w:val="738757189"/>
        <w:docPartObj>
          <w:docPartGallery w:val="Table of Contents"/>
          <w:docPartUnique/>
        </w:docPartObj>
      </w:sdtPr>
      <w:sdtEndPr>
        <w:rPr>
          <w:rFonts w:asciiTheme="minorHAnsi" w:eastAsiaTheme="minorEastAsia" w:hAnsiTheme="minorHAnsi" w:cstheme="minorBidi"/>
          <w:color w:val="auto"/>
          <w:sz w:val="24"/>
          <w:szCs w:val="22"/>
        </w:rPr>
      </w:sdtEndPr>
      <w:sdtContent>
        <w:p w14:paraId="202A7B20" w14:textId="77777777" w:rsidR="00960711" w:rsidRDefault="0039717A">
          <w:pPr>
            <w:pStyle w:val="TOC1"/>
            <w:rPr>
              <w:b w:val="0"/>
              <w:sz w:val="22"/>
              <w:lang w:val="en-PH" w:eastAsia="en-PH"/>
            </w:rPr>
          </w:pPr>
          <w:r>
            <w:fldChar w:fldCharType="begin"/>
          </w:r>
          <w:r>
            <w:instrText xml:space="preserve"> TOC \o "1-3" \h \z \u </w:instrText>
          </w:r>
          <w:r>
            <w:fldChar w:fldCharType="separate"/>
          </w:r>
          <w:hyperlink w:anchor="_Toc33091256" w:history="1">
            <w:r w:rsidR="00960711" w:rsidRPr="00A4524E">
              <w:rPr>
                <w:rStyle w:val="Hyperlink"/>
              </w:rPr>
              <w:t>Description</w:t>
            </w:r>
            <w:r w:rsidR="00960711">
              <w:rPr>
                <w:webHidden/>
              </w:rPr>
              <w:tab/>
            </w:r>
            <w:r w:rsidR="00960711">
              <w:rPr>
                <w:webHidden/>
              </w:rPr>
              <w:fldChar w:fldCharType="begin"/>
            </w:r>
            <w:r w:rsidR="00960711">
              <w:rPr>
                <w:webHidden/>
              </w:rPr>
              <w:instrText xml:space="preserve"> PAGEREF _Toc33091256 \h </w:instrText>
            </w:r>
            <w:r w:rsidR="00960711">
              <w:rPr>
                <w:webHidden/>
              </w:rPr>
            </w:r>
            <w:r w:rsidR="00960711">
              <w:rPr>
                <w:webHidden/>
              </w:rPr>
              <w:fldChar w:fldCharType="separate"/>
            </w:r>
            <w:r w:rsidR="001D6FFA">
              <w:rPr>
                <w:webHidden/>
              </w:rPr>
              <w:t>2</w:t>
            </w:r>
            <w:r w:rsidR="00960711">
              <w:rPr>
                <w:webHidden/>
              </w:rPr>
              <w:fldChar w:fldCharType="end"/>
            </w:r>
          </w:hyperlink>
        </w:p>
        <w:p w14:paraId="18C2391E" w14:textId="77777777" w:rsidR="00960711" w:rsidRDefault="00421727">
          <w:pPr>
            <w:pStyle w:val="TOC1"/>
            <w:rPr>
              <w:b w:val="0"/>
              <w:sz w:val="22"/>
              <w:lang w:val="en-PH" w:eastAsia="en-PH"/>
            </w:rPr>
          </w:pPr>
          <w:hyperlink w:anchor="_Toc33091257" w:history="1">
            <w:r w:rsidR="00960711" w:rsidRPr="00A4524E">
              <w:rPr>
                <w:rStyle w:val="Hyperlink"/>
              </w:rPr>
              <w:t>Content</w:t>
            </w:r>
            <w:r w:rsidR="00960711">
              <w:rPr>
                <w:webHidden/>
              </w:rPr>
              <w:tab/>
            </w:r>
            <w:r w:rsidR="00960711">
              <w:rPr>
                <w:webHidden/>
              </w:rPr>
              <w:fldChar w:fldCharType="begin"/>
            </w:r>
            <w:r w:rsidR="00960711">
              <w:rPr>
                <w:webHidden/>
              </w:rPr>
              <w:instrText xml:space="preserve"> PAGEREF _Toc33091257 \h </w:instrText>
            </w:r>
            <w:r w:rsidR="00960711">
              <w:rPr>
                <w:webHidden/>
              </w:rPr>
            </w:r>
            <w:r w:rsidR="00960711">
              <w:rPr>
                <w:webHidden/>
              </w:rPr>
              <w:fldChar w:fldCharType="separate"/>
            </w:r>
            <w:r w:rsidR="001D6FFA">
              <w:rPr>
                <w:webHidden/>
              </w:rPr>
              <w:t>2</w:t>
            </w:r>
            <w:r w:rsidR="00960711">
              <w:rPr>
                <w:webHidden/>
              </w:rPr>
              <w:fldChar w:fldCharType="end"/>
            </w:r>
          </w:hyperlink>
        </w:p>
        <w:p w14:paraId="6E15FA1B" w14:textId="77777777" w:rsidR="00960711" w:rsidRDefault="00421727">
          <w:pPr>
            <w:pStyle w:val="TOC1"/>
            <w:rPr>
              <w:b w:val="0"/>
              <w:sz w:val="22"/>
              <w:lang w:val="en-PH" w:eastAsia="en-PH"/>
            </w:rPr>
          </w:pPr>
          <w:hyperlink w:anchor="_Toc33091258" w:history="1">
            <w:r w:rsidR="00960711" w:rsidRPr="00A4524E">
              <w:rPr>
                <w:rStyle w:val="Hyperlink"/>
              </w:rPr>
              <w:t>Application Overview</w:t>
            </w:r>
            <w:r w:rsidR="00960711">
              <w:rPr>
                <w:webHidden/>
              </w:rPr>
              <w:tab/>
            </w:r>
            <w:r w:rsidR="00960711">
              <w:rPr>
                <w:webHidden/>
              </w:rPr>
              <w:fldChar w:fldCharType="begin"/>
            </w:r>
            <w:r w:rsidR="00960711">
              <w:rPr>
                <w:webHidden/>
              </w:rPr>
              <w:instrText xml:space="preserve"> PAGEREF _Toc33091258 \h </w:instrText>
            </w:r>
            <w:r w:rsidR="00960711">
              <w:rPr>
                <w:webHidden/>
              </w:rPr>
            </w:r>
            <w:r w:rsidR="00960711">
              <w:rPr>
                <w:webHidden/>
              </w:rPr>
              <w:fldChar w:fldCharType="separate"/>
            </w:r>
            <w:r w:rsidR="001D6FFA">
              <w:rPr>
                <w:webHidden/>
              </w:rPr>
              <w:t>3</w:t>
            </w:r>
            <w:r w:rsidR="00960711">
              <w:rPr>
                <w:webHidden/>
              </w:rPr>
              <w:fldChar w:fldCharType="end"/>
            </w:r>
          </w:hyperlink>
        </w:p>
        <w:p w14:paraId="5C28BF37" w14:textId="77777777" w:rsidR="00960711" w:rsidRDefault="00421727">
          <w:pPr>
            <w:pStyle w:val="TOC1"/>
            <w:rPr>
              <w:b w:val="0"/>
              <w:sz w:val="22"/>
              <w:lang w:val="en-PH" w:eastAsia="en-PH"/>
            </w:rPr>
          </w:pPr>
          <w:hyperlink w:anchor="_Toc33091259" w:history="1">
            <w:r w:rsidR="00960711" w:rsidRPr="00A4524E">
              <w:rPr>
                <w:rStyle w:val="Hyperlink"/>
              </w:rPr>
              <w:t>Setup Procedure</w:t>
            </w:r>
            <w:r w:rsidR="00960711">
              <w:rPr>
                <w:webHidden/>
              </w:rPr>
              <w:tab/>
            </w:r>
            <w:r w:rsidR="00960711">
              <w:rPr>
                <w:webHidden/>
              </w:rPr>
              <w:fldChar w:fldCharType="begin"/>
            </w:r>
            <w:r w:rsidR="00960711">
              <w:rPr>
                <w:webHidden/>
              </w:rPr>
              <w:instrText xml:space="preserve"> PAGEREF _Toc33091259 \h </w:instrText>
            </w:r>
            <w:r w:rsidR="00960711">
              <w:rPr>
                <w:webHidden/>
              </w:rPr>
            </w:r>
            <w:r w:rsidR="00960711">
              <w:rPr>
                <w:webHidden/>
              </w:rPr>
              <w:fldChar w:fldCharType="separate"/>
            </w:r>
            <w:r w:rsidR="001D6FFA">
              <w:rPr>
                <w:webHidden/>
              </w:rPr>
              <w:t>5</w:t>
            </w:r>
            <w:r w:rsidR="00960711">
              <w:rPr>
                <w:webHidden/>
              </w:rPr>
              <w:fldChar w:fldCharType="end"/>
            </w:r>
          </w:hyperlink>
        </w:p>
        <w:p w14:paraId="223C7FEB" w14:textId="77777777" w:rsidR="00960711" w:rsidRDefault="00421727">
          <w:pPr>
            <w:pStyle w:val="TOC1"/>
            <w:rPr>
              <w:b w:val="0"/>
              <w:sz w:val="22"/>
              <w:lang w:val="en-PH" w:eastAsia="en-PH"/>
            </w:rPr>
          </w:pPr>
          <w:hyperlink w:anchor="_Toc33091260" w:history="1">
            <w:r w:rsidR="00960711" w:rsidRPr="00A4524E">
              <w:rPr>
                <w:rStyle w:val="Hyperlink"/>
              </w:rPr>
              <w:t>Create a New Project</w:t>
            </w:r>
            <w:r w:rsidR="00960711">
              <w:rPr>
                <w:webHidden/>
              </w:rPr>
              <w:tab/>
            </w:r>
            <w:r w:rsidR="00960711">
              <w:rPr>
                <w:webHidden/>
              </w:rPr>
              <w:fldChar w:fldCharType="begin"/>
            </w:r>
            <w:r w:rsidR="00960711">
              <w:rPr>
                <w:webHidden/>
              </w:rPr>
              <w:instrText xml:space="preserve"> PAGEREF _Toc33091260 \h </w:instrText>
            </w:r>
            <w:r w:rsidR="00960711">
              <w:rPr>
                <w:webHidden/>
              </w:rPr>
            </w:r>
            <w:r w:rsidR="00960711">
              <w:rPr>
                <w:webHidden/>
              </w:rPr>
              <w:fldChar w:fldCharType="separate"/>
            </w:r>
            <w:r w:rsidR="001D6FFA">
              <w:rPr>
                <w:webHidden/>
              </w:rPr>
              <w:t>5</w:t>
            </w:r>
            <w:r w:rsidR="00960711">
              <w:rPr>
                <w:webHidden/>
              </w:rPr>
              <w:fldChar w:fldCharType="end"/>
            </w:r>
          </w:hyperlink>
        </w:p>
        <w:p w14:paraId="0604132C" w14:textId="77777777" w:rsidR="00960711" w:rsidRDefault="00421727">
          <w:pPr>
            <w:pStyle w:val="TOC1"/>
            <w:rPr>
              <w:b w:val="0"/>
              <w:sz w:val="22"/>
              <w:lang w:val="en-PH" w:eastAsia="en-PH"/>
            </w:rPr>
          </w:pPr>
          <w:hyperlink w:anchor="_Toc33091261" w:history="1">
            <w:r w:rsidR="00960711" w:rsidRPr="00A4524E">
              <w:rPr>
                <w:rStyle w:val="Hyperlink"/>
              </w:rPr>
              <w:t>Design the Project</w:t>
            </w:r>
            <w:r w:rsidR="00960711">
              <w:rPr>
                <w:webHidden/>
              </w:rPr>
              <w:tab/>
            </w:r>
            <w:r w:rsidR="00960711">
              <w:rPr>
                <w:webHidden/>
              </w:rPr>
              <w:fldChar w:fldCharType="begin"/>
            </w:r>
            <w:r w:rsidR="00960711">
              <w:rPr>
                <w:webHidden/>
              </w:rPr>
              <w:instrText xml:space="preserve"> PAGEREF _Toc33091261 \h </w:instrText>
            </w:r>
            <w:r w:rsidR="00960711">
              <w:rPr>
                <w:webHidden/>
              </w:rPr>
            </w:r>
            <w:r w:rsidR="00960711">
              <w:rPr>
                <w:webHidden/>
              </w:rPr>
              <w:fldChar w:fldCharType="separate"/>
            </w:r>
            <w:r w:rsidR="001D6FFA">
              <w:rPr>
                <w:webHidden/>
              </w:rPr>
              <w:t>5</w:t>
            </w:r>
            <w:r w:rsidR="00960711">
              <w:rPr>
                <w:webHidden/>
              </w:rPr>
              <w:fldChar w:fldCharType="end"/>
            </w:r>
          </w:hyperlink>
        </w:p>
        <w:p w14:paraId="65602652" w14:textId="77777777" w:rsidR="00960711" w:rsidRPr="00960711" w:rsidRDefault="00421727" w:rsidP="00960711">
          <w:pPr>
            <w:pStyle w:val="TOC2"/>
            <w:rPr>
              <w:sz w:val="22"/>
              <w:lang w:val="en-PH" w:eastAsia="en-PH"/>
            </w:rPr>
          </w:pPr>
          <w:hyperlink w:anchor="_Toc33091262" w:history="1">
            <w:r w:rsidR="00960711" w:rsidRPr="00960711">
              <w:rPr>
                <w:rStyle w:val="Hyperlink"/>
              </w:rPr>
              <w:t>Add a Smart Knob Object</w:t>
            </w:r>
            <w:r w:rsidR="00960711" w:rsidRPr="00960711">
              <w:rPr>
                <w:webHidden/>
              </w:rPr>
              <w:tab/>
            </w:r>
            <w:r w:rsidR="00960711" w:rsidRPr="00960711">
              <w:rPr>
                <w:webHidden/>
              </w:rPr>
              <w:fldChar w:fldCharType="begin"/>
            </w:r>
            <w:r w:rsidR="00960711" w:rsidRPr="00960711">
              <w:rPr>
                <w:webHidden/>
              </w:rPr>
              <w:instrText xml:space="preserve"> PAGEREF _Toc33091262 \h </w:instrText>
            </w:r>
            <w:r w:rsidR="00960711" w:rsidRPr="00960711">
              <w:rPr>
                <w:webHidden/>
              </w:rPr>
            </w:r>
            <w:r w:rsidR="00960711" w:rsidRPr="00960711">
              <w:rPr>
                <w:webHidden/>
              </w:rPr>
              <w:fldChar w:fldCharType="separate"/>
            </w:r>
            <w:r w:rsidR="001D6FFA">
              <w:rPr>
                <w:webHidden/>
              </w:rPr>
              <w:t>6</w:t>
            </w:r>
            <w:r w:rsidR="00960711" w:rsidRPr="00960711">
              <w:rPr>
                <w:webHidden/>
              </w:rPr>
              <w:fldChar w:fldCharType="end"/>
            </w:r>
          </w:hyperlink>
        </w:p>
        <w:p w14:paraId="34AAFF7E" w14:textId="77777777" w:rsidR="00960711" w:rsidRPr="00960711" w:rsidRDefault="00421727" w:rsidP="00960711">
          <w:pPr>
            <w:pStyle w:val="TOC2"/>
            <w:rPr>
              <w:sz w:val="22"/>
              <w:lang w:val="en-PH" w:eastAsia="en-PH"/>
            </w:rPr>
          </w:pPr>
          <w:hyperlink w:anchor="_Toc33091263" w:history="1">
            <w:r w:rsidR="00960711" w:rsidRPr="00960711">
              <w:rPr>
                <w:rStyle w:val="Hyperlink"/>
              </w:rPr>
              <w:t>Open the Smart Widgets Editor Tool</w:t>
            </w:r>
            <w:r w:rsidR="00960711" w:rsidRPr="00960711">
              <w:rPr>
                <w:webHidden/>
              </w:rPr>
              <w:tab/>
            </w:r>
            <w:r w:rsidR="00960711" w:rsidRPr="00960711">
              <w:rPr>
                <w:webHidden/>
              </w:rPr>
              <w:fldChar w:fldCharType="begin"/>
            </w:r>
            <w:r w:rsidR="00960711" w:rsidRPr="00960711">
              <w:rPr>
                <w:webHidden/>
              </w:rPr>
              <w:instrText xml:space="preserve"> PAGEREF _Toc33091263 \h </w:instrText>
            </w:r>
            <w:r w:rsidR="00960711" w:rsidRPr="00960711">
              <w:rPr>
                <w:webHidden/>
              </w:rPr>
            </w:r>
            <w:r w:rsidR="00960711" w:rsidRPr="00960711">
              <w:rPr>
                <w:webHidden/>
              </w:rPr>
              <w:fldChar w:fldCharType="separate"/>
            </w:r>
            <w:r w:rsidR="001D6FFA">
              <w:rPr>
                <w:webHidden/>
              </w:rPr>
              <w:t>6</w:t>
            </w:r>
            <w:r w:rsidR="00960711" w:rsidRPr="00960711">
              <w:rPr>
                <w:webHidden/>
              </w:rPr>
              <w:fldChar w:fldCharType="end"/>
            </w:r>
          </w:hyperlink>
        </w:p>
        <w:p w14:paraId="1F18473D" w14:textId="77777777" w:rsidR="00960711" w:rsidRPr="00960711" w:rsidRDefault="00421727" w:rsidP="00960711">
          <w:pPr>
            <w:pStyle w:val="TOC2"/>
            <w:rPr>
              <w:sz w:val="22"/>
              <w:lang w:val="en-PH" w:eastAsia="en-PH"/>
            </w:rPr>
          </w:pPr>
          <w:hyperlink w:anchor="_Toc33091264" w:history="1">
            <w:r w:rsidR="00960711" w:rsidRPr="00960711">
              <w:rPr>
                <w:rStyle w:val="Hyperlink"/>
              </w:rPr>
              <w:t>Add a Face or Base Image</w:t>
            </w:r>
            <w:r w:rsidR="00960711" w:rsidRPr="00960711">
              <w:rPr>
                <w:webHidden/>
              </w:rPr>
              <w:tab/>
            </w:r>
            <w:r w:rsidR="00960711" w:rsidRPr="00960711">
              <w:rPr>
                <w:webHidden/>
              </w:rPr>
              <w:fldChar w:fldCharType="begin"/>
            </w:r>
            <w:r w:rsidR="00960711" w:rsidRPr="00960711">
              <w:rPr>
                <w:webHidden/>
              </w:rPr>
              <w:instrText xml:space="preserve"> PAGEREF _Toc33091264 \h </w:instrText>
            </w:r>
            <w:r w:rsidR="00960711" w:rsidRPr="00960711">
              <w:rPr>
                <w:webHidden/>
              </w:rPr>
            </w:r>
            <w:r w:rsidR="00960711" w:rsidRPr="00960711">
              <w:rPr>
                <w:webHidden/>
              </w:rPr>
              <w:fldChar w:fldCharType="separate"/>
            </w:r>
            <w:r w:rsidR="001D6FFA">
              <w:rPr>
                <w:webHidden/>
              </w:rPr>
              <w:t>7</w:t>
            </w:r>
            <w:r w:rsidR="00960711" w:rsidRPr="00960711">
              <w:rPr>
                <w:webHidden/>
              </w:rPr>
              <w:fldChar w:fldCharType="end"/>
            </w:r>
          </w:hyperlink>
        </w:p>
        <w:p w14:paraId="0171A710" w14:textId="77777777" w:rsidR="00960711" w:rsidRPr="00960711" w:rsidRDefault="00421727" w:rsidP="00960711">
          <w:pPr>
            <w:pStyle w:val="TOC2"/>
            <w:rPr>
              <w:sz w:val="22"/>
              <w:lang w:val="en-PH" w:eastAsia="en-PH"/>
            </w:rPr>
          </w:pPr>
          <w:hyperlink w:anchor="_Toc33091265" w:history="1">
            <w:r w:rsidR="00960711" w:rsidRPr="00960711">
              <w:rPr>
                <w:rStyle w:val="Hyperlink"/>
              </w:rPr>
              <w:t>Add a Manipulated Image to Layer 1</w:t>
            </w:r>
            <w:r w:rsidR="00960711" w:rsidRPr="00960711">
              <w:rPr>
                <w:webHidden/>
              </w:rPr>
              <w:tab/>
            </w:r>
            <w:r w:rsidR="00960711" w:rsidRPr="00960711">
              <w:rPr>
                <w:webHidden/>
              </w:rPr>
              <w:fldChar w:fldCharType="begin"/>
            </w:r>
            <w:r w:rsidR="00960711" w:rsidRPr="00960711">
              <w:rPr>
                <w:webHidden/>
              </w:rPr>
              <w:instrText xml:space="preserve"> PAGEREF _Toc33091265 \h </w:instrText>
            </w:r>
            <w:r w:rsidR="00960711" w:rsidRPr="00960711">
              <w:rPr>
                <w:webHidden/>
              </w:rPr>
            </w:r>
            <w:r w:rsidR="00960711" w:rsidRPr="00960711">
              <w:rPr>
                <w:webHidden/>
              </w:rPr>
              <w:fldChar w:fldCharType="separate"/>
            </w:r>
            <w:r w:rsidR="001D6FFA">
              <w:rPr>
                <w:webHidden/>
              </w:rPr>
              <w:t>9</w:t>
            </w:r>
            <w:r w:rsidR="00960711" w:rsidRPr="00960711">
              <w:rPr>
                <w:webHidden/>
              </w:rPr>
              <w:fldChar w:fldCharType="end"/>
            </w:r>
          </w:hyperlink>
        </w:p>
        <w:p w14:paraId="0022B143" w14:textId="77777777" w:rsidR="00960711" w:rsidRPr="00960711" w:rsidRDefault="00421727" w:rsidP="00960711">
          <w:pPr>
            <w:pStyle w:val="TOC2"/>
            <w:rPr>
              <w:sz w:val="22"/>
              <w:lang w:val="en-PH" w:eastAsia="en-PH"/>
            </w:rPr>
          </w:pPr>
          <w:hyperlink w:anchor="_Toc33091266" w:history="1">
            <w:r w:rsidR="00960711" w:rsidRPr="00960711">
              <w:rPr>
                <w:rStyle w:val="Hyperlink"/>
              </w:rPr>
              <w:t>Rotation Point of an Image</w:t>
            </w:r>
            <w:r w:rsidR="00960711" w:rsidRPr="00960711">
              <w:rPr>
                <w:webHidden/>
              </w:rPr>
              <w:tab/>
            </w:r>
            <w:r w:rsidR="00960711" w:rsidRPr="00960711">
              <w:rPr>
                <w:webHidden/>
              </w:rPr>
              <w:fldChar w:fldCharType="begin"/>
            </w:r>
            <w:r w:rsidR="00960711" w:rsidRPr="00960711">
              <w:rPr>
                <w:webHidden/>
              </w:rPr>
              <w:instrText xml:space="preserve"> PAGEREF _Toc33091266 \h </w:instrText>
            </w:r>
            <w:r w:rsidR="00960711" w:rsidRPr="00960711">
              <w:rPr>
                <w:webHidden/>
              </w:rPr>
            </w:r>
            <w:r w:rsidR="00960711" w:rsidRPr="00960711">
              <w:rPr>
                <w:webHidden/>
              </w:rPr>
              <w:fldChar w:fldCharType="separate"/>
            </w:r>
            <w:r w:rsidR="001D6FFA">
              <w:rPr>
                <w:webHidden/>
              </w:rPr>
              <w:t>9</w:t>
            </w:r>
            <w:r w:rsidR="00960711" w:rsidRPr="00960711">
              <w:rPr>
                <w:webHidden/>
              </w:rPr>
              <w:fldChar w:fldCharType="end"/>
            </w:r>
          </w:hyperlink>
        </w:p>
        <w:p w14:paraId="4DF6FD67" w14:textId="77777777" w:rsidR="00960711" w:rsidRPr="00960711" w:rsidRDefault="00421727" w:rsidP="00960711">
          <w:pPr>
            <w:pStyle w:val="TOC2"/>
            <w:rPr>
              <w:sz w:val="22"/>
              <w:lang w:val="en-PH" w:eastAsia="en-PH"/>
            </w:rPr>
          </w:pPr>
          <w:hyperlink w:anchor="_Toc33091267" w:history="1">
            <w:r w:rsidR="00960711" w:rsidRPr="00960711">
              <w:rPr>
                <w:rStyle w:val="Hyperlink"/>
              </w:rPr>
              <w:t>Location of an Image in the Working Area</w:t>
            </w:r>
            <w:r w:rsidR="00960711" w:rsidRPr="00960711">
              <w:rPr>
                <w:webHidden/>
              </w:rPr>
              <w:tab/>
            </w:r>
            <w:r w:rsidR="00960711" w:rsidRPr="00960711">
              <w:rPr>
                <w:webHidden/>
              </w:rPr>
              <w:fldChar w:fldCharType="begin"/>
            </w:r>
            <w:r w:rsidR="00960711" w:rsidRPr="00960711">
              <w:rPr>
                <w:webHidden/>
              </w:rPr>
              <w:instrText xml:space="preserve"> PAGEREF _Toc33091267 \h </w:instrText>
            </w:r>
            <w:r w:rsidR="00960711" w:rsidRPr="00960711">
              <w:rPr>
                <w:webHidden/>
              </w:rPr>
            </w:r>
            <w:r w:rsidR="00960711" w:rsidRPr="00960711">
              <w:rPr>
                <w:webHidden/>
              </w:rPr>
              <w:fldChar w:fldCharType="separate"/>
            </w:r>
            <w:r w:rsidR="001D6FFA">
              <w:rPr>
                <w:webHidden/>
              </w:rPr>
              <w:t>10</w:t>
            </w:r>
            <w:r w:rsidR="00960711" w:rsidRPr="00960711">
              <w:rPr>
                <w:webHidden/>
              </w:rPr>
              <w:fldChar w:fldCharType="end"/>
            </w:r>
          </w:hyperlink>
        </w:p>
        <w:p w14:paraId="17644840" w14:textId="77777777" w:rsidR="00960711" w:rsidRPr="00960711" w:rsidRDefault="00421727" w:rsidP="00960711">
          <w:pPr>
            <w:pStyle w:val="TOC2"/>
            <w:rPr>
              <w:sz w:val="22"/>
              <w:lang w:val="en-PH" w:eastAsia="en-PH"/>
            </w:rPr>
          </w:pPr>
          <w:hyperlink w:anchor="_Toc33091268" w:history="1">
            <w:r w:rsidR="00960711" w:rsidRPr="00960711">
              <w:rPr>
                <w:rStyle w:val="Hyperlink"/>
              </w:rPr>
              <w:t>Change the Rotation Point of the Image on Layer 1</w:t>
            </w:r>
            <w:r w:rsidR="00960711" w:rsidRPr="00960711">
              <w:rPr>
                <w:webHidden/>
              </w:rPr>
              <w:tab/>
            </w:r>
            <w:r w:rsidR="00960711" w:rsidRPr="00960711">
              <w:rPr>
                <w:webHidden/>
              </w:rPr>
              <w:fldChar w:fldCharType="begin"/>
            </w:r>
            <w:r w:rsidR="00960711" w:rsidRPr="00960711">
              <w:rPr>
                <w:webHidden/>
              </w:rPr>
              <w:instrText xml:space="preserve"> PAGEREF _Toc33091268 \h </w:instrText>
            </w:r>
            <w:r w:rsidR="00960711" w:rsidRPr="00960711">
              <w:rPr>
                <w:webHidden/>
              </w:rPr>
            </w:r>
            <w:r w:rsidR="00960711" w:rsidRPr="00960711">
              <w:rPr>
                <w:webHidden/>
              </w:rPr>
              <w:fldChar w:fldCharType="separate"/>
            </w:r>
            <w:r w:rsidR="001D6FFA">
              <w:rPr>
                <w:webHidden/>
              </w:rPr>
              <w:t>11</w:t>
            </w:r>
            <w:r w:rsidR="00960711" w:rsidRPr="00960711">
              <w:rPr>
                <w:webHidden/>
              </w:rPr>
              <w:fldChar w:fldCharType="end"/>
            </w:r>
          </w:hyperlink>
        </w:p>
        <w:p w14:paraId="7D347592" w14:textId="77777777" w:rsidR="00960711" w:rsidRPr="00960711" w:rsidRDefault="00421727" w:rsidP="00960711">
          <w:pPr>
            <w:pStyle w:val="TOC2"/>
            <w:rPr>
              <w:sz w:val="22"/>
              <w:lang w:val="en-PH" w:eastAsia="en-PH"/>
            </w:rPr>
          </w:pPr>
          <w:hyperlink w:anchor="_Toc33091269" w:history="1">
            <w:r w:rsidR="00960711" w:rsidRPr="00960711">
              <w:rPr>
                <w:rStyle w:val="Hyperlink"/>
              </w:rPr>
              <w:t>Center the Rotation Point on the Working Area</w:t>
            </w:r>
            <w:r w:rsidR="00960711" w:rsidRPr="00960711">
              <w:rPr>
                <w:webHidden/>
              </w:rPr>
              <w:tab/>
            </w:r>
            <w:r w:rsidR="00960711" w:rsidRPr="00960711">
              <w:rPr>
                <w:webHidden/>
              </w:rPr>
              <w:fldChar w:fldCharType="begin"/>
            </w:r>
            <w:r w:rsidR="00960711" w:rsidRPr="00960711">
              <w:rPr>
                <w:webHidden/>
              </w:rPr>
              <w:instrText xml:space="preserve"> PAGEREF _Toc33091269 \h </w:instrText>
            </w:r>
            <w:r w:rsidR="00960711" w:rsidRPr="00960711">
              <w:rPr>
                <w:webHidden/>
              </w:rPr>
            </w:r>
            <w:r w:rsidR="00960711" w:rsidRPr="00960711">
              <w:rPr>
                <w:webHidden/>
              </w:rPr>
              <w:fldChar w:fldCharType="separate"/>
            </w:r>
            <w:r w:rsidR="001D6FFA">
              <w:rPr>
                <w:webHidden/>
              </w:rPr>
              <w:t>12</w:t>
            </w:r>
            <w:r w:rsidR="00960711" w:rsidRPr="00960711">
              <w:rPr>
                <w:webHidden/>
              </w:rPr>
              <w:fldChar w:fldCharType="end"/>
            </w:r>
          </w:hyperlink>
        </w:p>
        <w:p w14:paraId="608F5653" w14:textId="77777777" w:rsidR="00960711" w:rsidRPr="00960711" w:rsidRDefault="00421727" w:rsidP="00960711">
          <w:pPr>
            <w:pStyle w:val="TOC2"/>
            <w:rPr>
              <w:sz w:val="22"/>
              <w:lang w:val="en-PH" w:eastAsia="en-PH"/>
            </w:rPr>
          </w:pPr>
          <w:hyperlink w:anchor="_Toc33091270" w:history="1">
            <w:r w:rsidR="00960711" w:rsidRPr="00960711">
              <w:rPr>
                <w:rStyle w:val="Hyperlink"/>
              </w:rPr>
              <w:t>Set the Minimum and Maximum Angles of Rotation</w:t>
            </w:r>
            <w:r w:rsidR="00960711" w:rsidRPr="00960711">
              <w:rPr>
                <w:webHidden/>
              </w:rPr>
              <w:tab/>
            </w:r>
            <w:r w:rsidR="00960711" w:rsidRPr="00960711">
              <w:rPr>
                <w:webHidden/>
              </w:rPr>
              <w:fldChar w:fldCharType="begin"/>
            </w:r>
            <w:r w:rsidR="00960711" w:rsidRPr="00960711">
              <w:rPr>
                <w:webHidden/>
              </w:rPr>
              <w:instrText xml:space="preserve"> PAGEREF _Toc33091270 \h </w:instrText>
            </w:r>
            <w:r w:rsidR="00960711" w:rsidRPr="00960711">
              <w:rPr>
                <w:webHidden/>
              </w:rPr>
            </w:r>
            <w:r w:rsidR="00960711" w:rsidRPr="00960711">
              <w:rPr>
                <w:webHidden/>
              </w:rPr>
              <w:fldChar w:fldCharType="separate"/>
            </w:r>
            <w:r w:rsidR="001D6FFA">
              <w:rPr>
                <w:webHidden/>
              </w:rPr>
              <w:t>12</w:t>
            </w:r>
            <w:r w:rsidR="00960711" w:rsidRPr="00960711">
              <w:rPr>
                <w:webHidden/>
              </w:rPr>
              <w:fldChar w:fldCharType="end"/>
            </w:r>
          </w:hyperlink>
        </w:p>
        <w:p w14:paraId="75EFAAC1" w14:textId="77777777" w:rsidR="00960711" w:rsidRPr="00960711" w:rsidRDefault="00421727" w:rsidP="00960711">
          <w:pPr>
            <w:pStyle w:val="TOC2"/>
            <w:rPr>
              <w:sz w:val="22"/>
              <w:lang w:val="en-PH" w:eastAsia="en-PH"/>
            </w:rPr>
          </w:pPr>
          <w:hyperlink w:anchor="_Toc33091271" w:history="1">
            <w:r w:rsidR="00960711" w:rsidRPr="00960711">
              <w:rPr>
                <w:rStyle w:val="Hyperlink"/>
              </w:rPr>
              <w:t>The Need for Multiple Frames</w:t>
            </w:r>
            <w:r w:rsidR="00960711" w:rsidRPr="00960711">
              <w:rPr>
                <w:webHidden/>
              </w:rPr>
              <w:tab/>
            </w:r>
            <w:r w:rsidR="00960711" w:rsidRPr="00960711">
              <w:rPr>
                <w:webHidden/>
              </w:rPr>
              <w:fldChar w:fldCharType="begin"/>
            </w:r>
            <w:r w:rsidR="00960711" w:rsidRPr="00960711">
              <w:rPr>
                <w:webHidden/>
              </w:rPr>
              <w:instrText xml:space="preserve"> PAGEREF _Toc33091271 \h </w:instrText>
            </w:r>
            <w:r w:rsidR="00960711" w:rsidRPr="00960711">
              <w:rPr>
                <w:webHidden/>
              </w:rPr>
            </w:r>
            <w:r w:rsidR="00960711" w:rsidRPr="00960711">
              <w:rPr>
                <w:webHidden/>
              </w:rPr>
              <w:fldChar w:fldCharType="separate"/>
            </w:r>
            <w:r w:rsidR="001D6FFA">
              <w:rPr>
                <w:webHidden/>
              </w:rPr>
              <w:t>13</w:t>
            </w:r>
            <w:r w:rsidR="00960711" w:rsidRPr="00960711">
              <w:rPr>
                <w:webHidden/>
              </w:rPr>
              <w:fldChar w:fldCharType="end"/>
            </w:r>
          </w:hyperlink>
        </w:p>
        <w:p w14:paraId="0676B0F1" w14:textId="77777777" w:rsidR="00960711" w:rsidRPr="00960711" w:rsidRDefault="00421727" w:rsidP="00960711">
          <w:pPr>
            <w:pStyle w:val="TOC2"/>
            <w:rPr>
              <w:sz w:val="22"/>
              <w:lang w:val="en-PH" w:eastAsia="en-PH"/>
            </w:rPr>
          </w:pPr>
          <w:hyperlink w:anchor="_Toc33091272" w:history="1">
            <w:r w:rsidR="00960711" w:rsidRPr="00960711">
              <w:rPr>
                <w:rStyle w:val="Hyperlink"/>
              </w:rPr>
              <w:t>Set the Minimum and Maximum Values</w:t>
            </w:r>
            <w:r w:rsidR="00960711" w:rsidRPr="00960711">
              <w:rPr>
                <w:webHidden/>
              </w:rPr>
              <w:tab/>
            </w:r>
            <w:r w:rsidR="00960711" w:rsidRPr="00960711">
              <w:rPr>
                <w:webHidden/>
              </w:rPr>
              <w:fldChar w:fldCharType="begin"/>
            </w:r>
            <w:r w:rsidR="00960711" w:rsidRPr="00960711">
              <w:rPr>
                <w:webHidden/>
              </w:rPr>
              <w:instrText xml:space="preserve"> PAGEREF _Toc33091272 \h </w:instrText>
            </w:r>
            <w:r w:rsidR="00960711" w:rsidRPr="00960711">
              <w:rPr>
                <w:webHidden/>
              </w:rPr>
            </w:r>
            <w:r w:rsidR="00960711" w:rsidRPr="00960711">
              <w:rPr>
                <w:webHidden/>
              </w:rPr>
              <w:fldChar w:fldCharType="separate"/>
            </w:r>
            <w:r w:rsidR="001D6FFA">
              <w:rPr>
                <w:webHidden/>
              </w:rPr>
              <w:t>14</w:t>
            </w:r>
            <w:r w:rsidR="00960711" w:rsidRPr="00960711">
              <w:rPr>
                <w:webHidden/>
              </w:rPr>
              <w:fldChar w:fldCharType="end"/>
            </w:r>
          </w:hyperlink>
        </w:p>
        <w:p w14:paraId="126EC6B9" w14:textId="77777777" w:rsidR="00960711" w:rsidRPr="00960711" w:rsidRDefault="00421727" w:rsidP="00960711">
          <w:pPr>
            <w:pStyle w:val="TOC2"/>
            <w:rPr>
              <w:sz w:val="22"/>
              <w:lang w:val="en-PH" w:eastAsia="en-PH"/>
            </w:rPr>
          </w:pPr>
          <w:hyperlink w:anchor="_Toc33091273" w:history="1">
            <w:r w:rsidR="00960711" w:rsidRPr="00960711">
              <w:rPr>
                <w:rStyle w:val="Hyperlink"/>
              </w:rPr>
              <w:t>Check the Generated Frames</w:t>
            </w:r>
            <w:r w:rsidR="00960711" w:rsidRPr="00960711">
              <w:rPr>
                <w:webHidden/>
              </w:rPr>
              <w:tab/>
            </w:r>
            <w:r w:rsidR="00960711" w:rsidRPr="00960711">
              <w:rPr>
                <w:webHidden/>
              </w:rPr>
              <w:fldChar w:fldCharType="begin"/>
            </w:r>
            <w:r w:rsidR="00960711" w:rsidRPr="00960711">
              <w:rPr>
                <w:webHidden/>
              </w:rPr>
              <w:instrText xml:space="preserve"> PAGEREF _Toc33091273 \h </w:instrText>
            </w:r>
            <w:r w:rsidR="00960711" w:rsidRPr="00960711">
              <w:rPr>
                <w:webHidden/>
              </w:rPr>
            </w:r>
            <w:r w:rsidR="00960711" w:rsidRPr="00960711">
              <w:rPr>
                <w:webHidden/>
              </w:rPr>
              <w:fldChar w:fldCharType="separate"/>
            </w:r>
            <w:r w:rsidR="001D6FFA">
              <w:rPr>
                <w:webHidden/>
              </w:rPr>
              <w:t>15</w:t>
            </w:r>
            <w:r w:rsidR="00960711" w:rsidRPr="00960711">
              <w:rPr>
                <w:webHidden/>
              </w:rPr>
              <w:fldChar w:fldCharType="end"/>
            </w:r>
          </w:hyperlink>
        </w:p>
        <w:p w14:paraId="3ECA7163" w14:textId="77777777" w:rsidR="00960711" w:rsidRPr="00960711" w:rsidRDefault="00421727" w:rsidP="00960711">
          <w:pPr>
            <w:pStyle w:val="TOC2"/>
            <w:rPr>
              <w:sz w:val="22"/>
              <w:lang w:val="en-PH" w:eastAsia="en-PH"/>
            </w:rPr>
          </w:pPr>
          <w:hyperlink w:anchor="_Toc33091274" w:history="1">
            <w:r w:rsidR="00960711" w:rsidRPr="00960711">
              <w:rPr>
                <w:rStyle w:val="Hyperlink"/>
              </w:rPr>
              <w:t>Add an Indicator Image to Layer 3</w:t>
            </w:r>
            <w:r w:rsidR="00960711" w:rsidRPr="00960711">
              <w:rPr>
                <w:webHidden/>
              </w:rPr>
              <w:tab/>
            </w:r>
            <w:r w:rsidR="00960711" w:rsidRPr="00960711">
              <w:rPr>
                <w:webHidden/>
              </w:rPr>
              <w:fldChar w:fldCharType="begin"/>
            </w:r>
            <w:r w:rsidR="00960711" w:rsidRPr="00960711">
              <w:rPr>
                <w:webHidden/>
              </w:rPr>
              <w:instrText xml:space="preserve"> PAGEREF _Toc33091274 \h </w:instrText>
            </w:r>
            <w:r w:rsidR="00960711" w:rsidRPr="00960711">
              <w:rPr>
                <w:webHidden/>
              </w:rPr>
            </w:r>
            <w:r w:rsidR="00960711" w:rsidRPr="00960711">
              <w:rPr>
                <w:webHidden/>
              </w:rPr>
              <w:fldChar w:fldCharType="separate"/>
            </w:r>
            <w:r w:rsidR="001D6FFA">
              <w:rPr>
                <w:webHidden/>
              </w:rPr>
              <w:t>16</w:t>
            </w:r>
            <w:r w:rsidR="00960711" w:rsidRPr="00960711">
              <w:rPr>
                <w:webHidden/>
              </w:rPr>
              <w:fldChar w:fldCharType="end"/>
            </w:r>
          </w:hyperlink>
        </w:p>
        <w:p w14:paraId="776CB60F" w14:textId="77777777" w:rsidR="00960711" w:rsidRPr="00960711" w:rsidRDefault="00421727" w:rsidP="00960711">
          <w:pPr>
            <w:pStyle w:val="TOC2"/>
            <w:rPr>
              <w:sz w:val="22"/>
              <w:lang w:val="en-PH" w:eastAsia="en-PH"/>
            </w:rPr>
          </w:pPr>
          <w:hyperlink w:anchor="_Toc33091275" w:history="1">
            <w:r w:rsidR="00960711" w:rsidRPr="00960711">
              <w:rPr>
                <w:rStyle w:val="Hyperlink"/>
              </w:rPr>
              <w:t>Link Layer 1 and Layer 3</w:t>
            </w:r>
            <w:r w:rsidR="00960711" w:rsidRPr="00960711">
              <w:rPr>
                <w:webHidden/>
              </w:rPr>
              <w:tab/>
            </w:r>
            <w:r w:rsidR="00960711" w:rsidRPr="00960711">
              <w:rPr>
                <w:webHidden/>
              </w:rPr>
              <w:fldChar w:fldCharType="begin"/>
            </w:r>
            <w:r w:rsidR="00960711" w:rsidRPr="00960711">
              <w:rPr>
                <w:webHidden/>
              </w:rPr>
              <w:instrText xml:space="preserve"> PAGEREF _Toc33091275 \h </w:instrText>
            </w:r>
            <w:r w:rsidR="00960711" w:rsidRPr="00960711">
              <w:rPr>
                <w:webHidden/>
              </w:rPr>
            </w:r>
            <w:r w:rsidR="00960711" w:rsidRPr="00960711">
              <w:rPr>
                <w:webHidden/>
              </w:rPr>
              <w:fldChar w:fldCharType="separate"/>
            </w:r>
            <w:r w:rsidR="001D6FFA">
              <w:rPr>
                <w:webHidden/>
              </w:rPr>
              <w:t>18</w:t>
            </w:r>
            <w:r w:rsidR="00960711" w:rsidRPr="00960711">
              <w:rPr>
                <w:webHidden/>
              </w:rPr>
              <w:fldChar w:fldCharType="end"/>
            </w:r>
          </w:hyperlink>
        </w:p>
        <w:p w14:paraId="20914826" w14:textId="77777777" w:rsidR="00960711" w:rsidRPr="00960711" w:rsidRDefault="00421727" w:rsidP="00960711">
          <w:pPr>
            <w:pStyle w:val="TOC2"/>
            <w:rPr>
              <w:sz w:val="22"/>
              <w:lang w:val="en-PH" w:eastAsia="en-PH"/>
            </w:rPr>
          </w:pPr>
          <w:hyperlink w:anchor="_Toc33091276" w:history="1">
            <w:r w:rsidR="00960711" w:rsidRPr="00960711">
              <w:rPr>
                <w:rStyle w:val="Hyperlink"/>
              </w:rPr>
              <w:t>Add Static Images to Layer 2</w:t>
            </w:r>
            <w:r w:rsidR="00960711" w:rsidRPr="00960711">
              <w:rPr>
                <w:webHidden/>
              </w:rPr>
              <w:tab/>
            </w:r>
            <w:r w:rsidR="00960711" w:rsidRPr="00960711">
              <w:rPr>
                <w:webHidden/>
              </w:rPr>
              <w:fldChar w:fldCharType="begin"/>
            </w:r>
            <w:r w:rsidR="00960711" w:rsidRPr="00960711">
              <w:rPr>
                <w:webHidden/>
              </w:rPr>
              <w:instrText xml:space="preserve"> PAGEREF _Toc33091276 \h </w:instrText>
            </w:r>
            <w:r w:rsidR="00960711" w:rsidRPr="00960711">
              <w:rPr>
                <w:webHidden/>
              </w:rPr>
            </w:r>
            <w:r w:rsidR="00960711" w:rsidRPr="00960711">
              <w:rPr>
                <w:webHidden/>
              </w:rPr>
              <w:fldChar w:fldCharType="separate"/>
            </w:r>
            <w:r w:rsidR="001D6FFA">
              <w:rPr>
                <w:webHidden/>
              </w:rPr>
              <w:t>20</w:t>
            </w:r>
            <w:r w:rsidR="00960711" w:rsidRPr="00960711">
              <w:rPr>
                <w:webHidden/>
              </w:rPr>
              <w:fldChar w:fldCharType="end"/>
            </w:r>
          </w:hyperlink>
        </w:p>
        <w:p w14:paraId="0089A676" w14:textId="77777777" w:rsidR="00960711" w:rsidRPr="00960711" w:rsidRDefault="00421727" w:rsidP="00960711">
          <w:pPr>
            <w:pStyle w:val="TOC2"/>
            <w:rPr>
              <w:sz w:val="20"/>
              <w:lang w:val="en-PH" w:eastAsia="en-PH"/>
            </w:rPr>
          </w:pPr>
          <w:hyperlink w:anchor="_Toc33091277" w:history="1">
            <w:r w:rsidR="00960711" w:rsidRPr="00960711">
              <w:rPr>
                <w:rStyle w:val="Hyperlink"/>
                <w:sz w:val="22"/>
              </w:rPr>
              <w:t>Link Layer 1, Layer 2, and Layer 3</w:t>
            </w:r>
            <w:r w:rsidR="00960711" w:rsidRPr="00960711">
              <w:rPr>
                <w:webHidden/>
              </w:rPr>
              <w:tab/>
            </w:r>
            <w:r w:rsidR="00960711" w:rsidRPr="00960711">
              <w:rPr>
                <w:webHidden/>
              </w:rPr>
              <w:fldChar w:fldCharType="begin"/>
            </w:r>
            <w:r w:rsidR="00960711" w:rsidRPr="00960711">
              <w:rPr>
                <w:webHidden/>
              </w:rPr>
              <w:instrText xml:space="preserve"> PAGEREF _Toc33091277 \h </w:instrText>
            </w:r>
            <w:r w:rsidR="00960711" w:rsidRPr="00960711">
              <w:rPr>
                <w:webHidden/>
              </w:rPr>
            </w:r>
            <w:r w:rsidR="00960711" w:rsidRPr="00960711">
              <w:rPr>
                <w:webHidden/>
              </w:rPr>
              <w:fldChar w:fldCharType="separate"/>
            </w:r>
            <w:r w:rsidR="001D6FFA">
              <w:rPr>
                <w:webHidden/>
              </w:rPr>
              <w:t>22</w:t>
            </w:r>
            <w:r w:rsidR="00960711" w:rsidRPr="00960711">
              <w:rPr>
                <w:webHidden/>
              </w:rPr>
              <w:fldChar w:fldCharType="end"/>
            </w:r>
          </w:hyperlink>
        </w:p>
        <w:p w14:paraId="3BC3A960" w14:textId="77777777" w:rsidR="00960711" w:rsidRPr="00960711" w:rsidRDefault="00421727" w:rsidP="00960711">
          <w:pPr>
            <w:pStyle w:val="TOC2"/>
            <w:rPr>
              <w:sz w:val="20"/>
              <w:lang w:val="en-PH" w:eastAsia="en-PH"/>
            </w:rPr>
          </w:pPr>
          <w:hyperlink w:anchor="_Toc33091278" w:history="1">
            <w:r w:rsidR="00960711" w:rsidRPr="00960711">
              <w:rPr>
                <w:rStyle w:val="Hyperlink"/>
                <w:sz w:val="22"/>
              </w:rPr>
              <w:t>Add a Background Image to Layer 4</w:t>
            </w:r>
            <w:r w:rsidR="00960711" w:rsidRPr="00960711">
              <w:rPr>
                <w:webHidden/>
              </w:rPr>
              <w:tab/>
            </w:r>
            <w:r w:rsidR="00960711" w:rsidRPr="00960711">
              <w:rPr>
                <w:webHidden/>
              </w:rPr>
              <w:fldChar w:fldCharType="begin"/>
            </w:r>
            <w:r w:rsidR="00960711" w:rsidRPr="00960711">
              <w:rPr>
                <w:webHidden/>
              </w:rPr>
              <w:instrText xml:space="preserve"> PAGEREF _Toc33091278 \h </w:instrText>
            </w:r>
            <w:r w:rsidR="00960711" w:rsidRPr="00960711">
              <w:rPr>
                <w:webHidden/>
              </w:rPr>
            </w:r>
            <w:r w:rsidR="00960711" w:rsidRPr="00960711">
              <w:rPr>
                <w:webHidden/>
              </w:rPr>
              <w:fldChar w:fldCharType="separate"/>
            </w:r>
            <w:r w:rsidR="001D6FFA">
              <w:rPr>
                <w:webHidden/>
              </w:rPr>
              <w:t>24</w:t>
            </w:r>
            <w:r w:rsidR="00960711" w:rsidRPr="00960711">
              <w:rPr>
                <w:webHidden/>
              </w:rPr>
              <w:fldChar w:fldCharType="end"/>
            </w:r>
          </w:hyperlink>
        </w:p>
        <w:p w14:paraId="5C459DAB" w14:textId="77777777" w:rsidR="00960711" w:rsidRPr="00960711" w:rsidRDefault="00421727" w:rsidP="00960711">
          <w:pPr>
            <w:pStyle w:val="TOC2"/>
            <w:rPr>
              <w:sz w:val="20"/>
              <w:lang w:val="en-PH" w:eastAsia="en-PH"/>
            </w:rPr>
          </w:pPr>
          <w:hyperlink w:anchor="_Toc33091279" w:history="1">
            <w:r w:rsidR="00960711" w:rsidRPr="00960711">
              <w:rPr>
                <w:rStyle w:val="Hyperlink"/>
                <w:sz w:val="22"/>
              </w:rPr>
              <w:t>Add a Numeric Part to Layer 1</w:t>
            </w:r>
            <w:r w:rsidR="00960711" w:rsidRPr="00960711">
              <w:rPr>
                <w:webHidden/>
              </w:rPr>
              <w:tab/>
            </w:r>
            <w:r w:rsidR="00960711" w:rsidRPr="00960711">
              <w:rPr>
                <w:webHidden/>
              </w:rPr>
              <w:fldChar w:fldCharType="begin"/>
            </w:r>
            <w:r w:rsidR="00960711" w:rsidRPr="00960711">
              <w:rPr>
                <w:webHidden/>
              </w:rPr>
              <w:instrText xml:space="preserve"> PAGEREF _Toc33091279 \h </w:instrText>
            </w:r>
            <w:r w:rsidR="00960711" w:rsidRPr="00960711">
              <w:rPr>
                <w:webHidden/>
              </w:rPr>
            </w:r>
            <w:r w:rsidR="00960711" w:rsidRPr="00960711">
              <w:rPr>
                <w:webHidden/>
              </w:rPr>
              <w:fldChar w:fldCharType="separate"/>
            </w:r>
            <w:r w:rsidR="001D6FFA">
              <w:rPr>
                <w:webHidden/>
              </w:rPr>
              <w:t>25</w:t>
            </w:r>
            <w:r w:rsidR="00960711" w:rsidRPr="00960711">
              <w:rPr>
                <w:webHidden/>
              </w:rPr>
              <w:fldChar w:fldCharType="end"/>
            </w:r>
          </w:hyperlink>
        </w:p>
        <w:p w14:paraId="75BE8D99" w14:textId="77777777" w:rsidR="00960711" w:rsidRPr="00960711" w:rsidRDefault="00421727" w:rsidP="00960711">
          <w:pPr>
            <w:pStyle w:val="TOC2"/>
            <w:rPr>
              <w:sz w:val="20"/>
              <w:lang w:val="en-PH" w:eastAsia="en-PH"/>
            </w:rPr>
          </w:pPr>
          <w:hyperlink w:anchor="_Toc33091280" w:history="1">
            <w:r w:rsidR="00960711" w:rsidRPr="00960711">
              <w:rPr>
                <w:rStyle w:val="Hyperlink"/>
                <w:sz w:val="22"/>
              </w:rPr>
              <w:t>Add a Special Character to a Numerical Part</w:t>
            </w:r>
            <w:r w:rsidR="00960711" w:rsidRPr="00960711">
              <w:rPr>
                <w:webHidden/>
              </w:rPr>
              <w:tab/>
            </w:r>
            <w:r w:rsidR="00960711" w:rsidRPr="00960711">
              <w:rPr>
                <w:webHidden/>
              </w:rPr>
              <w:fldChar w:fldCharType="begin"/>
            </w:r>
            <w:r w:rsidR="00960711" w:rsidRPr="00960711">
              <w:rPr>
                <w:webHidden/>
              </w:rPr>
              <w:instrText xml:space="preserve"> PAGEREF _Toc33091280 \h </w:instrText>
            </w:r>
            <w:r w:rsidR="00960711" w:rsidRPr="00960711">
              <w:rPr>
                <w:webHidden/>
              </w:rPr>
            </w:r>
            <w:r w:rsidR="00960711" w:rsidRPr="00960711">
              <w:rPr>
                <w:webHidden/>
              </w:rPr>
              <w:fldChar w:fldCharType="separate"/>
            </w:r>
            <w:r w:rsidR="001D6FFA">
              <w:rPr>
                <w:webHidden/>
              </w:rPr>
              <w:t>27</w:t>
            </w:r>
            <w:r w:rsidR="00960711" w:rsidRPr="00960711">
              <w:rPr>
                <w:webHidden/>
              </w:rPr>
              <w:fldChar w:fldCharType="end"/>
            </w:r>
          </w:hyperlink>
        </w:p>
        <w:p w14:paraId="2A4B16AD" w14:textId="77777777" w:rsidR="00960711" w:rsidRPr="00960711" w:rsidRDefault="00421727" w:rsidP="00960711">
          <w:pPr>
            <w:pStyle w:val="TOC2"/>
            <w:rPr>
              <w:sz w:val="20"/>
              <w:lang w:val="en-PH" w:eastAsia="en-PH"/>
            </w:rPr>
          </w:pPr>
          <w:hyperlink w:anchor="_Toc33091281" w:history="1">
            <w:r w:rsidR="00960711" w:rsidRPr="00960711">
              <w:rPr>
                <w:rStyle w:val="Hyperlink"/>
                <w:sz w:val="22"/>
              </w:rPr>
              <w:t>Display Negative Values</w:t>
            </w:r>
            <w:r w:rsidR="00960711" w:rsidRPr="00960711">
              <w:rPr>
                <w:webHidden/>
              </w:rPr>
              <w:tab/>
            </w:r>
            <w:r w:rsidR="00960711" w:rsidRPr="00960711">
              <w:rPr>
                <w:webHidden/>
              </w:rPr>
              <w:fldChar w:fldCharType="begin"/>
            </w:r>
            <w:r w:rsidR="00960711" w:rsidRPr="00960711">
              <w:rPr>
                <w:webHidden/>
              </w:rPr>
              <w:instrText xml:space="preserve"> PAGEREF _Toc33091281 \h </w:instrText>
            </w:r>
            <w:r w:rsidR="00960711" w:rsidRPr="00960711">
              <w:rPr>
                <w:webHidden/>
              </w:rPr>
            </w:r>
            <w:r w:rsidR="00960711" w:rsidRPr="00960711">
              <w:rPr>
                <w:webHidden/>
              </w:rPr>
              <w:fldChar w:fldCharType="separate"/>
            </w:r>
            <w:r w:rsidR="001D6FFA">
              <w:rPr>
                <w:webHidden/>
              </w:rPr>
              <w:t>28</w:t>
            </w:r>
            <w:r w:rsidR="00960711" w:rsidRPr="00960711">
              <w:rPr>
                <w:webHidden/>
              </w:rPr>
              <w:fldChar w:fldCharType="end"/>
            </w:r>
          </w:hyperlink>
        </w:p>
        <w:p w14:paraId="1DB1BA80" w14:textId="77777777" w:rsidR="00960711" w:rsidRPr="00960711" w:rsidRDefault="00421727" w:rsidP="00960711">
          <w:pPr>
            <w:pStyle w:val="TOC2"/>
            <w:rPr>
              <w:sz w:val="20"/>
              <w:lang w:val="en-PH" w:eastAsia="en-PH"/>
            </w:rPr>
          </w:pPr>
          <w:hyperlink w:anchor="_Toc33091282" w:history="1">
            <w:r w:rsidR="00960711" w:rsidRPr="00960711">
              <w:rPr>
                <w:rStyle w:val="Hyperlink"/>
                <w:sz w:val="22"/>
              </w:rPr>
              <w:t>Configure the Touch Region of the Smart Knob Object</w:t>
            </w:r>
            <w:r w:rsidR="00960711" w:rsidRPr="00960711">
              <w:rPr>
                <w:webHidden/>
              </w:rPr>
              <w:tab/>
            </w:r>
            <w:r w:rsidR="00960711" w:rsidRPr="00960711">
              <w:rPr>
                <w:webHidden/>
              </w:rPr>
              <w:fldChar w:fldCharType="begin"/>
            </w:r>
            <w:r w:rsidR="00960711" w:rsidRPr="00960711">
              <w:rPr>
                <w:webHidden/>
              </w:rPr>
              <w:instrText xml:space="preserve"> PAGEREF _Toc33091282 \h </w:instrText>
            </w:r>
            <w:r w:rsidR="00960711" w:rsidRPr="00960711">
              <w:rPr>
                <w:webHidden/>
              </w:rPr>
            </w:r>
            <w:r w:rsidR="00960711" w:rsidRPr="00960711">
              <w:rPr>
                <w:webHidden/>
              </w:rPr>
              <w:fldChar w:fldCharType="separate"/>
            </w:r>
            <w:r w:rsidR="001D6FFA">
              <w:rPr>
                <w:webHidden/>
              </w:rPr>
              <w:t>29</w:t>
            </w:r>
            <w:r w:rsidR="00960711" w:rsidRPr="00960711">
              <w:rPr>
                <w:webHidden/>
              </w:rPr>
              <w:fldChar w:fldCharType="end"/>
            </w:r>
          </w:hyperlink>
        </w:p>
        <w:p w14:paraId="464C7733" w14:textId="77777777" w:rsidR="00960711" w:rsidRPr="00960711" w:rsidRDefault="00421727" w:rsidP="00960711">
          <w:pPr>
            <w:pStyle w:val="TOC2"/>
            <w:rPr>
              <w:sz w:val="20"/>
              <w:lang w:val="en-PH" w:eastAsia="en-PH"/>
            </w:rPr>
          </w:pPr>
          <w:hyperlink w:anchor="_Toc33091283" w:history="1">
            <w:r w:rsidR="00960711" w:rsidRPr="00960711">
              <w:rPr>
                <w:rStyle w:val="Hyperlink"/>
                <w:sz w:val="22"/>
              </w:rPr>
              <w:t>Add a LED Digits Object</w:t>
            </w:r>
            <w:r w:rsidR="00960711" w:rsidRPr="00960711">
              <w:rPr>
                <w:webHidden/>
              </w:rPr>
              <w:tab/>
            </w:r>
            <w:r w:rsidR="00960711" w:rsidRPr="00960711">
              <w:rPr>
                <w:webHidden/>
              </w:rPr>
              <w:fldChar w:fldCharType="begin"/>
            </w:r>
            <w:r w:rsidR="00960711" w:rsidRPr="00960711">
              <w:rPr>
                <w:webHidden/>
              </w:rPr>
              <w:instrText xml:space="preserve"> PAGEREF _Toc33091283 \h </w:instrText>
            </w:r>
            <w:r w:rsidR="00960711" w:rsidRPr="00960711">
              <w:rPr>
                <w:webHidden/>
              </w:rPr>
            </w:r>
            <w:r w:rsidR="00960711" w:rsidRPr="00960711">
              <w:rPr>
                <w:webHidden/>
              </w:rPr>
              <w:fldChar w:fldCharType="separate"/>
            </w:r>
            <w:r w:rsidR="001D6FFA">
              <w:rPr>
                <w:webHidden/>
              </w:rPr>
              <w:t>31</w:t>
            </w:r>
            <w:r w:rsidR="00960711" w:rsidRPr="00960711">
              <w:rPr>
                <w:webHidden/>
              </w:rPr>
              <w:fldChar w:fldCharType="end"/>
            </w:r>
          </w:hyperlink>
        </w:p>
        <w:p w14:paraId="7E85A9ED" w14:textId="77777777" w:rsidR="00960711" w:rsidRDefault="00421727">
          <w:pPr>
            <w:pStyle w:val="TOC1"/>
            <w:rPr>
              <w:b w:val="0"/>
              <w:sz w:val="22"/>
              <w:lang w:val="en-PH" w:eastAsia="en-PH"/>
            </w:rPr>
          </w:pPr>
          <w:hyperlink w:anchor="_Toc33091284" w:history="1">
            <w:r w:rsidR="00960711" w:rsidRPr="00A4524E">
              <w:rPr>
                <w:rStyle w:val="Hyperlink"/>
              </w:rPr>
              <w:t>Run the Program</w:t>
            </w:r>
            <w:r w:rsidR="00960711">
              <w:rPr>
                <w:webHidden/>
              </w:rPr>
              <w:tab/>
            </w:r>
            <w:r w:rsidR="00960711">
              <w:rPr>
                <w:webHidden/>
              </w:rPr>
              <w:fldChar w:fldCharType="begin"/>
            </w:r>
            <w:r w:rsidR="00960711">
              <w:rPr>
                <w:webHidden/>
              </w:rPr>
              <w:instrText xml:space="preserve"> PAGEREF _Toc33091284 \h </w:instrText>
            </w:r>
            <w:r w:rsidR="00960711">
              <w:rPr>
                <w:webHidden/>
              </w:rPr>
            </w:r>
            <w:r w:rsidR="00960711">
              <w:rPr>
                <w:webHidden/>
              </w:rPr>
              <w:fldChar w:fldCharType="separate"/>
            </w:r>
            <w:r w:rsidR="001D6FFA">
              <w:rPr>
                <w:webHidden/>
              </w:rPr>
              <w:t>32</w:t>
            </w:r>
            <w:r w:rsidR="00960711">
              <w:rPr>
                <w:webHidden/>
              </w:rPr>
              <w:fldChar w:fldCharType="end"/>
            </w:r>
          </w:hyperlink>
        </w:p>
        <w:p w14:paraId="68D4F776" w14:textId="77777777" w:rsidR="00960711" w:rsidRDefault="00421727">
          <w:pPr>
            <w:pStyle w:val="TOC1"/>
            <w:rPr>
              <w:b w:val="0"/>
              <w:sz w:val="22"/>
              <w:lang w:val="en-PH" w:eastAsia="en-PH"/>
            </w:rPr>
          </w:pPr>
          <w:hyperlink w:anchor="_Toc33091285" w:history="1">
            <w:r w:rsidR="00960711" w:rsidRPr="00A4524E">
              <w:rPr>
                <w:rStyle w:val="Hyperlink"/>
              </w:rPr>
              <w:t>Proprietary Information</w:t>
            </w:r>
            <w:r w:rsidR="00960711">
              <w:rPr>
                <w:webHidden/>
              </w:rPr>
              <w:tab/>
            </w:r>
            <w:r w:rsidR="00960711">
              <w:rPr>
                <w:webHidden/>
              </w:rPr>
              <w:fldChar w:fldCharType="begin"/>
            </w:r>
            <w:r w:rsidR="00960711">
              <w:rPr>
                <w:webHidden/>
              </w:rPr>
              <w:instrText xml:space="preserve"> PAGEREF _Toc33091285 \h </w:instrText>
            </w:r>
            <w:r w:rsidR="00960711">
              <w:rPr>
                <w:webHidden/>
              </w:rPr>
            </w:r>
            <w:r w:rsidR="00960711">
              <w:rPr>
                <w:webHidden/>
              </w:rPr>
              <w:fldChar w:fldCharType="separate"/>
            </w:r>
            <w:r w:rsidR="001D6FFA">
              <w:rPr>
                <w:webHidden/>
              </w:rPr>
              <w:t>33</w:t>
            </w:r>
            <w:r w:rsidR="00960711">
              <w:rPr>
                <w:webHidden/>
              </w:rPr>
              <w:fldChar w:fldCharType="end"/>
            </w:r>
          </w:hyperlink>
        </w:p>
        <w:p w14:paraId="4D264834" w14:textId="77777777" w:rsidR="00960711" w:rsidRDefault="00421727">
          <w:pPr>
            <w:pStyle w:val="TOC1"/>
            <w:rPr>
              <w:b w:val="0"/>
              <w:sz w:val="22"/>
              <w:lang w:val="en-PH" w:eastAsia="en-PH"/>
            </w:rPr>
          </w:pPr>
          <w:hyperlink w:anchor="_Toc33091286" w:history="1">
            <w:r w:rsidR="00960711" w:rsidRPr="00A4524E">
              <w:rPr>
                <w:rStyle w:val="Hyperlink"/>
              </w:rPr>
              <w:t>Disclaimer of Warranties &amp; Limitation of Liability</w:t>
            </w:r>
            <w:r w:rsidR="00960711">
              <w:rPr>
                <w:webHidden/>
              </w:rPr>
              <w:tab/>
            </w:r>
            <w:r w:rsidR="00960711">
              <w:rPr>
                <w:webHidden/>
              </w:rPr>
              <w:fldChar w:fldCharType="begin"/>
            </w:r>
            <w:r w:rsidR="00960711">
              <w:rPr>
                <w:webHidden/>
              </w:rPr>
              <w:instrText xml:space="preserve"> PAGEREF _Toc33091286 \h </w:instrText>
            </w:r>
            <w:r w:rsidR="00960711">
              <w:rPr>
                <w:webHidden/>
              </w:rPr>
            </w:r>
            <w:r w:rsidR="00960711">
              <w:rPr>
                <w:webHidden/>
              </w:rPr>
              <w:fldChar w:fldCharType="separate"/>
            </w:r>
            <w:r w:rsidR="001D6FFA">
              <w:rPr>
                <w:webHidden/>
              </w:rPr>
              <w:t>33</w:t>
            </w:r>
            <w:r w:rsidR="00960711">
              <w:rPr>
                <w:webHidden/>
              </w:rPr>
              <w:fldChar w:fldCharType="end"/>
            </w:r>
          </w:hyperlink>
        </w:p>
        <w:p w14:paraId="7BA14E7A" w14:textId="761CD020" w:rsidR="00CA1308" w:rsidRDefault="0039717A" w:rsidP="008B45A3">
          <w:pPr>
            <w:pStyle w:val="TOC1"/>
            <w:rPr>
              <w:b w:val="0"/>
              <w:bCs/>
            </w:rPr>
          </w:pPr>
          <w:r>
            <w:rPr>
              <w:b w:val="0"/>
              <w:bCs/>
            </w:rPr>
            <w:fldChar w:fldCharType="end"/>
          </w:r>
        </w:p>
        <w:p w14:paraId="7BA14E7F" w14:textId="6181A7ED" w:rsidR="0039717A" w:rsidRPr="00CA1308" w:rsidRDefault="00421727" w:rsidP="00CA1308"/>
      </w:sdtContent>
    </w:sdt>
    <w:p w14:paraId="629BBCDB" w14:textId="77777777" w:rsidR="00E7454A" w:rsidRDefault="00E7454A" w:rsidP="00E7454A"/>
    <w:p w14:paraId="0BA913A6" w14:textId="77777777" w:rsidR="00E7454A" w:rsidRDefault="00E7454A" w:rsidP="00E7454A"/>
    <w:p w14:paraId="706384F8" w14:textId="77777777" w:rsidR="00E7454A" w:rsidRDefault="00E7454A" w:rsidP="00E7454A"/>
    <w:p w14:paraId="34F10ABE" w14:textId="77777777" w:rsidR="00E7454A" w:rsidRDefault="00E7454A" w:rsidP="00E7454A"/>
    <w:p w14:paraId="1E35DD30" w14:textId="77777777" w:rsidR="00E7454A" w:rsidRDefault="00E7454A" w:rsidP="00E7454A"/>
    <w:p w14:paraId="13733CD4" w14:textId="77777777" w:rsidR="00E7454A" w:rsidRDefault="00E7454A" w:rsidP="00E7454A"/>
    <w:p w14:paraId="46F141F2" w14:textId="77777777" w:rsidR="00E7454A" w:rsidRDefault="00E7454A" w:rsidP="00E7454A"/>
    <w:p w14:paraId="307BABD8" w14:textId="77777777" w:rsidR="00E7454A" w:rsidRDefault="00E7454A" w:rsidP="00E7454A"/>
    <w:p w14:paraId="7BA14E80" w14:textId="4C4E1DD5" w:rsidR="0011472B" w:rsidRPr="00CC2DEA" w:rsidRDefault="0011472B" w:rsidP="00E7454A">
      <w:pPr>
        <w:pStyle w:val="Heading1"/>
        <w:ind w:firstLine="142"/>
      </w:pPr>
      <w:bookmarkStart w:id="2" w:name="_Toc33091258"/>
      <w:r w:rsidRPr="00CC2DEA">
        <w:t>Application Overview</w:t>
      </w:r>
      <w:bookmarkEnd w:id="2"/>
    </w:p>
    <w:p w14:paraId="7C98B182" w14:textId="0C90363F" w:rsidR="009772B4" w:rsidRDefault="009772B4" w:rsidP="00E7454A">
      <w:r>
        <w:t xml:space="preserve">The Smart Widgets Editor tool enables PRO version users to easily create custom widgets of their own design. It allows the user to create Sliders, Knobs and Gauges. </w:t>
      </w:r>
    </w:p>
    <w:p w14:paraId="647A0431" w14:textId="137DD626" w:rsidR="009772B4" w:rsidRDefault="009772B4" w:rsidP="00E7454A">
      <w:r w:rsidRPr="007F6BC3">
        <w:t>The purpo</w:t>
      </w:r>
      <w:r>
        <w:t xml:space="preserve">se of this application note is </w:t>
      </w:r>
      <w:r w:rsidRPr="007F6BC3">
        <w:t xml:space="preserve">to introduce </w:t>
      </w:r>
      <w:r>
        <w:t xml:space="preserve">the PRO version exclusive tool and to discuss how to create a knob using a Smart Knob widget. This application note uses the </w:t>
      </w:r>
      <w:proofErr w:type="spellStart"/>
      <w:r>
        <w:t>ViSi</w:t>
      </w:r>
      <w:proofErr w:type="spellEnd"/>
      <w:r>
        <w:t>-Genie environment.</w:t>
      </w:r>
      <w:r>
        <w:rPr>
          <w:szCs w:val="24"/>
        </w:rPr>
        <w:t xml:space="preserve"> </w:t>
      </w:r>
    </w:p>
    <w:p w14:paraId="37FFAD5C" w14:textId="77777777" w:rsidR="009772B4" w:rsidRDefault="009772B4" w:rsidP="00E7454A">
      <w:r>
        <w:t>The output of this project is shown below.</w:t>
      </w:r>
    </w:p>
    <w:p w14:paraId="66AA68ED" w14:textId="77777777" w:rsidR="009772B4" w:rsidRDefault="009772B4" w:rsidP="009772B4">
      <w:pPr>
        <w:jc w:val="center"/>
      </w:pPr>
      <w:r>
        <w:rPr>
          <w:noProof/>
          <w:lang w:val="en-PH" w:eastAsia="en-PH"/>
        </w:rPr>
        <w:drawing>
          <wp:inline distT="0" distB="0" distL="0" distR="0" wp14:anchorId="564A2D1E" wp14:editId="703B1B5F">
            <wp:extent cx="1613647" cy="1613647"/>
            <wp:effectExtent l="0" t="0" r="5715"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621325" cy="1621325"/>
                    </a:xfrm>
                    <a:prstGeom prst="rect">
                      <a:avLst/>
                    </a:prstGeom>
                  </pic:spPr>
                </pic:pic>
              </a:graphicData>
            </a:graphic>
          </wp:inline>
        </w:drawing>
      </w:r>
    </w:p>
    <w:p w14:paraId="09110408" w14:textId="137C4986" w:rsidR="00B67631" w:rsidRDefault="009772B4" w:rsidP="00E7454A">
      <w:r>
        <w:t xml:space="preserve">This widget is </w:t>
      </w:r>
      <w:proofErr w:type="gramStart"/>
      <w:r>
        <w:t>actually composed</w:t>
      </w:r>
      <w:proofErr w:type="gramEnd"/>
      <w:r>
        <w:t xml:space="preserve"> of five layers, including the layer for the base image. The following table shows the layers, their order of arrangement, and the motion of the image contained in each layer.</w:t>
      </w:r>
    </w:p>
    <w:tbl>
      <w:tblPr>
        <w:tblStyle w:val="TableGrid"/>
        <w:tblW w:w="0" w:type="auto"/>
        <w:jc w:val="center"/>
        <w:tblLook w:val="04A0" w:firstRow="1" w:lastRow="0" w:firstColumn="1" w:lastColumn="0" w:noHBand="0" w:noVBand="1"/>
      </w:tblPr>
      <w:tblGrid>
        <w:gridCol w:w="1725"/>
        <w:gridCol w:w="1656"/>
        <w:gridCol w:w="1656"/>
        <w:gridCol w:w="1572"/>
      </w:tblGrid>
      <w:tr w:rsidR="009772B4" w:rsidRPr="004362C9" w14:paraId="4DCC9BAA" w14:textId="77777777" w:rsidTr="00E7454A">
        <w:trPr>
          <w:tblHeader/>
          <w:jc w:val="center"/>
        </w:trPr>
        <w:tc>
          <w:tcPr>
            <w:tcW w:w="1725" w:type="dxa"/>
            <w:shd w:val="clear" w:color="auto" w:fill="A6A6A6" w:themeFill="background1" w:themeFillShade="A6"/>
            <w:vAlign w:val="center"/>
          </w:tcPr>
          <w:p w14:paraId="3E6B83CE" w14:textId="77777777" w:rsidR="009772B4" w:rsidRPr="004362C9" w:rsidRDefault="009772B4" w:rsidP="009772B4">
            <w:pPr>
              <w:jc w:val="center"/>
              <w:rPr>
                <w:lang w:val="fr-FR"/>
              </w:rPr>
            </w:pPr>
            <w:r w:rsidRPr="00844F2A">
              <w:t>Layer</w:t>
            </w:r>
          </w:p>
        </w:tc>
        <w:tc>
          <w:tcPr>
            <w:tcW w:w="3312" w:type="dxa"/>
            <w:gridSpan w:val="2"/>
            <w:shd w:val="clear" w:color="auto" w:fill="A6A6A6" w:themeFill="background1" w:themeFillShade="A6"/>
            <w:vAlign w:val="center"/>
          </w:tcPr>
          <w:p w14:paraId="3DAC573E" w14:textId="77777777" w:rsidR="009772B4" w:rsidRPr="004362C9" w:rsidRDefault="009772B4" w:rsidP="009772B4">
            <w:pPr>
              <w:jc w:val="center"/>
              <w:rPr>
                <w:lang w:val="fr-FR"/>
              </w:rPr>
            </w:pPr>
            <w:r>
              <w:t>Contained Image/s</w:t>
            </w:r>
          </w:p>
        </w:tc>
        <w:tc>
          <w:tcPr>
            <w:tcW w:w="1572" w:type="dxa"/>
            <w:shd w:val="clear" w:color="auto" w:fill="A6A6A6" w:themeFill="background1" w:themeFillShade="A6"/>
            <w:vAlign w:val="center"/>
          </w:tcPr>
          <w:p w14:paraId="179BC476" w14:textId="77777777" w:rsidR="009772B4" w:rsidRDefault="009772B4" w:rsidP="009772B4">
            <w:pPr>
              <w:jc w:val="center"/>
            </w:pPr>
            <w:r>
              <w:t>Motion</w:t>
            </w:r>
          </w:p>
        </w:tc>
      </w:tr>
      <w:tr w:rsidR="009772B4" w:rsidRPr="004362C9" w14:paraId="02742FD2" w14:textId="77777777" w:rsidTr="00E7454A">
        <w:trPr>
          <w:jc w:val="center"/>
        </w:trPr>
        <w:tc>
          <w:tcPr>
            <w:tcW w:w="1725" w:type="dxa"/>
            <w:vAlign w:val="center"/>
          </w:tcPr>
          <w:p w14:paraId="3D7C9675" w14:textId="77777777" w:rsidR="009772B4" w:rsidRPr="004362C9" w:rsidRDefault="009772B4" w:rsidP="009772B4">
            <w:pPr>
              <w:jc w:val="center"/>
            </w:pPr>
            <w:r>
              <w:t>Layer 1 (topmost)</w:t>
            </w:r>
          </w:p>
        </w:tc>
        <w:tc>
          <w:tcPr>
            <w:tcW w:w="3312" w:type="dxa"/>
            <w:gridSpan w:val="2"/>
            <w:vAlign w:val="center"/>
          </w:tcPr>
          <w:p w14:paraId="6FA4EE34" w14:textId="77777777" w:rsidR="009772B4" w:rsidRPr="004362C9" w:rsidRDefault="009772B4" w:rsidP="009772B4">
            <w:pPr>
              <w:jc w:val="center"/>
            </w:pPr>
            <w:r w:rsidRPr="00844F2A">
              <w:rPr>
                <w:noProof/>
                <w:lang w:val="en-PH" w:eastAsia="en-PH"/>
              </w:rPr>
              <w:drawing>
                <wp:inline distT="0" distB="0" distL="0" distR="0" wp14:anchorId="1AEB069A" wp14:editId="4568F845">
                  <wp:extent cx="914400" cy="914400"/>
                  <wp:effectExtent l="0" t="0" r="0" b="0"/>
                  <wp:docPr id="60" name="Picture 60" descr="C:\Users\Administrator\Documents\4D Doff\06_15_2017 Knob\test\images\knob_poi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ocuments\4D Doff\06_15_2017 Knob\test\images\knob_pointer.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c>
          <w:tcPr>
            <w:tcW w:w="1572" w:type="dxa"/>
            <w:vAlign w:val="center"/>
          </w:tcPr>
          <w:p w14:paraId="255329B8" w14:textId="77777777" w:rsidR="009772B4" w:rsidRPr="00844F2A" w:rsidRDefault="009772B4" w:rsidP="009772B4">
            <w:pPr>
              <w:jc w:val="center"/>
              <w:rPr>
                <w:noProof/>
                <w:lang w:eastAsia="en-PH"/>
              </w:rPr>
            </w:pPr>
            <w:r>
              <w:rPr>
                <w:noProof/>
                <w:lang w:eastAsia="en-PH"/>
              </w:rPr>
              <w:t>Rotating</w:t>
            </w:r>
          </w:p>
        </w:tc>
      </w:tr>
      <w:tr w:rsidR="009772B4" w:rsidRPr="004362C9" w14:paraId="32FE9D15" w14:textId="77777777" w:rsidTr="00E7454A">
        <w:trPr>
          <w:trHeight w:val="1781"/>
          <w:jc w:val="center"/>
        </w:trPr>
        <w:tc>
          <w:tcPr>
            <w:tcW w:w="1725" w:type="dxa"/>
            <w:vAlign w:val="center"/>
          </w:tcPr>
          <w:p w14:paraId="3E5B32B4" w14:textId="77777777" w:rsidR="009772B4" w:rsidRDefault="009772B4" w:rsidP="009772B4">
            <w:pPr>
              <w:jc w:val="center"/>
            </w:pPr>
            <w:r>
              <w:lastRenderedPageBreak/>
              <w:t>Base image</w:t>
            </w:r>
          </w:p>
        </w:tc>
        <w:tc>
          <w:tcPr>
            <w:tcW w:w="3312" w:type="dxa"/>
            <w:gridSpan w:val="2"/>
            <w:vAlign w:val="center"/>
          </w:tcPr>
          <w:p w14:paraId="4BB4EBB3" w14:textId="77777777" w:rsidR="009772B4" w:rsidRPr="00264A45" w:rsidRDefault="009772B4" w:rsidP="009772B4">
            <w:pPr>
              <w:jc w:val="center"/>
            </w:pPr>
            <w:r w:rsidRPr="00844F2A">
              <w:rPr>
                <w:noProof/>
                <w:lang w:val="en-PH" w:eastAsia="en-PH"/>
              </w:rPr>
              <w:drawing>
                <wp:inline distT="0" distB="0" distL="0" distR="0" wp14:anchorId="67093CFD" wp14:editId="6875B284">
                  <wp:extent cx="914400" cy="914400"/>
                  <wp:effectExtent l="0" t="0" r="0" b="0"/>
                  <wp:docPr id="51" name="Picture 51" descr="C:\Users\Administrator\Documents\4D Doff\06_15_2017 Knob\test\images\knob_b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ocuments\4D Doff\06_15_2017 Knob\test\images\knob_base.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c>
          <w:tcPr>
            <w:tcW w:w="1572" w:type="dxa"/>
            <w:vAlign w:val="center"/>
          </w:tcPr>
          <w:p w14:paraId="76C3075E" w14:textId="77777777" w:rsidR="009772B4" w:rsidRPr="00844F2A" w:rsidRDefault="009772B4" w:rsidP="009772B4">
            <w:pPr>
              <w:jc w:val="center"/>
              <w:rPr>
                <w:noProof/>
                <w:lang w:eastAsia="en-PH"/>
              </w:rPr>
            </w:pPr>
            <w:r>
              <w:rPr>
                <w:noProof/>
                <w:lang w:eastAsia="en-PH"/>
              </w:rPr>
              <w:t>Static</w:t>
            </w:r>
          </w:p>
        </w:tc>
      </w:tr>
      <w:tr w:rsidR="009772B4" w:rsidRPr="004362C9" w14:paraId="61CDEA0C" w14:textId="77777777" w:rsidTr="00E7454A">
        <w:trPr>
          <w:jc w:val="center"/>
        </w:trPr>
        <w:tc>
          <w:tcPr>
            <w:tcW w:w="1725" w:type="dxa"/>
            <w:vMerge w:val="restart"/>
            <w:vAlign w:val="center"/>
          </w:tcPr>
          <w:p w14:paraId="6CDCF2E3" w14:textId="77777777" w:rsidR="009772B4" w:rsidRDefault="009772B4" w:rsidP="009772B4">
            <w:pPr>
              <w:jc w:val="center"/>
            </w:pPr>
            <w:r>
              <w:t>Layer 2</w:t>
            </w:r>
          </w:p>
        </w:tc>
        <w:tc>
          <w:tcPr>
            <w:tcW w:w="1656" w:type="dxa"/>
            <w:vAlign w:val="center"/>
          </w:tcPr>
          <w:p w14:paraId="735EDA82" w14:textId="77777777" w:rsidR="009772B4" w:rsidRPr="00844F2A" w:rsidRDefault="009772B4" w:rsidP="009772B4">
            <w:pPr>
              <w:jc w:val="center"/>
              <w:rPr>
                <w:noProof/>
                <w:lang w:eastAsia="en-PH"/>
              </w:rPr>
            </w:pPr>
            <w:r>
              <w:rPr>
                <w:noProof/>
                <w:lang w:eastAsia="en-PH"/>
              </w:rPr>
              <w:t>Image A</w:t>
            </w:r>
          </w:p>
        </w:tc>
        <w:tc>
          <w:tcPr>
            <w:tcW w:w="1656" w:type="dxa"/>
            <w:vAlign w:val="center"/>
          </w:tcPr>
          <w:p w14:paraId="18F1AABC" w14:textId="77777777" w:rsidR="009772B4" w:rsidRPr="00844F2A" w:rsidRDefault="009772B4" w:rsidP="009772B4">
            <w:pPr>
              <w:jc w:val="center"/>
              <w:rPr>
                <w:noProof/>
                <w:lang w:eastAsia="en-PH"/>
              </w:rPr>
            </w:pPr>
            <w:r w:rsidRPr="0056070C">
              <w:rPr>
                <w:noProof/>
                <w:lang w:eastAsia="en-PH"/>
              </w:rPr>
              <w:t xml:space="preserve">Image </w:t>
            </w:r>
            <w:r>
              <w:rPr>
                <w:noProof/>
                <w:lang w:eastAsia="en-PH"/>
              </w:rPr>
              <w:t>B</w:t>
            </w:r>
          </w:p>
        </w:tc>
        <w:tc>
          <w:tcPr>
            <w:tcW w:w="1572" w:type="dxa"/>
            <w:vAlign w:val="center"/>
          </w:tcPr>
          <w:p w14:paraId="0A2FAB5E" w14:textId="77777777" w:rsidR="009772B4" w:rsidRDefault="009772B4" w:rsidP="009772B4">
            <w:pPr>
              <w:jc w:val="center"/>
              <w:rPr>
                <w:noProof/>
                <w:lang w:eastAsia="en-PH"/>
              </w:rPr>
            </w:pPr>
          </w:p>
        </w:tc>
      </w:tr>
      <w:tr w:rsidR="009772B4" w:rsidRPr="004362C9" w14:paraId="3C28C85A" w14:textId="77777777" w:rsidTr="00E7454A">
        <w:trPr>
          <w:trHeight w:val="1682"/>
          <w:jc w:val="center"/>
        </w:trPr>
        <w:tc>
          <w:tcPr>
            <w:tcW w:w="1725" w:type="dxa"/>
            <w:vMerge/>
            <w:vAlign w:val="center"/>
          </w:tcPr>
          <w:p w14:paraId="3398B157" w14:textId="77777777" w:rsidR="009772B4" w:rsidRDefault="009772B4" w:rsidP="009772B4">
            <w:pPr>
              <w:jc w:val="center"/>
            </w:pPr>
          </w:p>
        </w:tc>
        <w:tc>
          <w:tcPr>
            <w:tcW w:w="1656" w:type="dxa"/>
            <w:vAlign w:val="center"/>
          </w:tcPr>
          <w:p w14:paraId="03D82E6D" w14:textId="77777777" w:rsidR="009772B4" w:rsidRPr="00264A45" w:rsidRDefault="009772B4" w:rsidP="009772B4">
            <w:pPr>
              <w:jc w:val="center"/>
            </w:pPr>
            <w:r w:rsidRPr="00844F2A">
              <w:rPr>
                <w:noProof/>
                <w:lang w:val="en-PH" w:eastAsia="en-PH"/>
              </w:rPr>
              <w:drawing>
                <wp:inline distT="0" distB="0" distL="0" distR="0" wp14:anchorId="064E4E6B" wp14:editId="052317E5">
                  <wp:extent cx="914400" cy="914400"/>
                  <wp:effectExtent l="0" t="0" r="0" b="0"/>
                  <wp:docPr id="6286" name="Picture 6286" descr="C:\Users\Administrator\Dropbox (4D Team)\_Tests\GFX Tool\Graphics\knob_02_update\knob_right_half_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strator\Dropbox (4D Team)\_Tests\GFX Tool\Graphics\knob_02_update\knob_right_half_black.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c>
          <w:tcPr>
            <w:tcW w:w="1656" w:type="dxa"/>
            <w:vAlign w:val="center"/>
          </w:tcPr>
          <w:p w14:paraId="1779BA95" w14:textId="77777777" w:rsidR="009772B4" w:rsidRPr="00264A45" w:rsidRDefault="009772B4" w:rsidP="009772B4">
            <w:pPr>
              <w:jc w:val="center"/>
            </w:pPr>
            <w:r w:rsidRPr="00844F2A">
              <w:rPr>
                <w:noProof/>
                <w:lang w:val="en-PH" w:eastAsia="en-PH"/>
              </w:rPr>
              <w:drawing>
                <wp:inline distT="0" distB="0" distL="0" distR="0" wp14:anchorId="2E58686F" wp14:editId="10AB45AA">
                  <wp:extent cx="914400" cy="914400"/>
                  <wp:effectExtent l="0" t="0" r="0" b="0"/>
                  <wp:docPr id="6288" name="Picture 6288" descr="C:\Users\Administrator\Dropbox (4D Team)\_Tests\GFX Tool\Graphics\knob_02_update\knob_half_cy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Dropbox (4D Team)\_Tests\GFX Tool\Graphics\knob_02_update\knob_half_cyan.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c>
          <w:tcPr>
            <w:tcW w:w="1572" w:type="dxa"/>
            <w:vAlign w:val="center"/>
          </w:tcPr>
          <w:p w14:paraId="33F79556" w14:textId="77777777" w:rsidR="009772B4" w:rsidRPr="00844F2A" w:rsidRDefault="009772B4" w:rsidP="009772B4">
            <w:pPr>
              <w:jc w:val="center"/>
              <w:rPr>
                <w:noProof/>
                <w:lang w:eastAsia="en-PH"/>
              </w:rPr>
            </w:pPr>
            <w:r>
              <w:rPr>
                <w:noProof/>
                <w:lang w:eastAsia="en-PH"/>
              </w:rPr>
              <w:t>Static</w:t>
            </w:r>
          </w:p>
        </w:tc>
      </w:tr>
      <w:tr w:rsidR="009772B4" w:rsidRPr="004362C9" w14:paraId="71F817FB" w14:textId="77777777" w:rsidTr="00E7454A">
        <w:trPr>
          <w:jc w:val="center"/>
        </w:trPr>
        <w:tc>
          <w:tcPr>
            <w:tcW w:w="1725" w:type="dxa"/>
            <w:vAlign w:val="center"/>
          </w:tcPr>
          <w:p w14:paraId="039B02CF" w14:textId="77777777" w:rsidR="009772B4" w:rsidRDefault="009772B4" w:rsidP="009772B4">
            <w:pPr>
              <w:jc w:val="center"/>
            </w:pPr>
            <w:r>
              <w:t>Layer 3</w:t>
            </w:r>
          </w:p>
        </w:tc>
        <w:tc>
          <w:tcPr>
            <w:tcW w:w="3312" w:type="dxa"/>
            <w:gridSpan w:val="2"/>
            <w:vAlign w:val="center"/>
          </w:tcPr>
          <w:p w14:paraId="6CC77811" w14:textId="77777777" w:rsidR="009772B4" w:rsidRPr="004362C9" w:rsidRDefault="009772B4" w:rsidP="009772B4">
            <w:pPr>
              <w:jc w:val="center"/>
            </w:pPr>
            <w:r w:rsidRPr="00844F2A">
              <w:rPr>
                <w:noProof/>
                <w:lang w:val="en-PH" w:eastAsia="en-PH"/>
              </w:rPr>
              <w:drawing>
                <wp:inline distT="0" distB="0" distL="0" distR="0" wp14:anchorId="159C4E59" wp14:editId="287659AA">
                  <wp:extent cx="914400" cy="914400"/>
                  <wp:effectExtent l="0" t="0" r="0" b="0"/>
                  <wp:docPr id="6273" name="Picture 6273" descr="C:\Users\Administrator\Documents\4D Doff\06_15_2017 Knob\test\images\knob_half_cy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Documents\4D Doff\06_15_2017 Knob\test\images\knob_half_cyan.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c>
          <w:tcPr>
            <w:tcW w:w="1572" w:type="dxa"/>
            <w:vAlign w:val="center"/>
          </w:tcPr>
          <w:p w14:paraId="3B561F35" w14:textId="77777777" w:rsidR="009772B4" w:rsidRPr="00844F2A" w:rsidRDefault="009772B4" w:rsidP="009772B4">
            <w:pPr>
              <w:jc w:val="center"/>
              <w:rPr>
                <w:noProof/>
                <w:lang w:eastAsia="en-PH"/>
              </w:rPr>
            </w:pPr>
            <w:r w:rsidRPr="00844F2A">
              <w:rPr>
                <w:noProof/>
                <w:lang w:eastAsia="en-PH"/>
              </w:rPr>
              <w:t>Rotating</w:t>
            </w:r>
          </w:p>
        </w:tc>
      </w:tr>
      <w:tr w:rsidR="009772B4" w:rsidRPr="004362C9" w14:paraId="4FFF58C8" w14:textId="77777777" w:rsidTr="00E7454A">
        <w:trPr>
          <w:trHeight w:val="1835"/>
          <w:jc w:val="center"/>
        </w:trPr>
        <w:tc>
          <w:tcPr>
            <w:tcW w:w="1725" w:type="dxa"/>
            <w:vAlign w:val="center"/>
          </w:tcPr>
          <w:p w14:paraId="55BCEF52" w14:textId="77777777" w:rsidR="009772B4" w:rsidRDefault="009772B4" w:rsidP="009772B4">
            <w:pPr>
              <w:jc w:val="center"/>
            </w:pPr>
            <w:r>
              <w:t>Layer 4 (bottommost)</w:t>
            </w:r>
          </w:p>
        </w:tc>
        <w:tc>
          <w:tcPr>
            <w:tcW w:w="3312" w:type="dxa"/>
            <w:gridSpan w:val="2"/>
            <w:vAlign w:val="center"/>
          </w:tcPr>
          <w:p w14:paraId="4C35EF6F" w14:textId="77777777" w:rsidR="009772B4" w:rsidRDefault="009772B4" w:rsidP="009772B4">
            <w:pPr>
              <w:jc w:val="center"/>
            </w:pPr>
            <w:r w:rsidRPr="00844F2A">
              <w:rPr>
                <w:noProof/>
                <w:lang w:val="en-PH" w:eastAsia="en-PH"/>
              </w:rPr>
              <w:drawing>
                <wp:inline distT="0" distB="0" distL="0" distR="0" wp14:anchorId="5F5AA479" wp14:editId="3364AE5E">
                  <wp:extent cx="914400" cy="914400"/>
                  <wp:effectExtent l="0" t="0" r="0" b="0"/>
                  <wp:docPr id="43" name="Picture 43" descr="C:\Users\Administrator\Documents\4D Doff\06_15_2017 Knob\test\images\knob_black_b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ocuments\4D Doff\06_15_2017 Knob\test\images\knob_black_base.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c>
          <w:tcPr>
            <w:tcW w:w="1572" w:type="dxa"/>
            <w:vAlign w:val="center"/>
          </w:tcPr>
          <w:p w14:paraId="4C2F5C93" w14:textId="77777777" w:rsidR="009772B4" w:rsidRPr="00844F2A" w:rsidRDefault="009772B4" w:rsidP="009772B4">
            <w:pPr>
              <w:jc w:val="center"/>
              <w:rPr>
                <w:noProof/>
                <w:lang w:eastAsia="en-PH"/>
              </w:rPr>
            </w:pPr>
            <w:r w:rsidRPr="00844F2A">
              <w:rPr>
                <w:noProof/>
                <w:lang w:eastAsia="en-PH"/>
              </w:rPr>
              <w:t>Static</w:t>
            </w:r>
          </w:p>
        </w:tc>
      </w:tr>
    </w:tbl>
    <w:p w14:paraId="77ED8CEB" w14:textId="77777777" w:rsidR="00B67631" w:rsidRDefault="00B67631" w:rsidP="009772B4"/>
    <w:p w14:paraId="11FDC148" w14:textId="6543DFCC" w:rsidR="009772B4" w:rsidRDefault="009772B4" w:rsidP="00E7454A">
      <w:r>
        <w:t xml:space="preserve">For the rotating parts (images on Layer 1 and Layer 3), the point of rotation of each image is its </w:t>
      </w:r>
      <w:proofErr w:type="spellStart"/>
      <w:r>
        <w:t>center</w:t>
      </w:r>
      <w:proofErr w:type="spellEnd"/>
      <w:r>
        <w:t xml:space="preserve">. Furthermore, note that Layer 2 is </w:t>
      </w:r>
      <w:proofErr w:type="gramStart"/>
      <w:r>
        <w:t>actually composed</w:t>
      </w:r>
      <w:proofErr w:type="gramEnd"/>
      <w:r>
        <w:t xml:space="preserve"> of two images. Referring to the figure below, the first image of Layer 2 (image A) is shown while the rotating parts are being rotated along the area subtended by angle A. The second image on Layer 2 (image B</w:t>
      </w:r>
      <w:r w:rsidRPr="00EA6FF6">
        <w:t xml:space="preserve">) is </w:t>
      </w:r>
      <w:r w:rsidRPr="00EA6FF6">
        <w:t xml:space="preserve">shown while the rotating parts are being rotated </w:t>
      </w:r>
      <w:r>
        <w:t>along</w:t>
      </w:r>
      <w:r w:rsidRPr="00EA6FF6">
        <w:t xml:space="preserve"> the area subtended by angle </w:t>
      </w:r>
      <w:r>
        <w:t>B</w:t>
      </w:r>
      <w:r w:rsidRPr="00EA6FF6">
        <w:t>.</w:t>
      </w:r>
      <w:r>
        <w:t xml:space="preserve"> </w:t>
      </w:r>
    </w:p>
    <w:p w14:paraId="3B57DF24" w14:textId="77777777" w:rsidR="009772B4" w:rsidRDefault="009772B4" w:rsidP="009772B4">
      <w:pPr>
        <w:jc w:val="center"/>
      </w:pPr>
      <w:r>
        <w:rPr>
          <w:noProof/>
          <w:lang w:val="en-PH" w:eastAsia="en-PH"/>
        </w:rPr>
        <w:drawing>
          <wp:inline distT="0" distB="0" distL="0" distR="0" wp14:anchorId="38822204" wp14:editId="735FD36F">
            <wp:extent cx="2285714" cy="2285714"/>
            <wp:effectExtent l="0" t="0" r="635" b="635"/>
            <wp:docPr id="6320" name="Picture 6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85714" cy="2285714"/>
                    </a:xfrm>
                    <a:prstGeom prst="rect">
                      <a:avLst/>
                    </a:prstGeom>
                  </pic:spPr>
                </pic:pic>
              </a:graphicData>
            </a:graphic>
          </wp:inline>
        </w:drawing>
      </w:r>
    </w:p>
    <w:p w14:paraId="35183EFF" w14:textId="77777777" w:rsidR="009772B4" w:rsidRDefault="009772B4" w:rsidP="009772B4"/>
    <w:p w14:paraId="7E358B15" w14:textId="77777777" w:rsidR="009772B4" w:rsidRDefault="009772B4" w:rsidP="00E7454A">
      <w:r w:rsidRPr="00752441">
        <w:t xml:space="preserve">Since Layer 2 is above Layer 3, the images on Layer 2, therefore, are essentially for hiding the unwanted part of and for filling up the void left by the rotating image on Layer 3. This can be easily observed when playing with the completed knob in </w:t>
      </w:r>
      <w:r>
        <w:t>Smart Widgets Editor</w:t>
      </w:r>
      <w:r w:rsidRPr="00752441">
        <w:t>.</w:t>
      </w:r>
    </w:p>
    <w:p w14:paraId="2B36E56F" w14:textId="77777777" w:rsidR="009772B4" w:rsidRDefault="009772B4" w:rsidP="009772B4">
      <w:pPr>
        <w:spacing w:after="160"/>
      </w:pPr>
    </w:p>
    <w:p w14:paraId="269604F9" w14:textId="77777777" w:rsidR="00E7454A" w:rsidRDefault="00E7454A" w:rsidP="009772B4">
      <w:pPr>
        <w:spacing w:after="160"/>
      </w:pPr>
    </w:p>
    <w:p w14:paraId="644988DD" w14:textId="77777777" w:rsidR="00E7454A" w:rsidRDefault="00E7454A" w:rsidP="009772B4">
      <w:pPr>
        <w:spacing w:after="160"/>
      </w:pPr>
    </w:p>
    <w:p w14:paraId="74148044" w14:textId="77777777" w:rsidR="00E7454A" w:rsidRDefault="00E7454A" w:rsidP="009772B4">
      <w:pPr>
        <w:spacing w:after="160"/>
      </w:pPr>
    </w:p>
    <w:p w14:paraId="5189A5D1" w14:textId="77777777" w:rsidR="00E7454A" w:rsidRDefault="00E7454A" w:rsidP="009772B4">
      <w:pPr>
        <w:spacing w:after="160"/>
      </w:pPr>
    </w:p>
    <w:p w14:paraId="740C9CE7" w14:textId="77777777" w:rsidR="009772B4" w:rsidRPr="000761AF" w:rsidRDefault="009772B4" w:rsidP="003B512B">
      <w:pPr>
        <w:pStyle w:val="Heading1"/>
        <w:ind w:firstLine="142"/>
        <w:rPr>
          <w:sz w:val="28"/>
        </w:rPr>
      </w:pPr>
      <w:bookmarkStart w:id="3" w:name="_Toc335231702"/>
      <w:bookmarkStart w:id="4" w:name="_Toc340573659"/>
      <w:bookmarkStart w:id="5" w:name="_Toc365354763"/>
      <w:bookmarkStart w:id="6" w:name="_Toc395597130"/>
      <w:bookmarkStart w:id="7" w:name="_Toc488087897"/>
      <w:bookmarkStart w:id="8" w:name="_Toc33091259"/>
      <w:r w:rsidRPr="000761AF">
        <w:lastRenderedPageBreak/>
        <w:t>Setup Procedure</w:t>
      </w:r>
      <w:bookmarkEnd w:id="3"/>
      <w:bookmarkEnd w:id="4"/>
      <w:bookmarkEnd w:id="5"/>
      <w:bookmarkEnd w:id="6"/>
      <w:bookmarkEnd w:id="7"/>
      <w:bookmarkEnd w:id="8"/>
    </w:p>
    <w:p w14:paraId="5A46C2A6" w14:textId="77777777" w:rsidR="009772B4" w:rsidRDefault="009772B4" w:rsidP="003B512B">
      <w:bookmarkStart w:id="9" w:name="_Toc365354764"/>
      <w:r w:rsidRPr="008A5AD4">
        <w:t xml:space="preserve">For instructions on how to launch </w:t>
      </w:r>
      <w:r>
        <w:t>Workshop4</w:t>
      </w:r>
      <w:r w:rsidRPr="008A5AD4">
        <w:t xml:space="preserve">, how to open a </w:t>
      </w:r>
      <w:proofErr w:type="spellStart"/>
      <w:r>
        <w:rPr>
          <w:b/>
        </w:rPr>
        <w:t>ViSi</w:t>
      </w:r>
      <w:proofErr w:type="spellEnd"/>
      <w:r>
        <w:rPr>
          <w:b/>
        </w:rPr>
        <w:t>-Genie</w:t>
      </w:r>
      <w:r w:rsidRPr="008A5AD4">
        <w:t xml:space="preserve"> project, and how to change the target display, kindly refer to the section “</w:t>
      </w:r>
      <w:r w:rsidRPr="008A5AD4">
        <w:rPr>
          <w:b/>
        </w:rPr>
        <w:t>Setup Procedure</w:t>
      </w:r>
      <w:r w:rsidRPr="008A5AD4">
        <w:t>” of the applicat</w:t>
      </w:r>
      <w:r>
        <w:t>ion note</w:t>
      </w:r>
    </w:p>
    <w:p w14:paraId="778EC0A4" w14:textId="783176AE" w:rsidR="003B512B" w:rsidRPr="00421727" w:rsidRDefault="003B512B" w:rsidP="003B512B">
      <w:pPr>
        <w:pStyle w:val="Texte"/>
        <w:numPr>
          <w:ilvl w:val="0"/>
          <w:numId w:val="26"/>
        </w:numPr>
        <w:ind w:left="426" w:hanging="349"/>
        <w:rPr>
          <w:b/>
        </w:rPr>
      </w:pPr>
      <w:proofErr w:type="spellStart"/>
      <w:r w:rsidRPr="00421727">
        <w:rPr>
          <w:b/>
        </w:rPr>
        <w:t>ViSi</w:t>
      </w:r>
      <w:proofErr w:type="spellEnd"/>
      <w:r w:rsidRPr="00421727">
        <w:rPr>
          <w:b/>
        </w:rPr>
        <w:t>-Genie Getting Started - First Project for Diablo16 Display Modules</w:t>
      </w:r>
    </w:p>
    <w:p w14:paraId="3A815C79" w14:textId="305C751E" w:rsidR="003B512B" w:rsidRPr="00421727" w:rsidRDefault="003B512B" w:rsidP="003B512B">
      <w:pPr>
        <w:pStyle w:val="Texte"/>
        <w:numPr>
          <w:ilvl w:val="0"/>
          <w:numId w:val="26"/>
        </w:numPr>
        <w:ind w:left="426" w:hanging="349"/>
        <w:rPr>
          <w:rStyle w:val="Hyperlink"/>
          <w:b/>
          <w:color w:val="000000" w:themeColor="text1"/>
        </w:rPr>
      </w:pPr>
      <w:proofErr w:type="spellStart"/>
      <w:r w:rsidRPr="00421727">
        <w:rPr>
          <w:b/>
        </w:rPr>
        <w:t>ViSi</w:t>
      </w:r>
      <w:proofErr w:type="spellEnd"/>
      <w:r w:rsidRPr="00421727">
        <w:rPr>
          <w:b/>
        </w:rPr>
        <w:t>-Genie Getting Started - First Project for Picaso Displays</w:t>
      </w:r>
    </w:p>
    <w:p w14:paraId="0FC56268" w14:textId="0845A76F" w:rsidR="003B512B" w:rsidRPr="00421727" w:rsidRDefault="003B512B" w:rsidP="003B512B">
      <w:pPr>
        <w:pStyle w:val="Texte"/>
        <w:numPr>
          <w:ilvl w:val="0"/>
          <w:numId w:val="26"/>
        </w:numPr>
        <w:ind w:left="426" w:hanging="349"/>
        <w:rPr>
          <w:rStyle w:val="Hyperlink"/>
          <w:b/>
          <w:color w:val="000000" w:themeColor="text1"/>
        </w:rPr>
      </w:pPr>
      <w:proofErr w:type="spellStart"/>
      <w:r w:rsidRPr="00421727">
        <w:rPr>
          <w:b/>
        </w:rPr>
        <w:t>ViSi</w:t>
      </w:r>
      <w:proofErr w:type="spellEnd"/>
      <w:r w:rsidRPr="00421727">
        <w:rPr>
          <w:b/>
        </w:rPr>
        <w:t xml:space="preserve">-Genie Getting Started - First Project for </w:t>
      </w:r>
      <w:proofErr w:type="spellStart"/>
      <w:r w:rsidRPr="00421727">
        <w:rPr>
          <w:b/>
        </w:rPr>
        <w:t>Pixxi</w:t>
      </w:r>
      <w:proofErr w:type="spellEnd"/>
      <w:r w:rsidRPr="00421727">
        <w:rPr>
          <w:b/>
        </w:rPr>
        <w:t xml:space="preserve"> Display Modules</w:t>
      </w:r>
    </w:p>
    <w:p w14:paraId="3EA0AA8F" w14:textId="77777777" w:rsidR="00B32873" w:rsidRDefault="00B32873" w:rsidP="009772B4">
      <w:pPr>
        <w:rPr>
          <w:b/>
          <w:szCs w:val="24"/>
        </w:rPr>
      </w:pPr>
    </w:p>
    <w:p w14:paraId="1663332A" w14:textId="77777777" w:rsidR="003B512B" w:rsidRPr="00EF2D97" w:rsidRDefault="003B512B" w:rsidP="009772B4">
      <w:pPr>
        <w:rPr>
          <w:b/>
          <w:szCs w:val="24"/>
        </w:rPr>
      </w:pPr>
    </w:p>
    <w:p w14:paraId="75CB8C16" w14:textId="77777777" w:rsidR="009772B4" w:rsidRPr="009772B4" w:rsidRDefault="009772B4" w:rsidP="003B512B">
      <w:pPr>
        <w:pStyle w:val="Heading1"/>
        <w:ind w:firstLine="142"/>
      </w:pPr>
      <w:bookmarkStart w:id="10" w:name="_Toc355605165"/>
      <w:bookmarkStart w:id="11" w:name="_Toc365354765"/>
      <w:bookmarkStart w:id="12" w:name="_Toc366140414"/>
      <w:bookmarkStart w:id="13" w:name="_Toc394926420"/>
      <w:bookmarkStart w:id="14" w:name="_Toc394933101"/>
      <w:bookmarkStart w:id="15" w:name="_Toc395597131"/>
      <w:bookmarkStart w:id="16" w:name="_Toc488087898"/>
      <w:bookmarkStart w:id="17" w:name="_Toc33091260"/>
      <w:r>
        <w:t>Create a New Project</w:t>
      </w:r>
      <w:bookmarkEnd w:id="10"/>
      <w:bookmarkEnd w:id="11"/>
      <w:bookmarkEnd w:id="12"/>
      <w:bookmarkEnd w:id="13"/>
      <w:bookmarkEnd w:id="14"/>
      <w:bookmarkEnd w:id="15"/>
      <w:bookmarkEnd w:id="16"/>
      <w:bookmarkEnd w:id="17"/>
    </w:p>
    <w:p w14:paraId="11FC1D58" w14:textId="77777777" w:rsidR="009772B4" w:rsidRPr="008A5AD4" w:rsidRDefault="009772B4" w:rsidP="003B512B">
      <w:r w:rsidRPr="008A5AD4">
        <w:t xml:space="preserve">For instructions on how to create a new </w:t>
      </w:r>
      <w:proofErr w:type="spellStart"/>
      <w:r>
        <w:rPr>
          <w:b/>
        </w:rPr>
        <w:t>ViSi</w:t>
      </w:r>
      <w:proofErr w:type="spellEnd"/>
      <w:r>
        <w:rPr>
          <w:b/>
        </w:rPr>
        <w:t>-Genie</w:t>
      </w:r>
      <w:r w:rsidRPr="008A5AD4">
        <w:t xml:space="preserve"> project, please refer to the section “</w:t>
      </w:r>
      <w:r w:rsidRPr="008A5AD4">
        <w:rPr>
          <w:b/>
        </w:rPr>
        <w:t>Create a New Project</w:t>
      </w:r>
      <w:r w:rsidRPr="008A5AD4">
        <w:t>” of the application note</w:t>
      </w:r>
    </w:p>
    <w:p w14:paraId="5EDADFEB" w14:textId="2172A84A" w:rsidR="003B512B" w:rsidRPr="00421727" w:rsidRDefault="003B512B" w:rsidP="003B512B">
      <w:pPr>
        <w:pStyle w:val="Texte"/>
        <w:numPr>
          <w:ilvl w:val="0"/>
          <w:numId w:val="26"/>
        </w:numPr>
        <w:ind w:left="426" w:hanging="349"/>
        <w:rPr>
          <w:b/>
        </w:rPr>
      </w:pPr>
      <w:proofErr w:type="spellStart"/>
      <w:r w:rsidRPr="00421727">
        <w:rPr>
          <w:b/>
        </w:rPr>
        <w:t>ViSi</w:t>
      </w:r>
      <w:proofErr w:type="spellEnd"/>
      <w:r w:rsidRPr="00421727">
        <w:rPr>
          <w:b/>
        </w:rPr>
        <w:t>-Genie Getting Started - First Project for Diablo16 Display Modules</w:t>
      </w:r>
    </w:p>
    <w:p w14:paraId="0DCD13FD" w14:textId="3F805A4A" w:rsidR="003B512B" w:rsidRPr="00421727" w:rsidRDefault="003B512B" w:rsidP="003B512B">
      <w:pPr>
        <w:pStyle w:val="Texte"/>
        <w:numPr>
          <w:ilvl w:val="0"/>
          <w:numId w:val="26"/>
        </w:numPr>
        <w:ind w:left="426" w:hanging="349"/>
        <w:rPr>
          <w:rStyle w:val="Hyperlink"/>
          <w:b/>
          <w:color w:val="000000" w:themeColor="text1"/>
        </w:rPr>
      </w:pPr>
      <w:proofErr w:type="spellStart"/>
      <w:r w:rsidRPr="00421727">
        <w:rPr>
          <w:b/>
        </w:rPr>
        <w:t>ViSi</w:t>
      </w:r>
      <w:proofErr w:type="spellEnd"/>
      <w:r w:rsidRPr="00421727">
        <w:rPr>
          <w:b/>
        </w:rPr>
        <w:t>-Genie Getting Started - First Project for Picaso Displays</w:t>
      </w:r>
    </w:p>
    <w:p w14:paraId="0F848DAE" w14:textId="416EEA83" w:rsidR="003B512B" w:rsidRPr="00421727" w:rsidRDefault="003B512B" w:rsidP="003B512B">
      <w:pPr>
        <w:pStyle w:val="Texte"/>
        <w:numPr>
          <w:ilvl w:val="0"/>
          <w:numId w:val="26"/>
        </w:numPr>
        <w:ind w:left="426" w:hanging="349"/>
        <w:rPr>
          <w:rStyle w:val="Hyperlink"/>
          <w:b/>
          <w:color w:val="000000" w:themeColor="text1"/>
        </w:rPr>
      </w:pPr>
      <w:proofErr w:type="spellStart"/>
      <w:r w:rsidRPr="00421727">
        <w:rPr>
          <w:b/>
        </w:rPr>
        <w:t>ViSi</w:t>
      </w:r>
      <w:proofErr w:type="spellEnd"/>
      <w:r w:rsidRPr="00421727">
        <w:rPr>
          <w:b/>
        </w:rPr>
        <w:t xml:space="preserve">-Genie Getting Started - First Project for </w:t>
      </w:r>
      <w:proofErr w:type="spellStart"/>
      <w:r w:rsidRPr="00421727">
        <w:rPr>
          <w:b/>
        </w:rPr>
        <w:t>Pixxi</w:t>
      </w:r>
      <w:proofErr w:type="spellEnd"/>
      <w:r w:rsidRPr="00421727">
        <w:rPr>
          <w:b/>
        </w:rPr>
        <w:t xml:space="preserve"> Display Modules</w:t>
      </w:r>
    </w:p>
    <w:p w14:paraId="22A4CE48" w14:textId="225CD818" w:rsidR="009772B4" w:rsidRDefault="009772B4" w:rsidP="009772B4">
      <w:pPr>
        <w:rPr>
          <w:b/>
          <w:szCs w:val="24"/>
        </w:rPr>
      </w:pPr>
    </w:p>
    <w:p w14:paraId="6B3C0B99" w14:textId="77777777" w:rsidR="003B512B" w:rsidRDefault="003B512B" w:rsidP="009772B4">
      <w:pPr>
        <w:rPr>
          <w:b/>
          <w:szCs w:val="24"/>
        </w:rPr>
      </w:pPr>
    </w:p>
    <w:p w14:paraId="2A5EEAD2" w14:textId="77777777" w:rsidR="003B512B" w:rsidRDefault="003B512B" w:rsidP="009772B4">
      <w:pPr>
        <w:rPr>
          <w:b/>
          <w:szCs w:val="24"/>
        </w:rPr>
      </w:pPr>
    </w:p>
    <w:p w14:paraId="58936A39" w14:textId="77777777" w:rsidR="003B512B" w:rsidRDefault="003B512B" w:rsidP="009772B4">
      <w:pPr>
        <w:rPr>
          <w:b/>
          <w:szCs w:val="24"/>
        </w:rPr>
      </w:pPr>
    </w:p>
    <w:p w14:paraId="76AE808F" w14:textId="77777777" w:rsidR="003B512B" w:rsidRDefault="003B512B" w:rsidP="009772B4">
      <w:pPr>
        <w:rPr>
          <w:b/>
          <w:szCs w:val="24"/>
        </w:rPr>
      </w:pPr>
    </w:p>
    <w:p w14:paraId="278A64DE" w14:textId="77777777" w:rsidR="009772B4" w:rsidRPr="009772B4" w:rsidRDefault="009772B4" w:rsidP="00E7454A">
      <w:pPr>
        <w:pStyle w:val="Heading1"/>
        <w:ind w:firstLine="142"/>
      </w:pPr>
      <w:bookmarkStart w:id="18" w:name="_Toc355605167"/>
      <w:bookmarkStart w:id="19" w:name="_Toc395597132"/>
      <w:bookmarkStart w:id="20" w:name="_Toc488087899"/>
      <w:bookmarkStart w:id="21" w:name="_Toc33091261"/>
      <w:bookmarkEnd w:id="9"/>
      <w:r>
        <w:t>Design the Project</w:t>
      </w:r>
      <w:bookmarkEnd w:id="18"/>
      <w:bookmarkEnd w:id="19"/>
      <w:bookmarkEnd w:id="20"/>
      <w:bookmarkEnd w:id="21"/>
    </w:p>
    <w:p w14:paraId="79AA59D3" w14:textId="210C77F9" w:rsidR="009772B4" w:rsidRDefault="009772B4" w:rsidP="003B512B">
      <w:r>
        <w:t>For this application, a gen4-uLCD-32DT will be used for the project. Same procedure is applicable for any Picaso</w:t>
      </w:r>
      <w:r w:rsidR="003B512B">
        <w:t>,</w:t>
      </w:r>
      <w:r>
        <w:t xml:space="preserve"> Diablo16 </w:t>
      </w:r>
      <w:r w:rsidR="003B512B">
        <w:t xml:space="preserve">and </w:t>
      </w:r>
      <w:proofErr w:type="spellStart"/>
      <w:r w:rsidR="003B512B">
        <w:t>Pixxi</w:t>
      </w:r>
      <w:proofErr w:type="spellEnd"/>
      <w:r w:rsidR="003B512B">
        <w:t xml:space="preserve"> </w:t>
      </w:r>
      <w:r>
        <w:t xml:space="preserve">displays. </w:t>
      </w:r>
      <w:r w:rsidRPr="006122CC">
        <w:t xml:space="preserve">First, set the background </w:t>
      </w:r>
      <w:proofErr w:type="spellStart"/>
      <w:r w:rsidRPr="006122CC">
        <w:t>color</w:t>
      </w:r>
      <w:proofErr w:type="spellEnd"/>
      <w:r w:rsidRPr="006122CC">
        <w:t xml:space="preserve"> of Form0 to white.</w:t>
      </w:r>
    </w:p>
    <w:p w14:paraId="4A887319" w14:textId="170A7E9D" w:rsidR="009772B4" w:rsidRDefault="009772B4" w:rsidP="003B512B">
      <w:pPr>
        <w:jc w:val="center"/>
      </w:pPr>
      <w:r>
        <w:rPr>
          <w:noProof/>
          <w:lang w:val="en-PH" w:eastAsia="en-PH"/>
        </w:rPr>
        <w:drawing>
          <wp:inline distT="0" distB="0" distL="0" distR="0" wp14:anchorId="3E3F3D50" wp14:editId="2599078B">
            <wp:extent cx="1909482" cy="1872041"/>
            <wp:effectExtent l="19050" t="19050" r="14605" b="13970"/>
            <wp:docPr id="6276" name="Picture 6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916518" cy="1878939"/>
                    </a:xfrm>
                    <a:prstGeom prst="rect">
                      <a:avLst/>
                    </a:prstGeom>
                    <a:ln>
                      <a:solidFill>
                        <a:srgbClr val="9C0000"/>
                      </a:solidFill>
                    </a:ln>
                  </pic:spPr>
                </pic:pic>
              </a:graphicData>
            </a:graphic>
          </wp:inline>
        </w:drawing>
      </w:r>
    </w:p>
    <w:p w14:paraId="0F2F9CAE" w14:textId="55DB64C2" w:rsidR="009772B4" w:rsidRDefault="009772B4" w:rsidP="009772B4">
      <w:pPr>
        <w:jc w:val="center"/>
      </w:pPr>
      <w:r>
        <w:rPr>
          <w:noProof/>
          <w:lang w:val="en-PH" w:eastAsia="en-PH"/>
        </w:rPr>
        <w:drawing>
          <wp:inline distT="0" distB="0" distL="0" distR="0" wp14:anchorId="36B186B1" wp14:editId="287C23EC">
            <wp:extent cx="3164541" cy="2627156"/>
            <wp:effectExtent l="19050" t="19050" r="17145" b="20955"/>
            <wp:docPr id="6280" name="Picture 6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80504" cy="2640408"/>
                    </a:xfrm>
                    <a:prstGeom prst="rect">
                      <a:avLst/>
                    </a:prstGeom>
                    <a:ln>
                      <a:solidFill>
                        <a:srgbClr val="9C0000"/>
                      </a:solidFill>
                    </a:ln>
                  </pic:spPr>
                </pic:pic>
              </a:graphicData>
            </a:graphic>
          </wp:inline>
        </w:drawing>
      </w:r>
    </w:p>
    <w:p w14:paraId="31A44ACC" w14:textId="0A03202D" w:rsidR="009772B4" w:rsidRDefault="009772B4" w:rsidP="009772B4">
      <w:pPr>
        <w:pStyle w:val="Heading2"/>
      </w:pPr>
      <w:bookmarkStart w:id="22" w:name="_Toc488087900"/>
      <w:bookmarkStart w:id="23" w:name="_Toc33091262"/>
      <w:r>
        <w:lastRenderedPageBreak/>
        <w:t>Add a Smart Knob Object</w:t>
      </w:r>
      <w:bookmarkEnd w:id="22"/>
      <w:bookmarkEnd w:id="23"/>
    </w:p>
    <w:p w14:paraId="669BB365" w14:textId="36CB14DF" w:rsidR="009772B4" w:rsidRDefault="009772B4" w:rsidP="003B512B">
      <w:r>
        <w:t xml:space="preserve">Add a Smart Knob widget to your </w:t>
      </w:r>
      <w:proofErr w:type="spellStart"/>
      <w:r>
        <w:t>ViSi</w:t>
      </w:r>
      <w:proofErr w:type="spellEnd"/>
      <w:r>
        <w:t>-Genie project. It can be found on the Inputs tab on the Widgets Pane.</w:t>
      </w:r>
    </w:p>
    <w:p w14:paraId="301F5BC8" w14:textId="7178A09F" w:rsidR="009772B4" w:rsidRPr="009772B4" w:rsidRDefault="009772B4" w:rsidP="009772B4">
      <w:pPr>
        <w:jc w:val="center"/>
        <w:rPr>
          <w:b/>
        </w:rPr>
      </w:pPr>
      <w:r>
        <w:rPr>
          <w:noProof/>
          <w:lang w:val="en-PH" w:eastAsia="en-PH"/>
        </w:rPr>
        <w:drawing>
          <wp:inline distT="0" distB="0" distL="0" distR="0" wp14:anchorId="4C8B85C4" wp14:editId="1F97913D">
            <wp:extent cx="4203065" cy="663158"/>
            <wp:effectExtent l="19050" t="19050" r="26035" b="22860"/>
            <wp:docPr id="6321" name="Picture 6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r="30423"/>
                    <a:stretch/>
                  </pic:blipFill>
                  <pic:spPr bwMode="auto">
                    <a:xfrm>
                      <a:off x="0" y="0"/>
                      <a:ext cx="4203065" cy="663158"/>
                    </a:xfrm>
                    <a:prstGeom prst="rect">
                      <a:avLst/>
                    </a:prstGeom>
                    <a:ln>
                      <a:solidFill>
                        <a:srgbClr val="9C0000"/>
                      </a:solidFill>
                    </a:ln>
                    <a:extLst>
                      <a:ext uri="{53640926-AAD7-44D8-BBD7-CCE9431645EC}">
                        <a14:shadowObscured xmlns:a14="http://schemas.microsoft.com/office/drawing/2010/main"/>
                      </a:ext>
                    </a:extLst>
                  </pic:spPr>
                </pic:pic>
              </a:graphicData>
            </a:graphic>
          </wp:inline>
        </w:drawing>
      </w:r>
    </w:p>
    <w:p w14:paraId="3E10CF83" w14:textId="77777777" w:rsidR="009772B4" w:rsidRDefault="009772B4" w:rsidP="003B512B">
      <w:r>
        <w:t xml:space="preserve">Simply click on this icon </w:t>
      </w:r>
      <w:r>
        <w:rPr>
          <w:noProof/>
          <w:lang w:val="en-PH" w:eastAsia="en-PH"/>
        </w:rPr>
        <w:drawing>
          <wp:inline distT="0" distB="0" distL="0" distR="0" wp14:anchorId="14AB8D41" wp14:editId="1CEC1AD6">
            <wp:extent cx="268942" cy="243329"/>
            <wp:effectExtent l="0" t="0" r="0" b="4445"/>
            <wp:docPr id="6323" name="Picture 6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7752" cy="260347"/>
                    </a:xfrm>
                    <a:prstGeom prst="rect">
                      <a:avLst/>
                    </a:prstGeom>
                  </pic:spPr>
                </pic:pic>
              </a:graphicData>
            </a:graphic>
          </wp:inline>
        </w:drawing>
      </w:r>
      <w:r>
        <w:t xml:space="preserve"> to select it. Then place it on the WYSIWYG area.</w:t>
      </w:r>
    </w:p>
    <w:p w14:paraId="5E4E16D4" w14:textId="77777777" w:rsidR="009772B4" w:rsidRDefault="009772B4" w:rsidP="009772B4">
      <w:r>
        <w:rPr>
          <w:noProof/>
          <w:lang w:val="en-PH" w:eastAsia="en-PH"/>
        </w:rPr>
        <w:drawing>
          <wp:inline distT="0" distB="0" distL="0" distR="0" wp14:anchorId="5FAA9947" wp14:editId="2EC7321A">
            <wp:extent cx="4203065" cy="2541270"/>
            <wp:effectExtent l="19050" t="19050" r="26035" b="1143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203065" cy="2541270"/>
                    </a:xfrm>
                    <a:prstGeom prst="rect">
                      <a:avLst/>
                    </a:prstGeom>
                    <a:ln>
                      <a:solidFill>
                        <a:srgbClr val="9C0000"/>
                      </a:solidFill>
                    </a:ln>
                  </pic:spPr>
                </pic:pic>
              </a:graphicData>
            </a:graphic>
          </wp:inline>
        </w:drawing>
      </w:r>
    </w:p>
    <w:p w14:paraId="28CE4BFA" w14:textId="77777777" w:rsidR="003B512B" w:rsidRDefault="003B512B" w:rsidP="003B512B"/>
    <w:p w14:paraId="6A39F872" w14:textId="3B7AD38F" w:rsidR="009772B4" w:rsidRDefault="009772B4" w:rsidP="003B512B">
      <w:r>
        <w:t>As displayed on the image</w:t>
      </w:r>
      <w:r w:rsidR="003B512B">
        <w:t xml:space="preserve"> above</w:t>
      </w:r>
      <w:r>
        <w:t>, the widget appears empty when placed in the WYSIWYG area.</w:t>
      </w:r>
    </w:p>
    <w:p w14:paraId="27479E05" w14:textId="016AA117" w:rsidR="009772B4" w:rsidRDefault="009772B4" w:rsidP="00E7454A">
      <w:pPr>
        <w:pStyle w:val="Heading2"/>
      </w:pPr>
      <w:bookmarkStart w:id="24" w:name="_Toc488087901"/>
      <w:bookmarkStart w:id="25" w:name="_Toc33091263"/>
      <w:r>
        <w:t>Open the Smart Widgets Editor Tool</w:t>
      </w:r>
      <w:bookmarkEnd w:id="24"/>
      <w:bookmarkEnd w:id="25"/>
    </w:p>
    <w:p w14:paraId="0185FCF6" w14:textId="77777777" w:rsidR="009772B4" w:rsidRDefault="009772B4" w:rsidP="003B512B">
      <w:r>
        <w:t xml:space="preserve">Open the Smart Widgets Editor tool by clicking on </w:t>
      </w:r>
      <w:r>
        <w:rPr>
          <w:noProof/>
          <w:lang w:val="en-PH" w:eastAsia="en-PH"/>
        </w:rPr>
        <w:drawing>
          <wp:inline distT="0" distB="0" distL="0" distR="0" wp14:anchorId="2AD9EC35" wp14:editId="05478227">
            <wp:extent cx="158750" cy="177165"/>
            <wp:effectExtent l="0" t="0" r="0" b="0"/>
            <wp:docPr id="20" name="Picture 20" descr="C:\Users\DEFAUL~1.ADM\AppData\Local\Temp\SNAGHTML5874c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EFAUL~1.ADM\AppData\Local\Temp\SNAGHTML5874c77.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8750" cy="177165"/>
                    </a:xfrm>
                    <a:prstGeom prst="rect">
                      <a:avLst/>
                    </a:prstGeom>
                    <a:noFill/>
                    <a:ln>
                      <a:noFill/>
                    </a:ln>
                  </pic:spPr>
                </pic:pic>
              </a:graphicData>
            </a:graphic>
          </wp:inline>
        </w:drawing>
      </w:r>
      <w:r>
        <w:t xml:space="preserve"> of </w:t>
      </w:r>
      <w:r w:rsidRPr="007D6911">
        <w:rPr>
          <w:b/>
        </w:rPr>
        <w:t>Config</w:t>
      </w:r>
      <w:r>
        <w:rPr>
          <w:b/>
        </w:rPr>
        <w:t xml:space="preserve"> </w:t>
      </w:r>
      <w:r>
        <w:t>in the Object Inspector Properties tab.</w:t>
      </w:r>
    </w:p>
    <w:p w14:paraId="7A3A6BB7" w14:textId="77777777" w:rsidR="009772B4" w:rsidRDefault="009772B4" w:rsidP="009772B4">
      <w:pPr>
        <w:jc w:val="center"/>
      </w:pPr>
      <w:r>
        <w:rPr>
          <w:noProof/>
          <w:lang w:val="en-PH" w:eastAsia="en-PH"/>
        </w:rPr>
        <w:drawing>
          <wp:inline distT="0" distB="0" distL="0" distR="0" wp14:anchorId="2358BDEE" wp14:editId="394C55AD">
            <wp:extent cx="2933065" cy="2458529"/>
            <wp:effectExtent l="19050" t="19050" r="19685" b="18415"/>
            <wp:docPr id="6326" name="Picture 6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b="39680"/>
                    <a:stretch/>
                  </pic:blipFill>
                  <pic:spPr bwMode="auto">
                    <a:xfrm>
                      <a:off x="0" y="0"/>
                      <a:ext cx="2933065" cy="2458529"/>
                    </a:xfrm>
                    <a:prstGeom prst="rect">
                      <a:avLst/>
                    </a:prstGeom>
                    <a:ln>
                      <a:solidFill>
                        <a:srgbClr val="9C0000"/>
                      </a:solidFill>
                    </a:ln>
                    <a:extLst>
                      <a:ext uri="{53640926-AAD7-44D8-BBD7-CCE9431645EC}">
                        <a14:shadowObscured xmlns:a14="http://schemas.microsoft.com/office/drawing/2010/main"/>
                      </a:ext>
                    </a:extLst>
                  </pic:spPr>
                </pic:pic>
              </a:graphicData>
            </a:graphic>
          </wp:inline>
        </w:drawing>
      </w:r>
    </w:p>
    <w:p w14:paraId="64B191C1" w14:textId="77777777" w:rsidR="009772B4" w:rsidRDefault="009772B4" w:rsidP="009772B4">
      <w:pPr>
        <w:rPr>
          <w:noProof/>
          <w:lang w:eastAsia="en-PH"/>
        </w:rPr>
      </w:pPr>
      <w:r>
        <w:rPr>
          <w:noProof/>
          <w:lang w:eastAsia="en-PH"/>
        </w:rPr>
        <w:t>The tool requires that the project is already saved before the tool opens. Therefore, since on this case, it hasn’t been saved yet, Workshop4 will automatically prompt the user to save</w:t>
      </w:r>
    </w:p>
    <w:p w14:paraId="0B31890F" w14:textId="77777777" w:rsidR="009772B4" w:rsidRDefault="009772B4" w:rsidP="009772B4">
      <w:pPr>
        <w:rPr>
          <w:noProof/>
          <w:lang w:eastAsia="en-PH"/>
        </w:rPr>
      </w:pPr>
    </w:p>
    <w:p w14:paraId="0663C62A" w14:textId="77777777" w:rsidR="009772B4" w:rsidRDefault="009772B4" w:rsidP="003B512B">
      <w:pPr>
        <w:jc w:val="center"/>
      </w:pPr>
      <w:r>
        <w:rPr>
          <w:noProof/>
          <w:lang w:val="en-PH" w:eastAsia="en-PH"/>
        </w:rPr>
        <w:lastRenderedPageBreak/>
        <w:drawing>
          <wp:inline distT="0" distB="0" distL="0" distR="0" wp14:anchorId="7138F1AF" wp14:editId="3EB97BF0">
            <wp:extent cx="3523129" cy="2566098"/>
            <wp:effectExtent l="19050" t="19050" r="20320" b="2476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523129" cy="2566098"/>
                    </a:xfrm>
                    <a:prstGeom prst="rect">
                      <a:avLst/>
                    </a:prstGeom>
                    <a:ln>
                      <a:solidFill>
                        <a:srgbClr val="9C0000"/>
                      </a:solidFill>
                    </a:ln>
                  </pic:spPr>
                </pic:pic>
              </a:graphicData>
            </a:graphic>
          </wp:inline>
        </w:drawing>
      </w:r>
    </w:p>
    <w:p w14:paraId="2BFF862F" w14:textId="77777777" w:rsidR="009772B4" w:rsidRDefault="009772B4" w:rsidP="009772B4">
      <w:r>
        <w:t>Save the project to desired location. The tool will open after the project has been saved.</w:t>
      </w:r>
    </w:p>
    <w:p w14:paraId="6EBAEFA3" w14:textId="77777777" w:rsidR="009772B4" w:rsidRDefault="009772B4" w:rsidP="003B512B">
      <w:pPr>
        <w:spacing w:after="0"/>
        <w:jc w:val="center"/>
      </w:pPr>
      <w:r>
        <w:rPr>
          <w:noProof/>
          <w:lang w:val="en-PH" w:eastAsia="en-PH"/>
        </w:rPr>
        <w:drawing>
          <wp:inline distT="0" distB="0" distL="0" distR="0" wp14:anchorId="07BC667A" wp14:editId="71FA5065">
            <wp:extent cx="3684494" cy="2666930"/>
            <wp:effectExtent l="0" t="0" r="0" b="635"/>
            <wp:docPr id="6282" name="Picture 6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684494" cy="2666930"/>
                    </a:xfrm>
                    <a:prstGeom prst="rect">
                      <a:avLst/>
                    </a:prstGeom>
                  </pic:spPr>
                </pic:pic>
              </a:graphicData>
            </a:graphic>
          </wp:inline>
        </w:drawing>
      </w:r>
    </w:p>
    <w:p w14:paraId="4702BE50" w14:textId="77777777" w:rsidR="009772B4" w:rsidRDefault="009772B4" w:rsidP="009772B4">
      <w:r>
        <w:t>As shown in the image, this tool has a lot of parts. The next steps will focus only on the minimum tool functionalities required to make a knob.</w:t>
      </w:r>
    </w:p>
    <w:p w14:paraId="2B5B079E" w14:textId="5B70C65B" w:rsidR="009772B4" w:rsidRPr="006024C3" w:rsidRDefault="009772B4" w:rsidP="006024C3">
      <w:pPr>
        <w:spacing w:after="0" w:line="240" w:lineRule="auto"/>
        <w:rPr>
          <w:rFonts w:ascii="Times New Roman" w:hAnsi="Times New Roman" w:cs="Times New Roman"/>
          <w:szCs w:val="24"/>
          <w:lang w:eastAsia="en-GB"/>
        </w:rPr>
      </w:pPr>
      <w:r>
        <w:t xml:space="preserve">For detailed discussion on how each part works, please refer to the </w:t>
      </w:r>
      <w:commentRangeStart w:id="26"/>
      <w:r w:rsidR="006024C3" w:rsidRPr="00421727">
        <w:rPr>
          <w:b/>
        </w:rPr>
        <w:t>Smart Widgets Editor User Guide</w:t>
      </w:r>
      <w:commentRangeEnd w:id="26"/>
      <w:r w:rsidR="006024C3">
        <w:rPr>
          <w:rStyle w:val="CommentReference"/>
        </w:rPr>
        <w:commentReference w:id="26"/>
      </w:r>
      <w:commentRangeStart w:id="27"/>
      <w:commentRangeEnd w:id="27"/>
      <w:r>
        <w:rPr>
          <w:rStyle w:val="CommentReference"/>
        </w:rPr>
        <w:commentReference w:id="27"/>
      </w:r>
      <w:r>
        <w:t>.</w:t>
      </w:r>
    </w:p>
    <w:p w14:paraId="742BF484" w14:textId="77777777" w:rsidR="009772B4" w:rsidRDefault="009772B4" w:rsidP="009772B4"/>
    <w:p w14:paraId="33165AF9" w14:textId="77777777" w:rsidR="009772B4" w:rsidRPr="009772B4" w:rsidRDefault="009772B4" w:rsidP="009772B4">
      <w:pPr>
        <w:pStyle w:val="Heading2"/>
      </w:pPr>
      <w:bookmarkStart w:id="28" w:name="_Toc488087902"/>
      <w:bookmarkStart w:id="29" w:name="_Toc33091264"/>
      <w:r>
        <w:t>Add a Face or Base Image</w:t>
      </w:r>
      <w:bookmarkEnd w:id="28"/>
      <w:bookmarkEnd w:id="29"/>
    </w:p>
    <w:p w14:paraId="2F307C71" w14:textId="77777777" w:rsidR="009772B4" w:rsidRDefault="009772B4" w:rsidP="009772B4">
      <w:r>
        <w:t xml:space="preserve">The first step when creating a smart widget is to select the face (base image). The face or base image is a static part of the widget. Click </w:t>
      </w:r>
      <w:r>
        <w:rPr>
          <w:noProof/>
          <w:lang w:val="en-PH" w:eastAsia="en-PH"/>
        </w:rPr>
        <w:drawing>
          <wp:inline distT="0" distB="0" distL="0" distR="0" wp14:anchorId="53BA7F57" wp14:editId="34B40C11">
            <wp:extent cx="180952" cy="18095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80952" cy="180952"/>
                    </a:xfrm>
                    <a:prstGeom prst="rect">
                      <a:avLst/>
                    </a:prstGeom>
                  </pic:spPr>
                </pic:pic>
              </a:graphicData>
            </a:graphic>
          </wp:inline>
        </w:drawing>
      </w:r>
      <w:r>
        <w:t xml:space="preserve"> to select an image.</w:t>
      </w:r>
    </w:p>
    <w:p w14:paraId="3AB31E81" w14:textId="77777777" w:rsidR="009772B4" w:rsidRDefault="009772B4" w:rsidP="009772B4">
      <w:pPr>
        <w:jc w:val="center"/>
      </w:pPr>
      <w:r>
        <w:rPr>
          <w:noProof/>
          <w:lang w:val="en-PH" w:eastAsia="en-PH"/>
        </w:rPr>
        <w:drawing>
          <wp:inline distT="0" distB="0" distL="0" distR="0" wp14:anchorId="7A3FAB62" wp14:editId="2182C37C">
            <wp:extent cx="1918447" cy="984466"/>
            <wp:effectExtent l="19050" t="19050" r="24765" b="2540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930048" cy="990419"/>
                    </a:xfrm>
                    <a:prstGeom prst="rect">
                      <a:avLst/>
                    </a:prstGeom>
                    <a:ln>
                      <a:solidFill>
                        <a:srgbClr val="9C0000"/>
                      </a:solidFill>
                    </a:ln>
                  </pic:spPr>
                </pic:pic>
              </a:graphicData>
            </a:graphic>
          </wp:inline>
        </w:drawing>
      </w:r>
    </w:p>
    <w:p w14:paraId="1BB57F04" w14:textId="77777777" w:rsidR="009772B4" w:rsidRDefault="009772B4" w:rsidP="003B512B">
      <w:pPr>
        <w:spacing w:after="0"/>
        <w:jc w:val="center"/>
      </w:pPr>
      <w:r>
        <w:rPr>
          <w:noProof/>
          <w:lang w:val="en-PH" w:eastAsia="en-PH"/>
        </w:rPr>
        <w:drawing>
          <wp:inline distT="0" distB="0" distL="0" distR="0" wp14:anchorId="220BEB09" wp14:editId="3779B8FB">
            <wp:extent cx="3525122" cy="2465294"/>
            <wp:effectExtent l="19050" t="19050" r="18415" b="11430"/>
            <wp:docPr id="6327" name="Picture 6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564230" cy="2492644"/>
                    </a:xfrm>
                    <a:prstGeom prst="rect">
                      <a:avLst/>
                    </a:prstGeom>
                    <a:ln>
                      <a:solidFill>
                        <a:srgbClr val="9C0000"/>
                      </a:solidFill>
                    </a:ln>
                  </pic:spPr>
                </pic:pic>
              </a:graphicData>
            </a:graphic>
          </wp:inline>
        </w:drawing>
      </w:r>
    </w:p>
    <w:p w14:paraId="1CD67A45" w14:textId="77777777" w:rsidR="009772B4" w:rsidRDefault="009772B4" w:rsidP="009772B4">
      <w:r>
        <w:lastRenderedPageBreak/>
        <w:t>After selecting a base image, it will be displayed in the preview area. Note that the base image has a transparent part.</w:t>
      </w:r>
    </w:p>
    <w:p w14:paraId="655C39A7" w14:textId="77777777" w:rsidR="009772B4" w:rsidRDefault="009772B4" w:rsidP="009772B4">
      <w:pPr>
        <w:jc w:val="center"/>
      </w:pPr>
      <w:r>
        <w:rPr>
          <w:noProof/>
          <w:lang w:val="en-PH" w:eastAsia="en-PH"/>
        </w:rPr>
        <w:drawing>
          <wp:inline distT="0" distB="0" distL="0" distR="0" wp14:anchorId="66361E65" wp14:editId="4538FEDA">
            <wp:extent cx="4203065" cy="2997200"/>
            <wp:effectExtent l="19050" t="19050" r="26035" b="127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203065" cy="2997200"/>
                    </a:xfrm>
                    <a:prstGeom prst="rect">
                      <a:avLst/>
                    </a:prstGeom>
                    <a:ln>
                      <a:solidFill>
                        <a:srgbClr val="9C0000"/>
                      </a:solidFill>
                    </a:ln>
                  </pic:spPr>
                </pic:pic>
              </a:graphicData>
            </a:graphic>
          </wp:inline>
        </w:drawing>
      </w:r>
    </w:p>
    <w:p w14:paraId="2458A3EF" w14:textId="77777777" w:rsidR="003B512B" w:rsidRDefault="009772B4" w:rsidP="009772B4">
      <w:pPr>
        <w:rPr>
          <w:noProof/>
          <w:lang w:val="en-PH" w:eastAsia="en-PH"/>
        </w:rPr>
      </w:pPr>
      <w:r w:rsidRPr="00135B7B">
        <w:t>Note that the base image has a transparent part.</w:t>
      </w:r>
      <w:r>
        <w:t xml:space="preserve"> </w:t>
      </w:r>
      <w:r w:rsidRPr="00135B7B">
        <w:t>Also, note that, by default, the area occupied by the base image is the working area.</w:t>
      </w:r>
      <w:r w:rsidR="003B512B" w:rsidRPr="003B512B">
        <w:rPr>
          <w:noProof/>
          <w:lang w:val="en-PH" w:eastAsia="en-PH"/>
        </w:rPr>
        <w:t xml:space="preserve"> </w:t>
      </w:r>
    </w:p>
    <w:p w14:paraId="49E56ACB" w14:textId="7795D06D" w:rsidR="009772B4" w:rsidRDefault="003B512B" w:rsidP="003B512B">
      <w:pPr>
        <w:jc w:val="center"/>
      </w:pPr>
      <w:r>
        <w:rPr>
          <w:noProof/>
          <w:lang w:val="en-PH" w:eastAsia="en-PH"/>
        </w:rPr>
        <w:drawing>
          <wp:inline distT="0" distB="0" distL="0" distR="0" wp14:anchorId="110BA060" wp14:editId="06143D19">
            <wp:extent cx="2552131" cy="1371436"/>
            <wp:effectExtent l="19050" t="19050" r="19685" b="19685"/>
            <wp:docPr id="6414" name="Picture 6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1789" t="5038" r="69325" b="77134"/>
                    <a:stretch/>
                  </pic:blipFill>
                  <pic:spPr bwMode="auto">
                    <a:xfrm>
                      <a:off x="0" y="0"/>
                      <a:ext cx="2552435" cy="1371600"/>
                    </a:xfrm>
                    <a:prstGeom prst="rect">
                      <a:avLst/>
                    </a:prstGeom>
                    <a:ln w="9525" cap="flat" cmpd="sng" algn="ctr">
                      <a:solidFill>
                        <a:srgbClr val="9C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13ED753" w14:textId="77777777" w:rsidR="009772B4" w:rsidRDefault="009772B4" w:rsidP="003B512B">
      <w:pPr>
        <w:jc w:val="center"/>
      </w:pPr>
      <w:r>
        <w:rPr>
          <w:noProof/>
          <w:lang w:val="en-PH" w:eastAsia="en-PH"/>
        </w:rPr>
        <w:drawing>
          <wp:inline distT="0" distB="0" distL="0" distR="0" wp14:anchorId="3695DC32" wp14:editId="2E2D2C54">
            <wp:extent cx="4203065" cy="2510790"/>
            <wp:effectExtent l="19050" t="19050" r="26035" b="22860"/>
            <wp:docPr id="6295" name="Picture 6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203065" cy="2510790"/>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25902794" w14:textId="77777777" w:rsidR="009772B4" w:rsidRDefault="009772B4" w:rsidP="009772B4"/>
    <w:p w14:paraId="264B11F0" w14:textId="77777777" w:rsidR="009772B4" w:rsidRDefault="009772B4" w:rsidP="009772B4">
      <w:r>
        <w:t>Any part of any image used in a smart widget will not be displayed if outside the working area.</w:t>
      </w:r>
    </w:p>
    <w:p w14:paraId="28FBEE5E" w14:textId="77777777" w:rsidR="009772B4" w:rsidRDefault="009772B4" w:rsidP="009772B4"/>
    <w:p w14:paraId="04062F5D" w14:textId="77777777" w:rsidR="009772B4" w:rsidRDefault="009772B4" w:rsidP="009772B4"/>
    <w:p w14:paraId="4969E62D" w14:textId="77777777" w:rsidR="003B512B" w:rsidRDefault="003B512B" w:rsidP="009772B4"/>
    <w:p w14:paraId="7EB01A7F" w14:textId="77777777" w:rsidR="003B512B" w:rsidRDefault="003B512B" w:rsidP="009772B4"/>
    <w:p w14:paraId="44F56549" w14:textId="77777777" w:rsidR="003B512B" w:rsidRDefault="003B512B" w:rsidP="009772B4"/>
    <w:p w14:paraId="153B71C5" w14:textId="77777777" w:rsidR="003B512B" w:rsidRDefault="003B512B" w:rsidP="009772B4"/>
    <w:p w14:paraId="7C53AF4A" w14:textId="77777777" w:rsidR="009772B4" w:rsidRDefault="009772B4" w:rsidP="009772B4">
      <w:pPr>
        <w:pStyle w:val="Heading2"/>
      </w:pPr>
      <w:bookmarkStart w:id="30" w:name="_Toc488087903"/>
      <w:bookmarkStart w:id="31" w:name="_Toc33091265"/>
      <w:r>
        <w:lastRenderedPageBreak/>
        <w:t xml:space="preserve">Add a Manipulated </w:t>
      </w:r>
      <w:r w:rsidRPr="009772B4">
        <w:t>Image</w:t>
      </w:r>
      <w:r>
        <w:t xml:space="preserve"> to Layer 1</w:t>
      </w:r>
      <w:bookmarkEnd w:id="30"/>
      <w:bookmarkEnd w:id="31"/>
    </w:p>
    <w:p w14:paraId="7C86A6B8" w14:textId="77777777" w:rsidR="009772B4" w:rsidRDefault="009772B4" w:rsidP="009772B4">
      <w:r>
        <w:t xml:space="preserve">An image is needed to be used as a rotating pointer for the widget. To implement this, we need a layer containing a manipulated image. We will use Layer 1 for this purpose. </w:t>
      </w:r>
    </w:p>
    <w:p w14:paraId="06B93CFA" w14:textId="77777777" w:rsidR="009772B4" w:rsidRDefault="009772B4" w:rsidP="009772B4">
      <w:r>
        <w:t>Enable Layer 1 and add a manipulated image to it by following the procedure shown below.</w:t>
      </w:r>
    </w:p>
    <w:p w14:paraId="38FC4DCB" w14:textId="77777777" w:rsidR="009772B4" w:rsidRDefault="009772B4" w:rsidP="009772B4">
      <w:pPr>
        <w:jc w:val="center"/>
      </w:pPr>
      <w:r>
        <w:rPr>
          <w:noProof/>
          <w:lang w:val="en-PH" w:eastAsia="en-PH"/>
        </w:rPr>
        <w:drawing>
          <wp:inline distT="0" distB="0" distL="0" distR="0" wp14:anchorId="20D0578C" wp14:editId="243CEE19">
            <wp:extent cx="2420470" cy="1425490"/>
            <wp:effectExtent l="19050" t="19050" r="18415" b="22860"/>
            <wp:docPr id="6292" name="Picture 6292" descr="C:\Users\ADMINI~1\AppData\Local\Temp\SNAGHTML9125f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1\AppData\Local\Temp\SNAGHTML9125fe4.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44548" cy="1439670"/>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5C193184" w14:textId="77777777" w:rsidR="009772B4" w:rsidRDefault="009772B4" w:rsidP="003B512B">
      <w:pPr>
        <w:spacing w:after="0"/>
        <w:jc w:val="center"/>
      </w:pPr>
      <w:r>
        <w:rPr>
          <w:noProof/>
          <w:lang w:val="en-PH" w:eastAsia="en-PH"/>
        </w:rPr>
        <w:drawing>
          <wp:inline distT="0" distB="0" distL="0" distR="0" wp14:anchorId="76A80F7E" wp14:editId="44EC7D2E">
            <wp:extent cx="3971290" cy="2777324"/>
            <wp:effectExtent l="19050" t="19050" r="10160" b="23495"/>
            <wp:docPr id="6331" name="Picture 6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019268" cy="2810878"/>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46AAF601" w14:textId="77777777" w:rsidR="009772B4" w:rsidRDefault="009772B4" w:rsidP="009772B4">
      <w:r>
        <w:t>The image on Layer 1 now appears in the working area.</w:t>
      </w:r>
    </w:p>
    <w:p w14:paraId="33E8FA54" w14:textId="389E2B06" w:rsidR="009772B4" w:rsidRDefault="009772B4" w:rsidP="009772B4">
      <w:pPr>
        <w:jc w:val="center"/>
      </w:pPr>
      <w:r>
        <w:rPr>
          <w:noProof/>
          <w:lang w:val="en-PH" w:eastAsia="en-PH"/>
        </w:rPr>
        <w:drawing>
          <wp:inline distT="0" distB="0" distL="0" distR="0" wp14:anchorId="1DCF5C9B" wp14:editId="37206C98">
            <wp:extent cx="1554480" cy="1554480"/>
            <wp:effectExtent l="0" t="0" r="7620" b="7620"/>
            <wp:docPr id="6332" name="Picture 6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554480" cy="1554480"/>
                    </a:xfrm>
                    <a:prstGeom prst="rect">
                      <a:avLst/>
                    </a:prstGeom>
                  </pic:spPr>
                </pic:pic>
              </a:graphicData>
            </a:graphic>
          </wp:inline>
        </w:drawing>
      </w:r>
    </w:p>
    <w:p w14:paraId="0BD82DC1" w14:textId="77777777" w:rsidR="009772B4" w:rsidRPr="009772B4" w:rsidRDefault="009772B4" w:rsidP="009772B4">
      <w:pPr>
        <w:pStyle w:val="Heading2"/>
      </w:pPr>
      <w:bookmarkStart w:id="32" w:name="_Toc488087904"/>
      <w:bookmarkStart w:id="33" w:name="_Toc33091266"/>
      <w:r>
        <w:t>Rotation Point of an Image</w:t>
      </w:r>
      <w:bookmarkEnd w:id="32"/>
      <w:bookmarkEnd w:id="33"/>
    </w:p>
    <w:p w14:paraId="30B37D42" w14:textId="42B53511" w:rsidR="009772B4" w:rsidRDefault="009772B4" w:rsidP="003B512B">
      <w:r w:rsidRPr="009C20EF">
        <w:t>The rotation point of an image is a point on the image about which it is rotated.</w:t>
      </w:r>
      <w:r>
        <w:t xml:space="preserve"> The coordinates of this point are set using the </w:t>
      </w:r>
      <w:r>
        <w:rPr>
          <w:b/>
          <w:i/>
        </w:rPr>
        <w:t>Reference</w:t>
      </w:r>
      <w:r w:rsidRPr="009C20EF">
        <w:rPr>
          <w:b/>
          <w:i/>
        </w:rPr>
        <w:t xml:space="preserve"> point parameters</w:t>
      </w:r>
      <w:r w:rsidR="003B512B">
        <w:t>.</w:t>
      </w:r>
    </w:p>
    <w:p w14:paraId="70D92BE8" w14:textId="77777777" w:rsidR="009772B4" w:rsidRDefault="009772B4" w:rsidP="009772B4">
      <w:pPr>
        <w:jc w:val="center"/>
      </w:pPr>
      <w:r>
        <w:rPr>
          <w:noProof/>
          <w:lang w:val="en-PH" w:eastAsia="en-PH"/>
        </w:rPr>
        <w:drawing>
          <wp:inline distT="0" distB="0" distL="0" distR="0" wp14:anchorId="71F2C53A" wp14:editId="09854340">
            <wp:extent cx="2495238" cy="2457143"/>
            <wp:effectExtent l="19050" t="19050" r="19685" b="196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495238" cy="2457143"/>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567668CD" w14:textId="77777777" w:rsidR="009772B4" w:rsidRDefault="009772B4" w:rsidP="009772B4"/>
    <w:p w14:paraId="5B4C5336" w14:textId="77777777" w:rsidR="009772B4" w:rsidRDefault="009772B4" w:rsidP="009772B4">
      <w:r>
        <w:lastRenderedPageBreak/>
        <w:t>Furthermore, these coordinates are relative to the top-left corner of the image. Therefore, as can be seen above, the default rotation point of an image is also its top-left corner.  Shown below is the pointer image on Layer 1 with the rotation point indicated at the top-left corner. Note that the red border is added just for illustration purposes and is not an actual part of the image.</w:t>
      </w:r>
    </w:p>
    <w:p w14:paraId="1A211F34" w14:textId="77777777" w:rsidR="009772B4" w:rsidRDefault="009772B4" w:rsidP="009772B4">
      <w:pPr>
        <w:jc w:val="center"/>
      </w:pPr>
      <w:r>
        <w:rPr>
          <w:noProof/>
          <w:lang w:val="en-PH" w:eastAsia="en-PH"/>
        </w:rPr>
        <w:drawing>
          <wp:inline distT="0" distB="0" distL="0" distR="0" wp14:anchorId="5871A76B" wp14:editId="1B30A46A">
            <wp:extent cx="2449830" cy="2519045"/>
            <wp:effectExtent l="0" t="0" r="7620" b="0"/>
            <wp:docPr id="1025" name="Picture 1025" descr="C:\Users\ADMINI~1\AppData\Local\Temp\SNAGHTML60d96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I~1\AppData\Local\Temp\SNAGHTML60d96c3.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49830" cy="2519045"/>
                    </a:xfrm>
                    <a:prstGeom prst="rect">
                      <a:avLst/>
                    </a:prstGeom>
                    <a:noFill/>
                    <a:ln>
                      <a:noFill/>
                    </a:ln>
                  </pic:spPr>
                </pic:pic>
              </a:graphicData>
            </a:graphic>
          </wp:inline>
        </w:drawing>
      </w:r>
    </w:p>
    <w:p w14:paraId="03B6C68A" w14:textId="31F58E23" w:rsidR="009772B4" w:rsidRDefault="009772B4" w:rsidP="009772B4"/>
    <w:p w14:paraId="345AACD5" w14:textId="15A5323C" w:rsidR="009772B4" w:rsidRDefault="009772B4" w:rsidP="009772B4"/>
    <w:p w14:paraId="7D84ECE1" w14:textId="6F805FB5" w:rsidR="009772B4" w:rsidRDefault="009772B4" w:rsidP="009772B4"/>
    <w:p w14:paraId="2AE49938" w14:textId="1ED6B391" w:rsidR="009772B4" w:rsidRDefault="009772B4" w:rsidP="009772B4"/>
    <w:p w14:paraId="2DB37A53" w14:textId="77777777" w:rsidR="009772B4" w:rsidRDefault="009772B4" w:rsidP="009772B4"/>
    <w:p w14:paraId="15EB5BE6" w14:textId="77777777" w:rsidR="009772B4" w:rsidRDefault="009772B4" w:rsidP="003B512B">
      <w:pPr>
        <w:spacing w:after="0"/>
      </w:pPr>
    </w:p>
    <w:p w14:paraId="01315023" w14:textId="77777777" w:rsidR="009772B4" w:rsidRPr="009772B4" w:rsidRDefault="009772B4" w:rsidP="003B512B">
      <w:pPr>
        <w:pStyle w:val="Heading2"/>
      </w:pPr>
      <w:bookmarkStart w:id="34" w:name="_Toc488087905"/>
      <w:bookmarkStart w:id="35" w:name="_Toc33091267"/>
      <w:r>
        <w:t>Location of an Image in the Working Area</w:t>
      </w:r>
      <w:bookmarkEnd w:id="34"/>
      <w:bookmarkEnd w:id="35"/>
    </w:p>
    <w:p w14:paraId="246F0AE7" w14:textId="77777777" w:rsidR="009772B4" w:rsidRDefault="009772B4" w:rsidP="009772B4">
      <w:r>
        <w:t xml:space="preserve">The location of an image in the working area is set using the </w:t>
      </w:r>
      <w:r w:rsidRPr="00603801">
        <w:rPr>
          <w:b/>
          <w:i/>
        </w:rPr>
        <w:t>Min/Max X and Y</w:t>
      </w:r>
      <w:r>
        <w:t xml:space="preserve"> parameters. </w:t>
      </w:r>
    </w:p>
    <w:p w14:paraId="11EDE14D" w14:textId="77777777" w:rsidR="009772B4" w:rsidRDefault="009772B4" w:rsidP="009772B4">
      <w:pPr>
        <w:jc w:val="center"/>
      </w:pPr>
      <w:r>
        <w:rPr>
          <w:noProof/>
          <w:lang w:val="en-PH" w:eastAsia="en-PH"/>
        </w:rPr>
        <w:drawing>
          <wp:inline distT="0" distB="0" distL="0" distR="0" wp14:anchorId="3420499B" wp14:editId="55B483A4">
            <wp:extent cx="2493859" cy="1043940"/>
            <wp:effectExtent l="19050" t="19050" r="20955" b="2286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t="60407" b="-1"/>
                    <a:stretch/>
                  </pic:blipFill>
                  <pic:spPr bwMode="auto">
                    <a:xfrm>
                      <a:off x="0" y="0"/>
                      <a:ext cx="2495238" cy="1044517"/>
                    </a:xfrm>
                    <a:prstGeom prst="rect">
                      <a:avLst/>
                    </a:prstGeom>
                    <a:ln w="9525" cap="flat" cmpd="sng" algn="ctr">
                      <a:solidFill>
                        <a:srgbClr val="9C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C758F9E" w14:textId="77777777" w:rsidR="009772B4" w:rsidRDefault="009772B4" w:rsidP="009772B4">
      <w:r>
        <w:t xml:space="preserve">These coordinates are relative to the top-left corner of the working area. Smart Widgets Editor uses the reference point when it places the image in the working area. As can be seen above, the values of the </w:t>
      </w:r>
      <w:r w:rsidRPr="00603801">
        <w:rPr>
          <w:b/>
          <w:i/>
        </w:rPr>
        <w:t xml:space="preserve">Min/Max X </w:t>
      </w:r>
      <w:r w:rsidRPr="00815C3C">
        <w:t>and</w:t>
      </w:r>
      <w:r w:rsidRPr="00603801">
        <w:rPr>
          <w:b/>
          <w:i/>
        </w:rPr>
        <w:t xml:space="preserve"> Y</w:t>
      </w:r>
      <w:r>
        <w:t xml:space="preserve"> parameters are set to 0 by default. This means that, by default, the reference point of the image on Layer 1 is placed on the top-left corner of the working area.</w:t>
      </w:r>
    </w:p>
    <w:p w14:paraId="33ECAE5F" w14:textId="2993CF5E" w:rsidR="009772B4" w:rsidRDefault="009772B4" w:rsidP="006024C3">
      <w:pPr>
        <w:spacing w:after="0" w:line="240" w:lineRule="auto"/>
      </w:pPr>
      <w:r>
        <w:t xml:space="preserve">For a detailed discussion on </w:t>
      </w:r>
      <w:r w:rsidRPr="00815C3C">
        <w:t xml:space="preserve">reference </w:t>
      </w:r>
      <w:r>
        <w:t xml:space="preserve">points and their location in the working area, refer to the document </w:t>
      </w:r>
      <w:bookmarkStart w:id="36" w:name="_Hlk25852488"/>
      <w:commentRangeStart w:id="37"/>
      <w:r w:rsidR="006024C3" w:rsidRPr="00421727">
        <w:rPr>
          <w:b/>
        </w:rPr>
        <w:t>Smart Widgets Editor User Guide</w:t>
      </w:r>
      <w:commentRangeEnd w:id="37"/>
      <w:r w:rsidR="006024C3">
        <w:rPr>
          <w:rStyle w:val="CommentReference"/>
        </w:rPr>
        <w:commentReference w:id="37"/>
      </w:r>
      <w:commentRangeStart w:id="38"/>
      <w:commentRangeEnd w:id="38"/>
      <w:r>
        <w:rPr>
          <w:rStyle w:val="CommentReference"/>
        </w:rPr>
        <w:commentReference w:id="38"/>
      </w:r>
      <w:r>
        <w:t>.</w:t>
      </w:r>
      <w:bookmarkEnd w:id="36"/>
    </w:p>
    <w:p w14:paraId="19EA4C5A" w14:textId="77777777" w:rsidR="009772B4" w:rsidRDefault="009772B4" w:rsidP="009772B4"/>
    <w:p w14:paraId="4C7FEA5E" w14:textId="596881EA" w:rsidR="009772B4" w:rsidRDefault="009772B4" w:rsidP="009772B4"/>
    <w:p w14:paraId="3CC1AAFD" w14:textId="77777777" w:rsidR="003B512B" w:rsidRDefault="003B512B" w:rsidP="009772B4"/>
    <w:p w14:paraId="6CC96F45" w14:textId="77777777" w:rsidR="003B512B" w:rsidRDefault="003B512B" w:rsidP="009772B4"/>
    <w:p w14:paraId="06BE8F39" w14:textId="77777777" w:rsidR="003B512B" w:rsidRDefault="003B512B" w:rsidP="009772B4"/>
    <w:p w14:paraId="194CDDF4" w14:textId="77777777" w:rsidR="009772B4" w:rsidRDefault="009772B4" w:rsidP="009772B4"/>
    <w:p w14:paraId="624EF189" w14:textId="77777777" w:rsidR="009772B4" w:rsidRDefault="009772B4" w:rsidP="009772B4">
      <w:pPr>
        <w:pStyle w:val="Heading2"/>
      </w:pPr>
      <w:bookmarkStart w:id="39" w:name="_Toc488087906"/>
      <w:bookmarkStart w:id="40" w:name="_Toc33091268"/>
      <w:r>
        <w:lastRenderedPageBreak/>
        <w:t>Change the Rotation Point of the Image on Layer 1</w:t>
      </w:r>
      <w:bookmarkEnd w:id="39"/>
      <w:bookmarkEnd w:id="40"/>
    </w:p>
    <w:p w14:paraId="3594DA2D" w14:textId="77777777" w:rsidR="009772B4" w:rsidRDefault="009772B4" w:rsidP="009772B4">
      <w:r>
        <w:t xml:space="preserve">Obviously, the image on Layer 1 needs to be rotated at its </w:t>
      </w:r>
      <w:proofErr w:type="spellStart"/>
      <w:r>
        <w:t>center</w:t>
      </w:r>
      <w:proofErr w:type="spellEnd"/>
      <w:r>
        <w:t>. For this to happen, set the reference point coordinates to the values indicated below.</w:t>
      </w:r>
    </w:p>
    <w:p w14:paraId="747F9D08" w14:textId="77777777" w:rsidR="009772B4" w:rsidRDefault="009772B4" w:rsidP="009772B4">
      <w:pPr>
        <w:jc w:val="center"/>
      </w:pPr>
      <w:r>
        <w:rPr>
          <w:noProof/>
          <w:lang w:val="en-PH" w:eastAsia="en-PH"/>
        </w:rPr>
        <w:drawing>
          <wp:inline distT="0" distB="0" distL="0" distR="0" wp14:anchorId="092B1D99" wp14:editId="1AEDC4A0">
            <wp:extent cx="2187388" cy="2147923"/>
            <wp:effectExtent l="19050" t="19050" r="22860" b="2413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b="17276"/>
                    <a:stretch/>
                  </pic:blipFill>
                  <pic:spPr bwMode="auto">
                    <a:xfrm>
                      <a:off x="0" y="0"/>
                      <a:ext cx="2198219" cy="2158559"/>
                    </a:xfrm>
                    <a:prstGeom prst="rect">
                      <a:avLst/>
                    </a:prstGeom>
                    <a:ln w="9525" cap="flat" cmpd="sng" algn="ctr">
                      <a:solidFill>
                        <a:srgbClr val="9C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C1AB906" w14:textId="77777777" w:rsidR="009772B4" w:rsidRDefault="009772B4" w:rsidP="009772B4">
      <w:r>
        <w:t xml:space="preserve">This can also be achieved by clicking on the </w:t>
      </w:r>
      <w:r w:rsidRPr="00EE2C9E">
        <w:rPr>
          <w:b/>
          <w:i/>
        </w:rPr>
        <w:t>Centre</w:t>
      </w:r>
      <w:r>
        <w:t xml:space="preserve"> button of the </w:t>
      </w:r>
      <w:r>
        <w:rPr>
          <w:b/>
          <w:i/>
        </w:rPr>
        <w:t>Reference</w:t>
      </w:r>
      <w:r w:rsidRPr="00EE2C9E">
        <w:rPr>
          <w:b/>
          <w:i/>
        </w:rPr>
        <w:t xml:space="preserve"> point</w:t>
      </w:r>
      <w:r>
        <w:t xml:space="preserve"> parameters.</w:t>
      </w:r>
    </w:p>
    <w:p w14:paraId="0FA609C1" w14:textId="77777777" w:rsidR="009772B4" w:rsidRDefault="009772B4" w:rsidP="003B512B">
      <w:pPr>
        <w:spacing w:after="0"/>
        <w:jc w:val="center"/>
      </w:pPr>
      <w:r>
        <w:rPr>
          <w:noProof/>
          <w:lang w:val="en-PH" w:eastAsia="en-PH"/>
        </w:rPr>
        <w:drawing>
          <wp:inline distT="0" distB="0" distL="0" distR="0" wp14:anchorId="6A1DFF25" wp14:editId="0E571776">
            <wp:extent cx="2330824" cy="2296830"/>
            <wp:effectExtent l="19050" t="19050" r="12700" b="273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b="16985"/>
                    <a:stretch/>
                  </pic:blipFill>
                  <pic:spPr bwMode="auto">
                    <a:xfrm>
                      <a:off x="0" y="0"/>
                      <a:ext cx="2349263" cy="2315000"/>
                    </a:xfrm>
                    <a:prstGeom prst="rect">
                      <a:avLst/>
                    </a:prstGeom>
                    <a:ln w="9525" cap="flat" cmpd="sng" algn="ctr">
                      <a:solidFill>
                        <a:srgbClr val="9C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CBB9C92" w14:textId="77777777" w:rsidR="009772B4" w:rsidRDefault="009772B4" w:rsidP="009772B4">
      <w:r>
        <w:t>Now note that the image on Layer 1 disappeared from the working area. This is because it is currently outside the working area. To illustrate:</w:t>
      </w:r>
    </w:p>
    <w:p w14:paraId="7345AE40" w14:textId="1FAAF513" w:rsidR="009772B4" w:rsidRDefault="009772B4" w:rsidP="009772B4">
      <w:pPr>
        <w:jc w:val="center"/>
      </w:pPr>
      <w:r>
        <w:rPr>
          <w:noProof/>
          <w:lang w:val="en-PH" w:eastAsia="en-PH"/>
        </w:rPr>
        <w:drawing>
          <wp:inline distT="0" distB="0" distL="0" distR="0" wp14:anchorId="6934A309" wp14:editId="235F70A1">
            <wp:extent cx="3450590" cy="3450590"/>
            <wp:effectExtent l="0" t="0" r="0" b="0"/>
            <wp:docPr id="1031" name="Picture 1031" descr="C:\Users\ADMINI~1\AppData\Local\Temp\SNAGHTML625b0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MINI~1\AppData\Local\Temp\SNAGHTML625b0ed.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50590" cy="3450590"/>
                    </a:xfrm>
                    <a:prstGeom prst="rect">
                      <a:avLst/>
                    </a:prstGeom>
                    <a:noFill/>
                    <a:ln>
                      <a:noFill/>
                    </a:ln>
                  </pic:spPr>
                </pic:pic>
              </a:graphicData>
            </a:graphic>
          </wp:inline>
        </w:drawing>
      </w:r>
    </w:p>
    <w:p w14:paraId="7C88A726" w14:textId="77777777" w:rsidR="009772B4" w:rsidRDefault="009772B4" w:rsidP="009772B4">
      <w:pPr>
        <w:jc w:val="center"/>
      </w:pPr>
    </w:p>
    <w:p w14:paraId="02E8B6C0" w14:textId="77777777" w:rsidR="003B512B" w:rsidRDefault="003B512B" w:rsidP="009772B4">
      <w:pPr>
        <w:jc w:val="center"/>
      </w:pPr>
    </w:p>
    <w:p w14:paraId="34B79188" w14:textId="77777777" w:rsidR="003B512B" w:rsidRDefault="003B512B" w:rsidP="009772B4">
      <w:pPr>
        <w:jc w:val="center"/>
      </w:pPr>
    </w:p>
    <w:p w14:paraId="0156E794" w14:textId="77777777" w:rsidR="003B512B" w:rsidRDefault="003B512B" w:rsidP="009772B4">
      <w:pPr>
        <w:jc w:val="center"/>
      </w:pPr>
    </w:p>
    <w:p w14:paraId="7DFEC2B9" w14:textId="77777777" w:rsidR="003B512B" w:rsidRDefault="003B512B" w:rsidP="009772B4">
      <w:pPr>
        <w:jc w:val="center"/>
      </w:pPr>
    </w:p>
    <w:p w14:paraId="79B36B03" w14:textId="77777777" w:rsidR="003B512B" w:rsidRDefault="003B512B" w:rsidP="003B512B">
      <w:pPr>
        <w:spacing w:after="0"/>
        <w:jc w:val="center"/>
      </w:pPr>
    </w:p>
    <w:p w14:paraId="11CECE21" w14:textId="082FC28E" w:rsidR="009772B4" w:rsidRPr="009772B4" w:rsidRDefault="009772B4" w:rsidP="003B512B">
      <w:pPr>
        <w:pStyle w:val="Heading2"/>
      </w:pPr>
      <w:bookmarkStart w:id="41" w:name="_Toc488087907"/>
      <w:bookmarkStart w:id="42" w:name="_Toc33091269"/>
      <w:proofErr w:type="spellStart"/>
      <w:r>
        <w:lastRenderedPageBreak/>
        <w:t>Center</w:t>
      </w:r>
      <w:proofErr w:type="spellEnd"/>
      <w:r>
        <w:t xml:space="preserve"> the Rotation Point</w:t>
      </w:r>
      <w:r w:rsidRPr="00433E65">
        <w:t xml:space="preserve"> on the </w:t>
      </w:r>
      <w:r>
        <w:t>Working</w:t>
      </w:r>
      <w:r w:rsidRPr="00433E65">
        <w:t xml:space="preserve"> Area</w:t>
      </w:r>
      <w:bookmarkEnd w:id="41"/>
      <w:bookmarkEnd w:id="42"/>
    </w:p>
    <w:p w14:paraId="4F70C47C" w14:textId="0EC419E5" w:rsidR="009772B4" w:rsidRDefault="009772B4" w:rsidP="009772B4">
      <w:r>
        <w:t xml:space="preserve">Now move the location of the rotation point of the image on Layer 1 to the </w:t>
      </w:r>
      <w:proofErr w:type="spellStart"/>
      <w:r>
        <w:t>center</w:t>
      </w:r>
      <w:proofErr w:type="spellEnd"/>
      <w:r>
        <w:t xml:space="preserve"> of the working area by setting the </w:t>
      </w:r>
      <w:r w:rsidRPr="008C0F9A">
        <w:rPr>
          <w:b/>
          <w:i/>
        </w:rPr>
        <w:t>Min/Max X and Y</w:t>
      </w:r>
      <w:r>
        <w:t xml:space="preserve"> parameters to the values indicated below.</w:t>
      </w:r>
    </w:p>
    <w:p w14:paraId="7DD51CFE" w14:textId="0295F75F" w:rsidR="009772B4" w:rsidRDefault="009772B4" w:rsidP="009772B4">
      <w:pPr>
        <w:jc w:val="center"/>
      </w:pPr>
      <w:r>
        <w:rPr>
          <w:noProof/>
          <w:lang w:val="en-PH" w:eastAsia="en-PH"/>
        </w:rPr>
        <w:drawing>
          <wp:inline distT="0" distB="0" distL="0" distR="0" wp14:anchorId="1F709A98" wp14:editId="3DE78559">
            <wp:extent cx="2494915" cy="989929"/>
            <wp:effectExtent l="19050" t="19050" r="19685" b="2032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t="62471"/>
                    <a:stretch/>
                  </pic:blipFill>
                  <pic:spPr bwMode="auto">
                    <a:xfrm>
                      <a:off x="0" y="0"/>
                      <a:ext cx="2495238" cy="990057"/>
                    </a:xfrm>
                    <a:prstGeom prst="rect">
                      <a:avLst/>
                    </a:prstGeom>
                    <a:ln w="9525" cap="flat" cmpd="sng" algn="ctr">
                      <a:solidFill>
                        <a:srgbClr val="9C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3C63FEB" w14:textId="77777777" w:rsidR="009772B4" w:rsidRDefault="009772B4" w:rsidP="009772B4">
      <w:r>
        <w:t xml:space="preserve">The same can be accomplished by pressing the </w:t>
      </w:r>
      <w:r w:rsidRPr="00EE2C9E">
        <w:rPr>
          <w:b/>
          <w:i/>
        </w:rPr>
        <w:t>Centre</w:t>
      </w:r>
      <w:r>
        <w:t xml:space="preserve"> buttons of the </w:t>
      </w:r>
      <w:r w:rsidRPr="00EE2C9E">
        <w:rPr>
          <w:b/>
          <w:i/>
        </w:rPr>
        <w:t>Min/Max X and Y</w:t>
      </w:r>
      <w:r>
        <w:t xml:space="preserve"> parameters.</w:t>
      </w:r>
    </w:p>
    <w:p w14:paraId="68D00194" w14:textId="77777777" w:rsidR="009772B4" w:rsidRDefault="009772B4" w:rsidP="009772B4">
      <w:pPr>
        <w:jc w:val="center"/>
      </w:pPr>
      <w:r>
        <w:rPr>
          <w:noProof/>
          <w:lang w:val="en-PH" w:eastAsia="en-PH"/>
        </w:rPr>
        <w:drawing>
          <wp:inline distT="0" distB="0" distL="0" distR="0" wp14:anchorId="75F36FC9" wp14:editId="171464AA">
            <wp:extent cx="2494102" cy="1017905"/>
            <wp:effectExtent l="19050" t="19050" r="20955" b="1079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t="61398"/>
                    <a:stretch/>
                  </pic:blipFill>
                  <pic:spPr bwMode="auto">
                    <a:xfrm>
                      <a:off x="0" y="0"/>
                      <a:ext cx="2495238" cy="1018369"/>
                    </a:xfrm>
                    <a:prstGeom prst="rect">
                      <a:avLst/>
                    </a:prstGeom>
                    <a:ln w="9525" cap="flat" cmpd="sng" algn="ctr">
                      <a:solidFill>
                        <a:srgbClr val="9C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63A315E" w14:textId="77777777" w:rsidR="009772B4" w:rsidRDefault="009772B4" w:rsidP="009772B4">
      <w:r>
        <w:t>In the working area, the image on Layer 1 is now visible.</w:t>
      </w:r>
    </w:p>
    <w:p w14:paraId="1B75B18B" w14:textId="77777777" w:rsidR="009772B4" w:rsidRDefault="009772B4" w:rsidP="009772B4">
      <w:pPr>
        <w:jc w:val="center"/>
      </w:pPr>
      <w:r>
        <w:rPr>
          <w:noProof/>
          <w:lang w:val="en-PH" w:eastAsia="en-PH"/>
        </w:rPr>
        <w:drawing>
          <wp:inline distT="0" distB="0" distL="0" distR="0" wp14:anchorId="04667DF1" wp14:editId="781A690F">
            <wp:extent cx="1524000" cy="1524000"/>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526973" cy="1526973"/>
                    </a:xfrm>
                    <a:prstGeom prst="rect">
                      <a:avLst/>
                    </a:prstGeom>
                  </pic:spPr>
                </pic:pic>
              </a:graphicData>
            </a:graphic>
          </wp:inline>
        </w:drawing>
      </w:r>
    </w:p>
    <w:p w14:paraId="5D7B9CD6" w14:textId="77777777" w:rsidR="009772B4" w:rsidRDefault="009772B4" w:rsidP="009772B4">
      <w:pPr>
        <w:pStyle w:val="Heading2"/>
      </w:pPr>
      <w:bookmarkStart w:id="43" w:name="_Toc488087908"/>
      <w:bookmarkStart w:id="44" w:name="_Toc33091270"/>
      <w:r>
        <w:t xml:space="preserve">Set the Minimum and Maximum Angles of </w:t>
      </w:r>
      <w:r w:rsidRPr="009772B4">
        <w:t>Rotation</w:t>
      </w:r>
      <w:bookmarkEnd w:id="43"/>
      <w:bookmarkEnd w:id="44"/>
    </w:p>
    <w:p w14:paraId="319000CD" w14:textId="77777777" w:rsidR="009772B4" w:rsidRDefault="009772B4" w:rsidP="003B512B">
      <w:pPr>
        <w:spacing w:after="0"/>
      </w:pPr>
      <w:r>
        <w:t xml:space="preserve">For demonstration purposes, set the minimum angle to </w:t>
      </w:r>
      <w:r w:rsidRPr="00F51AAB">
        <w:rPr>
          <w:b/>
          <w:i/>
        </w:rPr>
        <w:t>-45</w:t>
      </w:r>
      <w:r>
        <w:t>, as shown below.</w:t>
      </w:r>
    </w:p>
    <w:p w14:paraId="7C7B91DC" w14:textId="77777777" w:rsidR="009772B4" w:rsidRDefault="009772B4" w:rsidP="009772B4">
      <w:pPr>
        <w:spacing w:after="160"/>
        <w:jc w:val="center"/>
      </w:pPr>
      <w:r>
        <w:rPr>
          <w:noProof/>
          <w:lang w:val="en-PH" w:eastAsia="en-PH"/>
        </w:rPr>
        <w:drawing>
          <wp:inline distT="0" distB="0" distL="0" distR="0" wp14:anchorId="1B631DCC" wp14:editId="56C3FAB5">
            <wp:extent cx="2493230" cy="304576"/>
            <wp:effectExtent l="19050" t="19050" r="21590" b="19685"/>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42547" b="45899"/>
                    <a:stretch/>
                  </pic:blipFill>
                  <pic:spPr bwMode="auto">
                    <a:xfrm>
                      <a:off x="0" y="0"/>
                      <a:ext cx="2495238" cy="304821"/>
                    </a:xfrm>
                    <a:prstGeom prst="rect">
                      <a:avLst/>
                    </a:prstGeom>
                    <a:ln w="9525" cap="flat" cmpd="sng" algn="ctr">
                      <a:solidFill>
                        <a:srgbClr val="9C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B979983" w14:textId="77777777" w:rsidR="009772B4" w:rsidRDefault="009772B4" w:rsidP="009772B4">
      <w:pPr>
        <w:spacing w:after="160"/>
      </w:pPr>
      <w:r>
        <w:t xml:space="preserve">In the working area, the image on Layer 1 is rotated by 45 degrees, </w:t>
      </w:r>
      <w:proofErr w:type="gramStart"/>
      <w:r>
        <w:t>counter-clockwise</w:t>
      </w:r>
      <w:proofErr w:type="gramEnd"/>
      <w:r>
        <w:t xml:space="preserve">, </w:t>
      </w:r>
      <w:r w:rsidRPr="00F51AAB">
        <w:t>from its original position.</w:t>
      </w:r>
    </w:p>
    <w:p w14:paraId="71E90257" w14:textId="77777777" w:rsidR="009772B4" w:rsidRDefault="009772B4" w:rsidP="009772B4">
      <w:pPr>
        <w:spacing w:after="160"/>
        <w:jc w:val="center"/>
      </w:pPr>
      <w:r>
        <w:rPr>
          <w:noProof/>
          <w:lang w:val="en-PH" w:eastAsia="en-PH"/>
        </w:rPr>
        <w:drawing>
          <wp:inline distT="0" distB="0" distL="0" distR="0" wp14:anchorId="37E0D051" wp14:editId="769975E3">
            <wp:extent cx="1407459" cy="1407459"/>
            <wp:effectExtent l="0" t="0" r="2540" b="254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411988" cy="1411988"/>
                    </a:xfrm>
                    <a:prstGeom prst="rect">
                      <a:avLst/>
                    </a:prstGeom>
                  </pic:spPr>
                </pic:pic>
              </a:graphicData>
            </a:graphic>
          </wp:inline>
        </w:drawing>
      </w:r>
    </w:p>
    <w:p w14:paraId="434FE5F2" w14:textId="77777777" w:rsidR="009772B4" w:rsidRDefault="009772B4" w:rsidP="009772B4">
      <w:pPr>
        <w:spacing w:after="160"/>
        <w:rPr>
          <w:noProof/>
          <w:lang w:eastAsia="en-PH"/>
        </w:rPr>
      </w:pPr>
      <w:r>
        <w:t>Now set the minimum angle to 45, as shown below.</w:t>
      </w:r>
    </w:p>
    <w:p w14:paraId="6B35575E" w14:textId="77777777" w:rsidR="009772B4" w:rsidRDefault="009772B4" w:rsidP="009772B4">
      <w:pPr>
        <w:spacing w:after="160"/>
        <w:jc w:val="center"/>
      </w:pPr>
      <w:r>
        <w:rPr>
          <w:noProof/>
          <w:lang w:val="en-PH" w:eastAsia="en-PH"/>
        </w:rPr>
        <w:drawing>
          <wp:inline distT="0" distB="0" distL="0" distR="0" wp14:anchorId="32BDB083" wp14:editId="4B983792">
            <wp:extent cx="2491794" cy="322281"/>
            <wp:effectExtent l="19050" t="19050" r="22860" b="20955"/>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t="42527" b="45239"/>
                    <a:stretch/>
                  </pic:blipFill>
                  <pic:spPr bwMode="auto">
                    <a:xfrm>
                      <a:off x="0" y="0"/>
                      <a:ext cx="2495238" cy="322726"/>
                    </a:xfrm>
                    <a:prstGeom prst="rect">
                      <a:avLst/>
                    </a:prstGeom>
                    <a:ln w="9525" cap="flat" cmpd="sng" algn="ctr">
                      <a:solidFill>
                        <a:srgbClr val="9C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865A4E9" w14:textId="77777777" w:rsidR="009772B4" w:rsidRDefault="009772B4" w:rsidP="009772B4">
      <w:pPr>
        <w:spacing w:after="160"/>
      </w:pPr>
      <w:r w:rsidRPr="00F51AAB">
        <w:t xml:space="preserve">In the </w:t>
      </w:r>
      <w:r>
        <w:t>working</w:t>
      </w:r>
      <w:r w:rsidRPr="00F51AAB">
        <w:t xml:space="preserve"> area, the image on Layer 1 is rotated by 45 degrees, </w:t>
      </w:r>
      <w:r>
        <w:t>clockwise from its original position.</w:t>
      </w:r>
    </w:p>
    <w:p w14:paraId="6E7470E8" w14:textId="77777777" w:rsidR="009772B4" w:rsidRDefault="009772B4" w:rsidP="003B512B">
      <w:pPr>
        <w:spacing w:after="0"/>
        <w:jc w:val="center"/>
      </w:pPr>
      <w:r>
        <w:rPr>
          <w:noProof/>
          <w:lang w:val="en-PH" w:eastAsia="en-PH"/>
        </w:rPr>
        <w:drawing>
          <wp:inline distT="0" distB="0" distL="0" distR="0" wp14:anchorId="79D76EF5" wp14:editId="3139019B">
            <wp:extent cx="1479176" cy="1479176"/>
            <wp:effectExtent l="0" t="0" r="6985" b="6985"/>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487913" cy="1487913"/>
                    </a:xfrm>
                    <a:prstGeom prst="rect">
                      <a:avLst/>
                    </a:prstGeom>
                  </pic:spPr>
                </pic:pic>
              </a:graphicData>
            </a:graphic>
          </wp:inline>
        </w:drawing>
      </w:r>
    </w:p>
    <w:p w14:paraId="52B34A89" w14:textId="77777777" w:rsidR="009772B4" w:rsidRPr="009772B4" w:rsidRDefault="009772B4" w:rsidP="009772B4">
      <w:pPr>
        <w:pStyle w:val="Heading2"/>
      </w:pPr>
      <w:bookmarkStart w:id="45" w:name="_Toc488087909"/>
      <w:bookmarkStart w:id="46" w:name="_Toc33091271"/>
      <w:r>
        <w:lastRenderedPageBreak/>
        <w:t>The Need for Multiple Frames</w:t>
      </w:r>
      <w:bookmarkEnd w:id="45"/>
      <w:bookmarkEnd w:id="46"/>
    </w:p>
    <w:p w14:paraId="6CCF6C51" w14:textId="77777777" w:rsidR="009772B4" w:rsidRDefault="009772B4" w:rsidP="009772B4">
      <w:pPr>
        <w:spacing w:after="160"/>
      </w:pPr>
      <w:r>
        <w:t xml:space="preserve">At this point the widget has only one frame. This frame shows the image on Layer 1 rotated by a certain angle from its original position. Also, below Layer 1 is the base image. Our next objective is to be able to rotate the image on Layer 1 starting and ending at certain positions. Each state of the widget while the image on Layer 1 is rotating will be represented by a frame. The widget, therefore, </w:t>
      </w:r>
      <w:proofErr w:type="gramStart"/>
      <w:r>
        <w:t>has to</w:t>
      </w:r>
      <w:proofErr w:type="gramEnd"/>
      <w:r>
        <w:t xml:space="preserve"> have multiple frames. </w:t>
      </w:r>
    </w:p>
    <w:p w14:paraId="6C7B4ADF" w14:textId="77777777" w:rsidR="009772B4" w:rsidRDefault="009772B4" w:rsidP="009772B4">
      <w:pPr>
        <w:spacing w:after="160"/>
      </w:pPr>
      <w:r>
        <w:t>To illustrate, let’s say we want to use 101 frames to represent the different states of the widget as the image on Layer 1 is rotated. The output will look like the following:</w:t>
      </w:r>
    </w:p>
    <w:p w14:paraId="7BC1256C" w14:textId="77777777" w:rsidR="003B512B" w:rsidRDefault="003B512B" w:rsidP="009772B4">
      <w:pPr>
        <w:spacing w:after="160"/>
      </w:pPr>
    </w:p>
    <w:p w14:paraId="3BC59B44" w14:textId="77777777" w:rsidR="003B512B" w:rsidRDefault="003B512B" w:rsidP="009772B4">
      <w:pPr>
        <w:spacing w:after="160"/>
      </w:pPr>
    </w:p>
    <w:p w14:paraId="6633814F" w14:textId="77777777" w:rsidR="009772B4" w:rsidRDefault="009772B4" w:rsidP="009772B4">
      <w:pPr>
        <w:spacing w:after="160"/>
      </w:pPr>
      <w:r>
        <w:t>1</w:t>
      </w:r>
      <w:r w:rsidRPr="00400BA7">
        <w:rPr>
          <w:vertAlign w:val="superscript"/>
        </w:rPr>
        <w:t>st</w:t>
      </w:r>
      <w:r>
        <w:t xml:space="preserve"> frame (frame index 0):</w:t>
      </w:r>
    </w:p>
    <w:p w14:paraId="60F4A5E4" w14:textId="77777777" w:rsidR="009772B4" w:rsidRDefault="009772B4" w:rsidP="009772B4">
      <w:pPr>
        <w:spacing w:after="160"/>
        <w:jc w:val="center"/>
      </w:pPr>
      <w:r>
        <w:rPr>
          <w:noProof/>
          <w:lang w:val="en-PH" w:eastAsia="en-PH"/>
        </w:rPr>
        <w:drawing>
          <wp:inline distT="0" distB="0" distL="0" distR="0" wp14:anchorId="2536A12D" wp14:editId="3BD200BB">
            <wp:extent cx="1554480" cy="1554480"/>
            <wp:effectExtent l="0" t="0" r="7620" b="762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554480" cy="1554480"/>
                    </a:xfrm>
                    <a:prstGeom prst="rect">
                      <a:avLst/>
                    </a:prstGeom>
                  </pic:spPr>
                </pic:pic>
              </a:graphicData>
            </a:graphic>
          </wp:inline>
        </w:drawing>
      </w:r>
    </w:p>
    <w:p w14:paraId="146740D4" w14:textId="77777777" w:rsidR="003B512B" w:rsidRDefault="003B512B" w:rsidP="009772B4">
      <w:pPr>
        <w:spacing w:after="160"/>
        <w:jc w:val="center"/>
      </w:pPr>
    </w:p>
    <w:p w14:paraId="582EB3FF" w14:textId="77777777" w:rsidR="003B512B" w:rsidRDefault="003B512B" w:rsidP="009772B4">
      <w:pPr>
        <w:spacing w:after="160"/>
        <w:jc w:val="center"/>
      </w:pPr>
    </w:p>
    <w:p w14:paraId="12BC1335" w14:textId="77777777" w:rsidR="003B512B" w:rsidRDefault="003B512B" w:rsidP="009772B4">
      <w:pPr>
        <w:spacing w:after="160"/>
        <w:jc w:val="center"/>
      </w:pPr>
    </w:p>
    <w:p w14:paraId="4FD8E5DC" w14:textId="77777777" w:rsidR="009772B4" w:rsidRDefault="009772B4" w:rsidP="009772B4">
      <w:pPr>
        <w:spacing w:after="160"/>
      </w:pPr>
      <w:r>
        <w:t>34</w:t>
      </w:r>
      <w:r w:rsidRPr="00400BA7">
        <w:rPr>
          <w:vertAlign w:val="superscript"/>
        </w:rPr>
        <w:t>th</w:t>
      </w:r>
      <w:r>
        <w:t xml:space="preserve"> frame (frame index 33):</w:t>
      </w:r>
    </w:p>
    <w:p w14:paraId="52360FA2" w14:textId="7F4D456C" w:rsidR="009772B4" w:rsidRDefault="009772B4" w:rsidP="009772B4">
      <w:pPr>
        <w:spacing w:after="160"/>
        <w:jc w:val="center"/>
      </w:pPr>
      <w:r>
        <w:rPr>
          <w:noProof/>
          <w:lang w:val="en-PH" w:eastAsia="en-PH"/>
        </w:rPr>
        <w:drawing>
          <wp:inline distT="0" distB="0" distL="0" distR="0" wp14:anchorId="0272E76B" wp14:editId="0D24B36A">
            <wp:extent cx="1554480" cy="1554480"/>
            <wp:effectExtent l="0" t="0" r="7620" b="762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554480" cy="1554480"/>
                    </a:xfrm>
                    <a:prstGeom prst="rect">
                      <a:avLst/>
                    </a:prstGeom>
                  </pic:spPr>
                </pic:pic>
              </a:graphicData>
            </a:graphic>
          </wp:inline>
        </w:drawing>
      </w:r>
    </w:p>
    <w:p w14:paraId="20EF38EB" w14:textId="77777777" w:rsidR="003B512B" w:rsidRDefault="003B512B" w:rsidP="009772B4">
      <w:pPr>
        <w:spacing w:after="160"/>
        <w:jc w:val="center"/>
      </w:pPr>
    </w:p>
    <w:p w14:paraId="26E2636F" w14:textId="77777777" w:rsidR="003B512B" w:rsidRDefault="003B512B" w:rsidP="009772B4">
      <w:pPr>
        <w:spacing w:after="160"/>
        <w:jc w:val="center"/>
      </w:pPr>
    </w:p>
    <w:p w14:paraId="7F02A0F3" w14:textId="3913D03E" w:rsidR="009772B4" w:rsidRDefault="009772B4" w:rsidP="009772B4">
      <w:pPr>
        <w:spacing w:after="160"/>
      </w:pPr>
      <w:r>
        <w:t>67</w:t>
      </w:r>
      <w:r w:rsidRPr="00400BA7">
        <w:rPr>
          <w:vertAlign w:val="superscript"/>
        </w:rPr>
        <w:t>th</w:t>
      </w:r>
      <w:r>
        <w:t xml:space="preserve"> frame (frame index 66):</w:t>
      </w:r>
    </w:p>
    <w:p w14:paraId="22E58816" w14:textId="77777777" w:rsidR="009772B4" w:rsidRDefault="009772B4" w:rsidP="009772B4">
      <w:pPr>
        <w:spacing w:after="160"/>
        <w:jc w:val="center"/>
      </w:pPr>
      <w:r>
        <w:rPr>
          <w:noProof/>
          <w:lang w:val="en-PH" w:eastAsia="en-PH"/>
        </w:rPr>
        <w:drawing>
          <wp:inline distT="0" distB="0" distL="0" distR="0" wp14:anchorId="54039E2F" wp14:editId="29D85625">
            <wp:extent cx="1554480" cy="1554480"/>
            <wp:effectExtent l="0" t="0" r="7620" b="762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554480" cy="1554480"/>
                    </a:xfrm>
                    <a:prstGeom prst="rect">
                      <a:avLst/>
                    </a:prstGeom>
                  </pic:spPr>
                </pic:pic>
              </a:graphicData>
            </a:graphic>
          </wp:inline>
        </w:drawing>
      </w:r>
    </w:p>
    <w:p w14:paraId="5AA26691" w14:textId="77777777" w:rsidR="009772B4" w:rsidRDefault="009772B4" w:rsidP="009772B4">
      <w:pPr>
        <w:spacing w:after="160"/>
      </w:pPr>
    </w:p>
    <w:p w14:paraId="560D6A19" w14:textId="77777777" w:rsidR="003B512B" w:rsidRDefault="003B512B" w:rsidP="009772B4">
      <w:pPr>
        <w:spacing w:after="160"/>
      </w:pPr>
    </w:p>
    <w:p w14:paraId="5BAC1394" w14:textId="77777777" w:rsidR="003B512B" w:rsidRDefault="003B512B" w:rsidP="009772B4">
      <w:pPr>
        <w:spacing w:after="160"/>
      </w:pPr>
    </w:p>
    <w:p w14:paraId="7377EE14" w14:textId="77777777" w:rsidR="003B512B" w:rsidRDefault="003B512B" w:rsidP="009772B4">
      <w:pPr>
        <w:spacing w:after="160"/>
      </w:pPr>
    </w:p>
    <w:p w14:paraId="2345B9D2" w14:textId="77777777" w:rsidR="009772B4" w:rsidRDefault="009772B4" w:rsidP="009772B4">
      <w:pPr>
        <w:spacing w:after="160"/>
      </w:pPr>
      <w:r>
        <w:lastRenderedPageBreak/>
        <w:t>101</w:t>
      </w:r>
      <w:r w:rsidRPr="00400BA7">
        <w:rPr>
          <w:vertAlign w:val="superscript"/>
        </w:rPr>
        <w:t>st</w:t>
      </w:r>
      <w:r>
        <w:t xml:space="preserve"> </w:t>
      </w:r>
      <w:r w:rsidRPr="00400BA7">
        <w:t xml:space="preserve">frame (frame index </w:t>
      </w:r>
      <w:r>
        <w:t>100</w:t>
      </w:r>
      <w:r w:rsidRPr="00400BA7">
        <w:t>):</w:t>
      </w:r>
    </w:p>
    <w:p w14:paraId="44F66B68" w14:textId="77777777" w:rsidR="009772B4" w:rsidRDefault="009772B4" w:rsidP="009772B4">
      <w:pPr>
        <w:spacing w:after="160"/>
        <w:jc w:val="center"/>
      </w:pPr>
      <w:r>
        <w:rPr>
          <w:noProof/>
          <w:lang w:val="en-PH" w:eastAsia="en-PH"/>
        </w:rPr>
        <w:drawing>
          <wp:inline distT="0" distB="0" distL="0" distR="0" wp14:anchorId="6B6D9544" wp14:editId="66044B03">
            <wp:extent cx="1554480" cy="1554480"/>
            <wp:effectExtent l="0" t="0" r="7620" b="762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554480" cy="1554480"/>
                    </a:xfrm>
                    <a:prstGeom prst="rect">
                      <a:avLst/>
                    </a:prstGeom>
                  </pic:spPr>
                </pic:pic>
              </a:graphicData>
            </a:graphic>
          </wp:inline>
        </w:drawing>
      </w:r>
    </w:p>
    <w:p w14:paraId="3C833E83" w14:textId="77777777" w:rsidR="009772B4" w:rsidRDefault="009772B4" w:rsidP="009772B4">
      <w:pPr>
        <w:spacing w:after="160"/>
      </w:pPr>
    </w:p>
    <w:p w14:paraId="1201F73E" w14:textId="77777777" w:rsidR="009772B4" w:rsidRDefault="009772B4" w:rsidP="009772B4">
      <w:pPr>
        <w:spacing w:after="160"/>
      </w:pPr>
      <w:r>
        <w:t>To achieve this, the values of the minimum and maximum angle parameters should be set to the values indicated below.</w:t>
      </w:r>
    </w:p>
    <w:p w14:paraId="07FDDBAC" w14:textId="77777777" w:rsidR="003B512B" w:rsidRDefault="003B512B" w:rsidP="009772B4">
      <w:pPr>
        <w:spacing w:after="160"/>
      </w:pPr>
    </w:p>
    <w:p w14:paraId="7076BC38" w14:textId="77777777" w:rsidR="009772B4" w:rsidRDefault="009772B4" w:rsidP="009772B4">
      <w:pPr>
        <w:spacing w:after="160"/>
        <w:jc w:val="center"/>
      </w:pPr>
      <w:r>
        <w:rPr>
          <w:noProof/>
          <w:lang w:val="en-PH" w:eastAsia="en-PH"/>
        </w:rPr>
        <w:drawing>
          <wp:inline distT="0" distB="0" distL="0" distR="0" wp14:anchorId="4DBE8EED" wp14:editId="227DF5F6">
            <wp:extent cx="2493952" cy="371475"/>
            <wp:effectExtent l="19050" t="19050" r="20955" b="9525"/>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t="41165" b="44747"/>
                    <a:stretch/>
                  </pic:blipFill>
                  <pic:spPr bwMode="auto">
                    <a:xfrm>
                      <a:off x="0" y="0"/>
                      <a:ext cx="2495238" cy="371667"/>
                    </a:xfrm>
                    <a:prstGeom prst="rect">
                      <a:avLst/>
                    </a:prstGeom>
                    <a:ln w="9525" cap="flat" cmpd="sng" algn="ctr">
                      <a:solidFill>
                        <a:srgbClr val="9C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61FA11D" w14:textId="770E48DE" w:rsidR="009772B4" w:rsidRDefault="009772B4" w:rsidP="009772B4">
      <w:pPr>
        <w:spacing w:after="160"/>
      </w:pPr>
    </w:p>
    <w:p w14:paraId="7A0E5E76" w14:textId="77777777" w:rsidR="009772B4" w:rsidRDefault="009772B4" w:rsidP="009772B4">
      <w:pPr>
        <w:spacing w:after="160"/>
      </w:pPr>
    </w:p>
    <w:p w14:paraId="12DF6E6B" w14:textId="77777777" w:rsidR="003B512B" w:rsidRDefault="003B512B" w:rsidP="009772B4">
      <w:pPr>
        <w:spacing w:after="160"/>
      </w:pPr>
    </w:p>
    <w:p w14:paraId="209BAB15" w14:textId="77777777" w:rsidR="003B512B" w:rsidRDefault="003B512B" w:rsidP="009772B4">
      <w:pPr>
        <w:spacing w:after="160"/>
      </w:pPr>
    </w:p>
    <w:p w14:paraId="0EFEFE8D" w14:textId="77777777" w:rsidR="003B512B" w:rsidRDefault="003B512B" w:rsidP="009772B4">
      <w:pPr>
        <w:spacing w:after="160"/>
      </w:pPr>
    </w:p>
    <w:p w14:paraId="67782A5B" w14:textId="77777777" w:rsidR="003B512B" w:rsidRDefault="003B512B" w:rsidP="009772B4">
      <w:pPr>
        <w:spacing w:after="160"/>
      </w:pPr>
    </w:p>
    <w:p w14:paraId="5674973F" w14:textId="77777777" w:rsidR="009772B4" w:rsidRPr="009772B4" w:rsidRDefault="009772B4" w:rsidP="009772B4">
      <w:pPr>
        <w:pStyle w:val="Heading2"/>
      </w:pPr>
      <w:bookmarkStart w:id="47" w:name="_Toc488087910"/>
      <w:bookmarkStart w:id="48" w:name="_Toc33091272"/>
      <w:r>
        <w:t>Set the Minimum and Maximum Values</w:t>
      </w:r>
      <w:bookmarkEnd w:id="47"/>
      <w:bookmarkEnd w:id="48"/>
    </w:p>
    <w:p w14:paraId="60FAEE74" w14:textId="77777777" w:rsidR="009772B4" w:rsidRDefault="009772B4" w:rsidP="009772B4">
      <w:pPr>
        <w:spacing w:after="160"/>
      </w:pPr>
      <w:r>
        <w:t>Furthermore, let’s say we want to associate a range of values to the different frames of the widget. Each value will correspond to a unique frame. To illustrate:</w:t>
      </w:r>
    </w:p>
    <w:tbl>
      <w:tblPr>
        <w:tblStyle w:val="TableGrid"/>
        <w:tblW w:w="0" w:type="auto"/>
        <w:jc w:val="center"/>
        <w:tblLook w:val="04A0" w:firstRow="1" w:lastRow="0" w:firstColumn="1" w:lastColumn="0" w:noHBand="0" w:noVBand="1"/>
      </w:tblPr>
      <w:tblGrid>
        <w:gridCol w:w="2425"/>
        <w:gridCol w:w="4184"/>
      </w:tblGrid>
      <w:tr w:rsidR="009772B4" w:rsidRPr="004362C9" w14:paraId="1ACCA902" w14:textId="77777777" w:rsidTr="003B512B">
        <w:trPr>
          <w:jc w:val="center"/>
        </w:trPr>
        <w:tc>
          <w:tcPr>
            <w:tcW w:w="2425" w:type="dxa"/>
            <w:shd w:val="clear" w:color="auto" w:fill="A6A6A6" w:themeFill="background1" w:themeFillShade="A6"/>
            <w:vAlign w:val="center"/>
          </w:tcPr>
          <w:p w14:paraId="159AC730" w14:textId="77777777" w:rsidR="009772B4" w:rsidRPr="003B512B" w:rsidRDefault="009772B4" w:rsidP="009772B4">
            <w:pPr>
              <w:jc w:val="center"/>
              <w:rPr>
                <w:b/>
                <w:lang w:val="fr-FR"/>
              </w:rPr>
            </w:pPr>
            <w:r w:rsidRPr="003B512B">
              <w:rPr>
                <w:b/>
              </w:rPr>
              <w:t>Frame Index</w:t>
            </w:r>
          </w:p>
        </w:tc>
        <w:tc>
          <w:tcPr>
            <w:tcW w:w="4184" w:type="dxa"/>
            <w:shd w:val="clear" w:color="auto" w:fill="A6A6A6" w:themeFill="background1" w:themeFillShade="A6"/>
            <w:vAlign w:val="center"/>
          </w:tcPr>
          <w:p w14:paraId="6DD83741" w14:textId="77777777" w:rsidR="009772B4" w:rsidRPr="003B512B" w:rsidRDefault="009772B4" w:rsidP="009772B4">
            <w:pPr>
              <w:jc w:val="center"/>
              <w:rPr>
                <w:b/>
                <w:lang w:val="fr-FR"/>
              </w:rPr>
            </w:pPr>
            <w:r w:rsidRPr="003B512B">
              <w:rPr>
                <w:b/>
              </w:rPr>
              <w:t>Associated Value</w:t>
            </w:r>
          </w:p>
        </w:tc>
      </w:tr>
      <w:tr w:rsidR="009772B4" w:rsidRPr="004362C9" w14:paraId="34ED04E6" w14:textId="77777777" w:rsidTr="003B512B">
        <w:trPr>
          <w:jc w:val="center"/>
        </w:trPr>
        <w:tc>
          <w:tcPr>
            <w:tcW w:w="2425" w:type="dxa"/>
          </w:tcPr>
          <w:p w14:paraId="387C76E3" w14:textId="77777777" w:rsidR="009772B4" w:rsidRPr="004362C9" w:rsidRDefault="009772B4" w:rsidP="009772B4">
            <w:pPr>
              <w:jc w:val="center"/>
            </w:pPr>
            <w:r>
              <w:t>0</w:t>
            </w:r>
          </w:p>
        </w:tc>
        <w:tc>
          <w:tcPr>
            <w:tcW w:w="4184" w:type="dxa"/>
          </w:tcPr>
          <w:p w14:paraId="19E9AF0B" w14:textId="77777777" w:rsidR="009772B4" w:rsidRPr="004362C9" w:rsidRDefault="009772B4" w:rsidP="009772B4">
            <w:pPr>
              <w:jc w:val="center"/>
            </w:pPr>
            <w:r>
              <w:t>0</w:t>
            </w:r>
          </w:p>
        </w:tc>
      </w:tr>
      <w:tr w:rsidR="009772B4" w:rsidRPr="004362C9" w14:paraId="3E758411" w14:textId="77777777" w:rsidTr="003B512B">
        <w:trPr>
          <w:jc w:val="center"/>
        </w:trPr>
        <w:tc>
          <w:tcPr>
            <w:tcW w:w="2425" w:type="dxa"/>
          </w:tcPr>
          <w:p w14:paraId="03E1C579" w14:textId="77777777" w:rsidR="009772B4" w:rsidRPr="004362C9" w:rsidRDefault="009772B4" w:rsidP="009772B4">
            <w:pPr>
              <w:jc w:val="center"/>
            </w:pPr>
            <w:r>
              <w:t>33</w:t>
            </w:r>
          </w:p>
        </w:tc>
        <w:tc>
          <w:tcPr>
            <w:tcW w:w="4184" w:type="dxa"/>
          </w:tcPr>
          <w:p w14:paraId="0761653D" w14:textId="77777777" w:rsidR="009772B4" w:rsidRPr="004362C9" w:rsidRDefault="009772B4" w:rsidP="009772B4">
            <w:pPr>
              <w:jc w:val="center"/>
            </w:pPr>
            <w:r>
              <w:t>33</w:t>
            </w:r>
          </w:p>
        </w:tc>
      </w:tr>
      <w:tr w:rsidR="009772B4" w:rsidRPr="004362C9" w14:paraId="5A62226A" w14:textId="77777777" w:rsidTr="003B512B">
        <w:trPr>
          <w:jc w:val="center"/>
        </w:trPr>
        <w:tc>
          <w:tcPr>
            <w:tcW w:w="2425" w:type="dxa"/>
          </w:tcPr>
          <w:p w14:paraId="3D584EC7" w14:textId="77777777" w:rsidR="009772B4" w:rsidRPr="004362C9" w:rsidRDefault="009772B4" w:rsidP="009772B4">
            <w:pPr>
              <w:jc w:val="center"/>
            </w:pPr>
            <w:r>
              <w:t>66</w:t>
            </w:r>
          </w:p>
        </w:tc>
        <w:tc>
          <w:tcPr>
            <w:tcW w:w="4184" w:type="dxa"/>
          </w:tcPr>
          <w:p w14:paraId="7FD2F085" w14:textId="77777777" w:rsidR="009772B4" w:rsidRPr="004362C9" w:rsidRDefault="009772B4" w:rsidP="009772B4">
            <w:pPr>
              <w:jc w:val="center"/>
            </w:pPr>
            <w:r>
              <w:t>66</w:t>
            </w:r>
          </w:p>
        </w:tc>
      </w:tr>
      <w:tr w:rsidR="009772B4" w:rsidRPr="004362C9" w14:paraId="3F5570A3" w14:textId="77777777" w:rsidTr="003B512B">
        <w:trPr>
          <w:jc w:val="center"/>
        </w:trPr>
        <w:tc>
          <w:tcPr>
            <w:tcW w:w="2425" w:type="dxa"/>
          </w:tcPr>
          <w:p w14:paraId="01CF1F58" w14:textId="77777777" w:rsidR="009772B4" w:rsidRDefault="009772B4" w:rsidP="009772B4">
            <w:pPr>
              <w:jc w:val="center"/>
            </w:pPr>
            <w:r>
              <w:t>N - 1</w:t>
            </w:r>
          </w:p>
        </w:tc>
        <w:tc>
          <w:tcPr>
            <w:tcW w:w="4184" w:type="dxa"/>
          </w:tcPr>
          <w:p w14:paraId="01F2167D" w14:textId="77777777" w:rsidR="009772B4" w:rsidRPr="004362C9" w:rsidRDefault="009772B4" w:rsidP="009772B4">
            <w:pPr>
              <w:jc w:val="center"/>
            </w:pPr>
            <w:r>
              <w:t>N - 1</w:t>
            </w:r>
          </w:p>
        </w:tc>
      </w:tr>
    </w:tbl>
    <w:p w14:paraId="4BCEE2AB" w14:textId="77777777" w:rsidR="009772B4" w:rsidRDefault="009772B4" w:rsidP="009772B4">
      <w:pPr>
        <w:spacing w:after="160"/>
      </w:pPr>
    </w:p>
    <w:p w14:paraId="5ADA9AED" w14:textId="77777777" w:rsidR="009772B4" w:rsidRDefault="009772B4" w:rsidP="009772B4">
      <w:pPr>
        <w:spacing w:after="160"/>
      </w:pPr>
      <w:r>
        <w:t xml:space="preserve">In the table above, </w:t>
      </w:r>
      <w:r w:rsidRPr="00D502F9">
        <w:rPr>
          <w:b/>
          <w:i/>
        </w:rPr>
        <w:t>N</w:t>
      </w:r>
      <w:r>
        <w:t xml:space="preserve"> is the total number of frames. The index number always starts at </w:t>
      </w:r>
      <w:r w:rsidRPr="00D502F9">
        <w:rPr>
          <w:b/>
          <w:i/>
        </w:rPr>
        <w:t>0</w:t>
      </w:r>
      <w:r>
        <w:t>. The associated value, on the other hand, can start with any number. Hence,</w:t>
      </w:r>
    </w:p>
    <w:tbl>
      <w:tblPr>
        <w:tblStyle w:val="TableGrid"/>
        <w:tblW w:w="0" w:type="auto"/>
        <w:jc w:val="center"/>
        <w:tblLook w:val="04A0" w:firstRow="1" w:lastRow="0" w:firstColumn="1" w:lastColumn="0" w:noHBand="0" w:noVBand="1"/>
      </w:tblPr>
      <w:tblGrid>
        <w:gridCol w:w="2425"/>
        <w:gridCol w:w="4184"/>
      </w:tblGrid>
      <w:tr w:rsidR="009772B4" w:rsidRPr="004362C9" w14:paraId="0E857244" w14:textId="77777777" w:rsidTr="003B512B">
        <w:trPr>
          <w:jc w:val="center"/>
        </w:trPr>
        <w:tc>
          <w:tcPr>
            <w:tcW w:w="2425" w:type="dxa"/>
            <w:shd w:val="clear" w:color="auto" w:fill="A6A6A6" w:themeFill="background1" w:themeFillShade="A6"/>
            <w:vAlign w:val="center"/>
          </w:tcPr>
          <w:p w14:paraId="0F766A04" w14:textId="77777777" w:rsidR="009772B4" w:rsidRPr="003B512B" w:rsidRDefault="009772B4" w:rsidP="009772B4">
            <w:pPr>
              <w:jc w:val="center"/>
              <w:rPr>
                <w:b/>
                <w:lang w:val="fr-FR"/>
              </w:rPr>
            </w:pPr>
            <w:r w:rsidRPr="003B512B">
              <w:rPr>
                <w:b/>
              </w:rPr>
              <w:t>Frame Index</w:t>
            </w:r>
          </w:p>
        </w:tc>
        <w:tc>
          <w:tcPr>
            <w:tcW w:w="4184" w:type="dxa"/>
            <w:shd w:val="clear" w:color="auto" w:fill="A6A6A6" w:themeFill="background1" w:themeFillShade="A6"/>
            <w:vAlign w:val="center"/>
          </w:tcPr>
          <w:p w14:paraId="4CCDCEDA" w14:textId="77777777" w:rsidR="009772B4" w:rsidRPr="003B512B" w:rsidRDefault="009772B4" w:rsidP="009772B4">
            <w:pPr>
              <w:jc w:val="center"/>
              <w:rPr>
                <w:b/>
                <w:lang w:val="fr-FR"/>
              </w:rPr>
            </w:pPr>
            <w:r w:rsidRPr="003B512B">
              <w:rPr>
                <w:b/>
              </w:rPr>
              <w:t>Associated Value</w:t>
            </w:r>
          </w:p>
        </w:tc>
      </w:tr>
      <w:tr w:rsidR="009772B4" w:rsidRPr="004362C9" w14:paraId="40BB29A2" w14:textId="77777777" w:rsidTr="003B512B">
        <w:trPr>
          <w:jc w:val="center"/>
        </w:trPr>
        <w:tc>
          <w:tcPr>
            <w:tcW w:w="2425" w:type="dxa"/>
          </w:tcPr>
          <w:p w14:paraId="307D51DA" w14:textId="77777777" w:rsidR="009772B4" w:rsidRPr="004362C9" w:rsidRDefault="009772B4" w:rsidP="009772B4">
            <w:pPr>
              <w:jc w:val="center"/>
            </w:pPr>
            <w:r>
              <w:t>0</w:t>
            </w:r>
          </w:p>
        </w:tc>
        <w:tc>
          <w:tcPr>
            <w:tcW w:w="4184" w:type="dxa"/>
          </w:tcPr>
          <w:p w14:paraId="52B9E60C" w14:textId="77777777" w:rsidR="009772B4" w:rsidRPr="004362C9" w:rsidRDefault="009772B4" w:rsidP="009772B4">
            <w:pPr>
              <w:jc w:val="center"/>
            </w:pPr>
            <w:r w:rsidRPr="00264A45">
              <w:t>Min Value</w:t>
            </w:r>
          </w:p>
        </w:tc>
      </w:tr>
      <w:tr w:rsidR="009772B4" w:rsidRPr="004362C9" w14:paraId="739DEC01" w14:textId="77777777" w:rsidTr="003B512B">
        <w:trPr>
          <w:jc w:val="center"/>
        </w:trPr>
        <w:tc>
          <w:tcPr>
            <w:tcW w:w="2425" w:type="dxa"/>
          </w:tcPr>
          <w:p w14:paraId="67390C6F" w14:textId="77777777" w:rsidR="009772B4" w:rsidRDefault="009772B4" w:rsidP="009772B4">
            <w:pPr>
              <w:jc w:val="center"/>
            </w:pPr>
            <w:r>
              <w:t>N - 1</w:t>
            </w:r>
          </w:p>
        </w:tc>
        <w:tc>
          <w:tcPr>
            <w:tcW w:w="4184" w:type="dxa"/>
          </w:tcPr>
          <w:p w14:paraId="129EDD56" w14:textId="77777777" w:rsidR="009772B4" w:rsidRPr="004362C9" w:rsidRDefault="009772B4" w:rsidP="009772B4">
            <w:pPr>
              <w:jc w:val="center"/>
            </w:pPr>
            <w:r w:rsidRPr="00264A45">
              <w:t>Max Value</w:t>
            </w:r>
          </w:p>
        </w:tc>
      </w:tr>
    </w:tbl>
    <w:p w14:paraId="0C73D24F" w14:textId="77777777" w:rsidR="009772B4" w:rsidRDefault="009772B4" w:rsidP="009772B4">
      <w:pPr>
        <w:spacing w:after="160"/>
      </w:pPr>
    </w:p>
    <w:p w14:paraId="5257E28F" w14:textId="77777777" w:rsidR="009772B4" w:rsidRDefault="009772B4" w:rsidP="009772B4">
      <w:pPr>
        <w:spacing w:after="160"/>
      </w:pPr>
      <w:r>
        <w:t xml:space="preserve">For a layer containing a manipulated image, the user needs to set the </w:t>
      </w:r>
      <w:r w:rsidRPr="00EC4927">
        <w:rPr>
          <w:b/>
          <w:i/>
        </w:rPr>
        <w:t>Min</w:t>
      </w:r>
      <w:r>
        <w:t xml:space="preserve"> and </w:t>
      </w:r>
      <w:r w:rsidRPr="00EC4927">
        <w:rPr>
          <w:b/>
          <w:i/>
        </w:rPr>
        <w:t>Max Values</w:t>
      </w:r>
      <w:r>
        <w:t xml:space="preserve"> parameters. </w:t>
      </w:r>
    </w:p>
    <w:p w14:paraId="109B7B31" w14:textId="77777777" w:rsidR="009772B4" w:rsidRDefault="009772B4" w:rsidP="009772B4">
      <w:pPr>
        <w:spacing w:after="160"/>
        <w:jc w:val="center"/>
      </w:pPr>
      <w:r>
        <w:rPr>
          <w:noProof/>
          <w:lang w:val="en-PH" w:eastAsia="en-PH"/>
        </w:rPr>
        <w:drawing>
          <wp:inline distT="0" distB="0" distL="0" distR="0" wp14:anchorId="5551AC5E" wp14:editId="394E6F5C">
            <wp:extent cx="2621176" cy="647700"/>
            <wp:effectExtent l="19050" t="19050" r="27305" b="1905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b="88697"/>
                    <a:stretch/>
                  </pic:blipFill>
                  <pic:spPr bwMode="auto">
                    <a:xfrm>
                      <a:off x="0" y="0"/>
                      <a:ext cx="2621915" cy="647883"/>
                    </a:xfrm>
                    <a:prstGeom prst="rect">
                      <a:avLst/>
                    </a:prstGeom>
                    <a:ln w="9525" cap="flat" cmpd="sng" algn="ctr">
                      <a:solidFill>
                        <a:srgbClr val="9C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7D1C837" w14:textId="77777777" w:rsidR="009772B4" w:rsidRDefault="009772B4" w:rsidP="009772B4">
      <w:pPr>
        <w:spacing w:after="160"/>
      </w:pPr>
      <w:r>
        <w:t xml:space="preserve">Smart Widgets Editor then computes for the total number of frames, generates the frames, then assigns the index number for each frame. The values of the </w:t>
      </w:r>
      <w:r w:rsidRPr="008B50FB">
        <w:rPr>
          <w:b/>
          <w:i/>
        </w:rPr>
        <w:t>Min</w:t>
      </w:r>
      <w:r>
        <w:t xml:space="preserve"> and </w:t>
      </w:r>
      <w:r w:rsidRPr="008B50FB">
        <w:rPr>
          <w:b/>
          <w:i/>
        </w:rPr>
        <w:t>Max Values</w:t>
      </w:r>
      <w:r>
        <w:t xml:space="preserve"> parameters are also used by Smart </w:t>
      </w:r>
      <w:r>
        <w:lastRenderedPageBreak/>
        <w:t xml:space="preserve">Widgets Editor when displaying the numeric part of the widget. This is discussed in the section </w:t>
      </w:r>
      <w:hyperlink w:anchor="_Add_a_Numeric" w:history="1">
        <w:r w:rsidRPr="008B50FB">
          <w:rPr>
            <w:rStyle w:val="Hyperlink"/>
          </w:rPr>
          <w:t xml:space="preserve">Add a Numeric Part to Layer </w:t>
        </w:r>
        <w:r>
          <w:rPr>
            <w:rStyle w:val="Hyperlink"/>
          </w:rPr>
          <w:t>1</w:t>
        </w:r>
      </w:hyperlink>
      <w:r>
        <w:t xml:space="preserve">. </w:t>
      </w:r>
    </w:p>
    <w:p w14:paraId="05FAAF6A" w14:textId="77777777" w:rsidR="009772B4" w:rsidRDefault="009772B4" w:rsidP="009772B4">
      <w:pPr>
        <w:spacing w:after="160"/>
        <w:rPr>
          <w:noProof/>
          <w:lang w:eastAsia="en-PH"/>
        </w:rPr>
      </w:pPr>
      <w:r>
        <w:t xml:space="preserve">Therefore, to make Smart Widgets Editor generate 101 frames, input the values indicated below to the </w:t>
      </w:r>
      <w:r w:rsidRPr="00237E5A">
        <w:rPr>
          <w:b/>
          <w:i/>
        </w:rPr>
        <w:t>Min/Max Values</w:t>
      </w:r>
      <w:r>
        <w:t xml:space="preserve"> fields of Layer 1.</w:t>
      </w:r>
    </w:p>
    <w:p w14:paraId="7D282948" w14:textId="77777777" w:rsidR="009772B4" w:rsidRDefault="009772B4" w:rsidP="009772B4">
      <w:pPr>
        <w:spacing w:after="160"/>
        <w:jc w:val="center"/>
      </w:pPr>
      <w:r>
        <w:rPr>
          <w:noProof/>
          <w:lang w:val="en-PH" w:eastAsia="en-PH"/>
        </w:rPr>
        <w:drawing>
          <wp:inline distT="0" distB="0" distL="0" distR="0" wp14:anchorId="1112F4C4" wp14:editId="1F44BC9A">
            <wp:extent cx="2621504" cy="600075"/>
            <wp:effectExtent l="19050" t="19050" r="26670" b="952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b="89530"/>
                    <a:stretch/>
                  </pic:blipFill>
                  <pic:spPr bwMode="auto">
                    <a:xfrm>
                      <a:off x="0" y="0"/>
                      <a:ext cx="2621915" cy="600169"/>
                    </a:xfrm>
                    <a:prstGeom prst="rect">
                      <a:avLst/>
                    </a:prstGeom>
                    <a:ln w="9525" cap="flat" cmpd="sng" algn="ctr">
                      <a:solidFill>
                        <a:srgbClr val="9C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9BC6E71" w14:textId="77777777" w:rsidR="009772B4" w:rsidRDefault="009772B4" w:rsidP="009772B4">
      <w:pPr>
        <w:spacing w:after="160"/>
      </w:pPr>
      <w:r>
        <w:t>Below is a table showing six parameters of Layer 1 at this point:</w:t>
      </w:r>
    </w:p>
    <w:tbl>
      <w:tblPr>
        <w:tblStyle w:val="TableGrid"/>
        <w:tblW w:w="0" w:type="auto"/>
        <w:jc w:val="center"/>
        <w:tblLook w:val="04A0" w:firstRow="1" w:lastRow="0" w:firstColumn="1" w:lastColumn="0" w:noHBand="0" w:noVBand="1"/>
      </w:tblPr>
      <w:tblGrid>
        <w:gridCol w:w="1321"/>
        <w:gridCol w:w="924"/>
        <w:gridCol w:w="1720"/>
        <w:gridCol w:w="1322"/>
        <w:gridCol w:w="1322"/>
      </w:tblGrid>
      <w:tr w:rsidR="009772B4" w:rsidRPr="004362C9" w14:paraId="2F5BF126" w14:textId="77777777" w:rsidTr="003B512B">
        <w:trPr>
          <w:jc w:val="center"/>
        </w:trPr>
        <w:tc>
          <w:tcPr>
            <w:tcW w:w="1321" w:type="dxa"/>
            <w:shd w:val="clear" w:color="auto" w:fill="A6A6A6" w:themeFill="background1" w:themeFillShade="A6"/>
            <w:vAlign w:val="center"/>
          </w:tcPr>
          <w:p w14:paraId="4CE5E913" w14:textId="77777777" w:rsidR="009772B4" w:rsidRPr="003B512B" w:rsidRDefault="009772B4" w:rsidP="009772B4">
            <w:pPr>
              <w:jc w:val="center"/>
              <w:rPr>
                <w:b/>
                <w:lang w:val="fr-FR"/>
              </w:rPr>
            </w:pPr>
            <w:r w:rsidRPr="003B512B">
              <w:rPr>
                <w:b/>
                <w:lang w:val="fr-FR"/>
              </w:rPr>
              <w:t>Associated Value</w:t>
            </w:r>
          </w:p>
        </w:tc>
        <w:tc>
          <w:tcPr>
            <w:tcW w:w="924" w:type="dxa"/>
            <w:shd w:val="clear" w:color="auto" w:fill="A6A6A6" w:themeFill="background1" w:themeFillShade="A6"/>
            <w:vAlign w:val="center"/>
          </w:tcPr>
          <w:p w14:paraId="2B2B59D7" w14:textId="77777777" w:rsidR="009772B4" w:rsidRPr="003B512B" w:rsidRDefault="009772B4" w:rsidP="009772B4">
            <w:pPr>
              <w:jc w:val="center"/>
              <w:rPr>
                <w:b/>
                <w:lang w:val="fr-FR"/>
              </w:rPr>
            </w:pPr>
            <w:r w:rsidRPr="003B512B">
              <w:rPr>
                <w:b/>
                <w:lang w:val="fr-FR"/>
              </w:rPr>
              <w:t>Frame Index</w:t>
            </w:r>
          </w:p>
        </w:tc>
        <w:tc>
          <w:tcPr>
            <w:tcW w:w="1720" w:type="dxa"/>
            <w:shd w:val="clear" w:color="auto" w:fill="A6A6A6" w:themeFill="background1" w:themeFillShade="A6"/>
          </w:tcPr>
          <w:p w14:paraId="39226213" w14:textId="77777777" w:rsidR="009772B4" w:rsidRPr="003B512B" w:rsidRDefault="009772B4" w:rsidP="009772B4">
            <w:pPr>
              <w:jc w:val="center"/>
              <w:rPr>
                <w:b/>
              </w:rPr>
            </w:pPr>
            <w:r w:rsidRPr="003B512B">
              <w:rPr>
                <w:b/>
              </w:rPr>
              <w:t>Angle of Rotation</w:t>
            </w:r>
          </w:p>
        </w:tc>
        <w:tc>
          <w:tcPr>
            <w:tcW w:w="1322" w:type="dxa"/>
            <w:shd w:val="clear" w:color="auto" w:fill="A6A6A6" w:themeFill="background1" w:themeFillShade="A6"/>
          </w:tcPr>
          <w:p w14:paraId="77194BFD" w14:textId="77777777" w:rsidR="009772B4" w:rsidRPr="003B512B" w:rsidRDefault="009772B4" w:rsidP="009772B4">
            <w:pPr>
              <w:jc w:val="center"/>
              <w:rPr>
                <w:b/>
              </w:rPr>
            </w:pPr>
            <w:r w:rsidRPr="003B512B">
              <w:rPr>
                <w:b/>
              </w:rPr>
              <w:t>Reference Point</w:t>
            </w:r>
          </w:p>
        </w:tc>
        <w:tc>
          <w:tcPr>
            <w:tcW w:w="1322" w:type="dxa"/>
            <w:shd w:val="clear" w:color="auto" w:fill="A6A6A6" w:themeFill="background1" w:themeFillShade="A6"/>
          </w:tcPr>
          <w:p w14:paraId="208527FE" w14:textId="77777777" w:rsidR="009772B4" w:rsidRPr="003B512B" w:rsidRDefault="009772B4" w:rsidP="009772B4">
            <w:pPr>
              <w:jc w:val="center"/>
              <w:rPr>
                <w:b/>
              </w:rPr>
            </w:pPr>
            <w:r w:rsidRPr="003B512B">
              <w:rPr>
                <w:b/>
              </w:rPr>
              <w:t>X and Y Positions</w:t>
            </w:r>
          </w:p>
        </w:tc>
      </w:tr>
      <w:tr w:rsidR="009772B4" w:rsidRPr="004362C9" w14:paraId="6D6DAE23" w14:textId="77777777" w:rsidTr="003B512B">
        <w:trPr>
          <w:jc w:val="center"/>
        </w:trPr>
        <w:tc>
          <w:tcPr>
            <w:tcW w:w="1321" w:type="dxa"/>
            <w:vAlign w:val="center"/>
          </w:tcPr>
          <w:p w14:paraId="753F0948" w14:textId="77777777" w:rsidR="009772B4" w:rsidRPr="004362C9" w:rsidRDefault="009772B4" w:rsidP="009772B4">
            <w:pPr>
              <w:jc w:val="center"/>
            </w:pPr>
            <w:r>
              <w:t>0 (Min Value)</w:t>
            </w:r>
          </w:p>
        </w:tc>
        <w:tc>
          <w:tcPr>
            <w:tcW w:w="924" w:type="dxa"/>
            <w:vAlign w:val="center"/>
          </w:tcPr>
          <w:p w14:paraId="0E53FE21" w14:textId="77777777" w:rsidR="009772B4" w:rsidRPr="004362C9" w:rsidRDefault="009772B4" w:rsidP="009772B4">
            <w:pPr>
              <w:jc w:val="center"/>
            </w:pPr>
            <w:r>
              <w:t>0</w:t>
            </w:r>
          </w:p>
        </w:tc>
        <w:tc>
          <w:tcPr>
            <w:tcW w:w="1720" w:type="dxa"/>
            <w:vAlign w:val="center"/>
          </w:tcPr>
          <w:p w14:paraId="4748EBEA" w14:textId="77777777" w:rsidR="009772B4" w:rsidRDefault="009772B4" w:rsidP="009772B4">
            <w:pPr>
              <w:jc w:val="center"/>
            </w:pPr>
            <w:r>
              <w:t>0 (min angle)</w:t>
            </w:r>
          </w:p>
        </w:tc>
        <w:tc>
          <w:tcPr>
            <w:tcW w:w="1322" w:type="dxa"/>
            <w:vAlign w:val="center"/>
          </w:tcPr>
          <w:p w14:paraId="538F4520" w14:textId="77777777" w:rsidR="009772B4" w:rsidRDefault="009772B4" w:rsidP="009772B4">
            <w:pPr>
              <w:jc w:val="center"/>
            </w:pPr>
            <w:r>
              <w:t>120</w:t>
            </w:r>
          </w:p>
        </w:tc>
        <w:tc>
          <w:tcPr>
            <w:tcW w:w="1322" w:type="dxa"/>
            <w:vAlign w:val="center"/>
          </w:tcPr>
          <w:p w14:paraId="3A5BC3A7" w14:textId="77777777" w:rsidR="009772B4" w:rsidRDefault="009772B4" w:rsidP="009772B4">
            <w:pPr>
              <w:jc w:val="center"/>
            </w:pPr>
            <w:r>
              <w:t>120 (Min X and Min Y)</w:t>
            </w:r>
          </w:p>
        </w:tc>
      </w:tr>
      <w:tr w:rsidR="009772B4" w:rsidRPr="004362C9" w14:paraId="5CAF77DF" w14:textId="77777777" w:rsidTr="003B512B">
        <w:trPr>
          <w:jc w:val="center"/>
        </w:trPr>
        <w:tc>
          <w:tcPr>
            <w:tcW w:w="1321" w:type="dxa"/>
            <w:vAlign w:val="center"/>
          </w:tcPr>
          <w:p w14:paraId="23BE7811" w14:textId="77777777" w:rsidR="009772B4" w:rsidRPr="004362C9" w:rsidRDefault="009772B4" w:rsidP="009772B4">
            <w:pPr>
              <w:jc w:val="center"/>
            </w:pPr>
            <w:r>
              <w:t>100</w:t>
            </w:r>
            <w:r w:rsidRPr="00095FE7">
              <w:t>(M</w:t>
            </w:r>
            <w:r>
              <w:t>ax</w:t>
            </w:r>
            <w:r w:rsidRPr="00095FE7">
              <w:t xml:space="preserve"> Value)</w:t>
            </w:r>
          </w:p>
        </w:tc>
        <w:tc>
          <w:tcPr>
            <w:tcW w:w="924" w:type="dxa"/>
            <w:vAlign w:val="center"/>
          </w:tcPr>
          <w:p w14:paraId="5D10E7AF" w14:textId="77777777" w:rsidR="009772B4" w:rsidRPr="004362C9" w:rsidRDefault="009772B4" w:rsidP="009772B4">
            <w:pPr>
              <w:jc w:val="center"/>
            </w:pPr>
            <w:r>
              <w:t>100</w:t>
            </w:r>
          </w:p>
        </w:tc>
        <w:tc>
          <w:tcPr>
            <w:tcW w:w="1720" w:type="dxa"/>
            <w:vAlign w:val="center"/>
          </w:tcPr>
          <w:p w14:paraId="6C9517A9" w14:textId="77777777" w:rsidR="009772B4" w:rsidRDefault="009772B4" w:rsidP="009772B4">
            <w:pPr>
              <w:jc w:val="center"/>
            </w:pPr>
            <w:r>
              <w:t>275</w:t>
            </w:r>
            <w:r w:rsidRPr="00F16217">
              <w:t xml:space="preserve"> (</w:t>
            </w:r>
            <w:r>
              <w:t>max</w:t>
            </w:r>
            <w:r w:rsidRPr="00F16217">
              <w:t xml:space="preserve"> angle)</w:t>
            </w:r>
          </w:p>
        </w:tc>
        <w:tc>
          <w:tcPr>
            <w:tcW w:w="1322" w:type="dxa"/>
            <w:vAlign w:val="center"/>
          </w:tcPr>
          <w:p w14:paraId="2EB9AE99" w14:textId="77777777" w:rsidR="009772B4" w:rsidRDefault="009772B4" w:rsidP="009772B4">
            <w:pPr>
              <w:jc w:val="center"/>
            </w:pPr>
            <w:r w:rsidRPr="00F16217">
              <w:t>120</w:t>
            </w:r>
          </w:p>
        </w:tc>
        <w:tc>
          <w:tcPr>
            <w:tcW w:w="1322" w:type="dxa"/>
            <w:vAlign w:val="center"/>
          </w:tcPr>
          <w:p w14:paraId="246BF555" w14:textId="77777777" w:rsidR="009772B4" w:rsidRDefault="009772B4" w:rsidP="009772B4">
            <w:pPr>
              <w:jc w:val="center"/>
            </w:pPr>
            <w:r w:rsidRPr="00F16217">
              <w:t>120</w:t>
            </w:r>
            <w:r>
              <w:t xml:space="preserve"> (Max X and Max Y)</w:t>
            </w:r>
          </w:p>
        </w:tc>
      </w:tr>
    </w:tbl>
    <w:p w14:paraId="5296967A" w14:textId="77777777" w:rsidR="009772B4" w:rsidRDefault="009772B4" w:rsidP="009772B4">
      <w:pPr>
        <w:spacing w:after="160"/>
      </w:pPr>
    </w:p>
    <w:p w14:paraId="7617B8CF" w14:textId="5CA7A4F0" w:rsidR="009772B4" w:rsidRDefault="009772B4" w:rsidP="009772B4">
      <w:pPr>
        <w:spacing w:after="160"/>
      </w:pPr>
      <w:r>
        <w:t xml:space="preserve">As can be seen in the table, the angle of rotation of the image on Layer 1 at frame index </w:t>
      </w:r>
      <w:r w:rsidRPr="0032488D">
        <w:rPr>
          <w:b/>
          <w:i/>
        </w:rPr>
        <w:t>0</w:t>
      </w:r>
      <w:r>
        <w:t xml:space="preserve"> or layer value </w:t>
      </w:r>
      <w:r w:rsidRPr="0032488D">
        <w:rPr>
          <w:b/>
          <w:i/>
        </w:rPr>
        <w:t>0</w:t>
      </w:r>
      <w:r>
        <w:t xml:space="preserve"> is </w:t>
      </w:r>
      <w:r>
        <w:rPr>
          <w:b/>
          <w:i/>
        </w:rPr>
        <w:t>0</w:t>
      </w:r>
      <w:r>
        <w:t xml:space="preserve"> degrees. The angle of rotation is </w:t>
      </w:r>
      <w:r>
        <w:rPr>
          <w:b/>
          <w:i/>
        </w:rPr>
        <w:t>275</w:t>
      </w:r>
      <w:r>
        <w:t xml:space="preserve"> degrees at frame index </w:t>
      </w:r>
      <w:r>
        <w:rPr>
          <w:b/>
          <w:i/>
        </w:rPr>
        <w:t>100</w:t>
      </w:r>
      <w:r>
        <w:t xml:space="preserve"> or layer value </w:t>
      </w:r>
      <w:r>
        <w:rPr>
          <w:b/>
          <w:i/>
        </w:rPr>
        <w:t>100</w:t>
      </w:r>
      <w:r>
        <w:t xml:space="preserve">. The rotation point is the </w:t>
      </w:r>
      <w:proofErr w:type="spellStart"/>
      <w:r>
        <w:t>center</w:t>
      </w:r>
      <w:proofErr w:type="spellEnd"/>
      <w:r>
        <w:t xml:space="preserve"> of the image. The </w:t>
      </w:r>
      <w:r w:rsidRPr="00BA2D11">
        <w:rPr>
          <w:b/>
          <w:i/>
        </w:rPr>
        <w:t>Min/Max X</w:t>
      </w:r>
      <w:r>
        <w:t xml:space="preserve"> and </w:t>
      </w:r>
      <w:r w:rsidRPr="00BA2D11">
        <w:rPr>
          <w:b/>
          <w:i/>
        </w:rPr>
        <w:t>Y</w:t>
      </w:r>
      <w:r>
        <w:t xml:space="preserve"> parameters remain constant. Essentially, therefore, the image on Layer 1 rotates clockwise from </w:t>
      </w:r>
      <w:r>
        <w:rPr>
          <w:b/>
          <w:i/>
        </w:rPr>
        <w:t>0</w:t>
      </w:r>
      <w:r>
        <w:t xml:space="preserve"> degrees to </w:t>
      </w:r>
      <w:r>
        <w:rPr>
          <w:b/>
          <w:i/>
        </w:rPr>
        <w:t>275</w:t>
      </w:r>
      <w:r>
        <w:t xml:space="preserve"> degrees about its </w:t>
      </w:r>
      <w:proofErr w:type="spellStart"/>
      <w:r>
        <w:t>center</w:t>
      </w:r>
      <w:proofErr w:type="spellEnd"/>
      <w:r>
        <w:t xml:space="preserve"> as the frame index and layer value increase. Moreover, the rotation point of the image on Layer 1 remains fixed at the </w:t>
      </w:r>
      <w:proofErr w:type="spellStart"/>
      <w:r>
        <w:t>center</w:t>
      </w:r>
      <w:proofErr w:type="spellEnd"/>
      <w:r>
        <w:t xml:space="preserve"> of the working area at all frames. Smart Widgets Editor</w:t>
      </w:r>
      <w:r w:rsidRPr="0032488D">
        <w:t xml:space="preserve"> then generates </w:t>
      </w:r>
      <w:proofErr w:type="gramStart"/>
      <w:r w:rsidRPr="0032488D">
        <w:t>all of</w:t>
      </w:r>
      <w:proofErr w:type="gramEnd"/>
      <w:r w:rsidRPr="0032488D">
        <w:t xml:space="preserve"> the frames needed to satisfy this </w:t>
      </w:r>
      <w:proofErr w:type="spellStart"/>
      <w:r w:rsidRPr="0032488D">
        <w:t>behavior</w:t>
      </w:r>
      <w:proofErr w:type="spellEnd"/>
      <w:r w:rsidRPr="0032488D">
        <w:t xml:space="preserve"> of the image on Layer 1.</w:t>
      </w:r>
    </w:p>
    <w:p w14:paraId="266F7A75" w14:textId="1DB9AA3B" w:rsidR="009772B4" w:rsidRDefault="009772B4" w:rsidP="009772B4">
      <w:pPr>
        <w:spacing w:after="160"/>
      </w:pPr>
    </w:p>
    <w:p w14:paraId="0719CC06" w14:textId="77777777" w:rsidR="009772B4" w:rsidRPr="00C8761B" w:rsidRDefault="009772B4" w:rsidP="00C8761B">
      <w:pPr>
        <w:pStyle w:val="Heading2"/>
      </w:pPr>
      <w:bookmarkStart w:id="49" w:name="_Toc488087911"/>
      <w:bookmarkStart w:id="50" w:name="_Toc33091273"/>
      <w:r>
        <w:t>Check the Generated Frames</w:t>
      </w:r>
      <w:bookmarkEnd w:id="49"/>
      <w:bookmarkEnd w:id="50"/>
    </w:p>
    <w:p w14:paraId="44A456FB" w14:textId="77777777" w:rsidR="009772B4" w:rsidRDefault="009772B4" w:rsidP="009772B4">
      <w:pPr>
        <w:spacing w:after="160"/>
      </w:pPr>
      <w:r>
        <w:t>To see the generated frames, move the thumb of the GCI frame slider indicated in the image below. The layer guide section also shows the index of the current frame and the total number of frames in a layer.</w:t>
      </w:r>
    </w:p>
    <w:p w14:paraId="30E11D91" w14:textId="77777777" w:rsidR="003B512B" w:rsidRDefault="003B512B" w:rsidP="009772B4">
      <w:pPr>
        <w:spacing w:after="160"/>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7"/>
        <w:gridCol w:w="3696"/>
      </w:tblGrid>
      <w:tr w:rsidR="009772B4" w14:paraId="7BDBC66E" w14:textId="77777777" w:rsidTr="003B512B">
        <w:trPr>
          <w:jc w:val="center"/>
        </w:trPr>
        <w:tc>
          <w:tcPr>
            <w:tcW w:w="3217" w:type="dxa"/>
            <w:vAlign w:val="center"/>
          </w:tcPr>
          <w:p w14:paraId="6FA9C175" w14:textId="77777777" w:rsidR="009772B4" w:rsidRDefault="009772B4" w:rsidP="009772B4">
            <w:pPr>
              <w:spacing w:after="160"/>
              <w:jc w:val="center"/>
            </w:pPr>
            <w:r>
              <w:rPr>
                <w:noProof/>
                <w:lang w:val="en-PH" w:eastAsia="en-PH"/>
              </w:rPr>
              <w:drawing>
                <wp:inline distT="0" distB="0" distL="0" distR="0" wp14:anchorId="2B0418AB" wp14:editId="57331EDA">
                  <wp:extent cx="1724025" cy="604528"/>
                  <wp:effectExtent l="19050" t="19050" r="9525" b="2413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741952" cy="610814"/>
                          </a:xfrm>
                          <a:prstGeom prst="rect">
                            <a:avLst/>
                          </a:prstGeom>
                          <a:ln w="9525" cap="flat" cmpd="sng" algn="ctr">
                            <a:solidFill>
                              <a:srgbClr val="9C0000"/>
                            </a:solidFill>
                            <a:prstDash val="solid"/>
                            <a:round/>
                            <a:headEnd type="none" w="med" len="med"/>
                            <a:tailEnd type="none" w="med" len="med"/>
                          </a:ln>
                        </pic:spPr>
                      </pic:pic>
                    </a:graphicData>
                  </a:graphic>
                </wp:inline>
              </w:drawing>
            </w:r>
          </w:p>
        </w:tc>
        <w:tc>
          <w:tcPr>
            <w:tcW w:w="3402" w:type="dxa"/>
            <w:vAlign w:val="center"/>
          </w:tcPr>
          <w:p w14:paraId="5E6FA362" w14:textId="77777777" w:rsidR="009772B4" w:rsidRDefault="009772B4" w:rsidP="009772B4">
            <w:pPr>
              <w:spacing w:after="160"/>
              <w:jc w:val="center"/>
            </w:pPr>
            <w:r>
              <w:rPr>
                <w:noProof/>
                <w:lang w:val="en-PH" w:eastAsia="en-PH"/>
              </w:rPr>
              <w:drawing>
                <wp:inline distT="0" distB="0" distL="0" distR="0" wp14:anchorId="5F337D04" wp14:editId="554FEAE7">
                  <wp:extent cx="2173605" cy="1491734"/>
                  <wp:effectExtent l="19050" t="19050" r="17145" b="13335"/>
                  <wp:docPr id="1069" name="Picture 1069" descr="C:\Users\ADMINI~1\AppData\Local\Temp\SNAGHTML6793c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MINI~1\AppData\Local\Temp\SNAGHTML6793cce.PNG"/>
                          <pic:cNvPicPr>
                            <a:picLocks noChangeAspect="1" noChangeArrowheads="1"/>
                          </pic:cNvPicPr>
                        </pic:nvPicPr>
                        <pic:blipFill rotWithShape="1">
                          <a:blip r:embed="rId64">
                            <a:extLst>
                              <a:ext uri="{28A0092B-C50C-407E-A947-70E740481C1C}">
                                <a14:useLocalDpi xmlns:a14="http://schemas.microsoft.com/office/drawing/2010/main" val="0"/>
                              </a:ext>
                            </a:extLst>
                          </a:blip>
                          <a:srcRect b="4465"/>
                          <a:stretch/>
                        </pic:blipFill>
                        <pic:spPr bwMode="auto">
                          <a:xfrm>
                            <a:off x="0" y="0"/>
                            <a:ext cx="2173605" cy="1491734"/>
                          </a:xfrm>
                          <a:prstGeom prst="rect">
                            <a:avLst/>
                          </a:prstGeom>
                          <a:ln w="9525" cap="flat" cmpd="sng" algn="ctr">
                            <a:solidFill>
                              <a:srgbClr val="9C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r>
    </w:tbl>
    <w:p w14:paraId="39587661" w14:textId="77777777" w:rsidR="009772B4" w:rsidRDefault="009772B4" w:rsidP="009772B4"/>
    <w:p w14:paraId="47381379" w14:textId="77777777" w:rsidR="003B512B" w:rsidRDefault="003B512B" w:rsidP="009772B4"/>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3240"/>
      </w:tblGrid>
      <w:tr w:rsidR="009772B4" w14:paraId="769A0340" w14:textId="77777777" w:rsidTr="003B512B">
        <w:trPr>
          <w:jc w:val="center"/>
        </w:trPr>
        <w:tc>
          <w:tcPr>
            <w:tcW w:w="3369" w:type="dxa"/>
          </w:tcPr>
          <w:p w14:paraId="11C22A01" w14:textId="77777777" w:rsidR="009772B4" w:rsidRDefault="009772B4" w:rsidP="009772B4">
            <w:pPr>
              <w:spacing w:after="160"/>
            </w:pPr>
            <w:r>
              <w:t>1</w:t>
            </w:r>
            <w:r w:rsidRPr="00400BA7">
              <w:rPr>
                <w:vertAlign w:val="superscript"/>
              </w:rPr>
              <w:t>st</w:t>
            </w:r>
            <w:r>
              <w:t xml:space="preserve"> frame (frame index 0):</w:t>
            </w:r>
          </w:p>
        </w:tc>
        <w:tc>
          <w:tcPr>
            <w:tcW w:w="3240" w:type="dxa"/>
          </w:tcPr>
          <w:p w14:paraId="60D215C5" w14:textId="77777777" w:rsidR="009772B4" w:rsidRDefault="009772B4" w:rsidP="009772B4">
            <w:pPr>
              <w:spacing w:after="160"/>
            </w:pPr>
          </w:p>
        </w:tc>
      </w:tr>
      <w:tr w:rsidR="009772B4" w14:paraId="2A8C6557" w14:textId="77777777" w:rsidTr="003B512B">
        <w:trPr>
          <w:jc w:val="center"/>
        </w:trPr>
        <w:tc>
          <w:tcPr>
            <w:tcW w:w="3369" w:type="dxa"/>
          </w:tcPr>
          <w:p w14:paraId="0D7BA28B" w14:textId="77777777" w:rsidR="009772B4" w:rsidRDefault="009772B4" w:rsidP="009772B4">
            <w:pPr>
              <w:spacing w:after="160"/>
            </w:pPr>
            <w:r>
              <w:rPr>
                <w:noProof/>
                <w:lang w:val="en-PH" w:eastAsia="en-PH"/>
              </w:rPr>
              <w:drawing>
                <wp:inline distT="0" distB="0" distL="0" distR="0" wp14:anchorId="75F381B2" wp14:editId="19C38B71">
                  <wp:extent cx="1832376" cy="1554480"/>
                  <wp:effectExtent l="19050" t="19050" r="15875" b="2667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832376" cy="1554480"/>
                          </a:xfrm>
                          <a:prstGeom prst="rect">
                            <a:avLst/>
                          </a:prstGeom>
                          <a:ln w="9525" cap="flat" cmpd="sng" algn="ctr">
                            <a:solidFill>
                              <a:srgbClr val="9C0000"/>
                            </a:solidFill>
                            <a:prstDash val="solid"/>
                            <a:round/>
                            <a:headEnd type="none" w="med" len="med"/>
                            <a:tailEnd type="none" w="med" len="med"/>
                          </a:ln>
                        </pic:spPr>
                      </pic:pic>
                    </a:graphicData>
                  </a:graphic>
                </wp:inline>
              </w:drawing>
            </w:r>
          </w:p>
        </w:tc>
        <w:tc>
          <w:tcPr>
            <w:tcW w:w="3240" w:type="dxa"/>
          </w:tcPr>
          <w:p w14:paraId="5B175E60" w14:textId="77777777" w:rsidR="009772B4" w:rsidRDefault="009772B4" w:rsidP="009772B4">
            <w:pPr>
              <w:spacing w:after="160"/>
              <w:jc w:val="center"/>
            </w:pPr>
            <w:r>
              <w:rPr>
                <w:noProof/>
                <w:lang w:val="en-PH" w:eastAsia="en-PH"/>
              </w:rPr>
              <w:drawing>
                <wp:inline distT="0" distB="0" distL="0" distR="0" wp14:anchorId="7DC9389A" wp14:editId="2B8D61E2">
                  <wp:extent cx="1554480" cy="1554480"/>
                  <wp:effectExtent l="0" t="0" r="7620" b="762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554480" cy="1554480"/>
                          </a:xfrm>
                          <a:prstGeom prst="rect">
                            <a:avLst/>
                          </a:prstGeom>
                        </pic:spPr>
                      </pic:pic>
                    </a:graphicData>
                  </a:graphic>
                </wp:inline>
              </w:drawing>
            </w:r>
          </w:p>
        </w:tc>
      </w:tr>
    </w:tbl>
    <w:p w14:paraId="671873A0" w14:textId="77777777" w:rsidR="009772B4" w:rsidRDefault="009772B4" w:rsidP="009772B4"/>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4"/>
        <w:gridCol w:w="3305"/>
      </w:tblGrid>
      <w:tr w:rsidR="009772B4" w14:paraId="178F63BB" w14:textId="77777777" w:rsidTr="003B512B">
        <w:trPr>
          <w:jc w:val="center"/>
        </w:trPr>
        <w:tc>
          <w:tcPr>
            <w:tcW w:w="3304" w:type="dxa"/>
          </w:tcPr>
          <w:p w14:paraId="4F2EE226" w14:textId="77777777" w:rsidR="009772B4" w:rsidRDefault="009772B4" w:rsidP="009772B4">
            <w:pPr>
              <w:spacing w:after="160"/>
            </w:pPr>
            <w:r>
              <w:lastRenderedPageBreak/>
              <w:t>34</w:t>
            </w:r>
            <w:r w:rsidRPr="002B138D">
              <w:rPr>
                <w:vertAlign w:val="superscript"/>
              </w:rPr>
              <w:t>th</w:t>
            </w:r>
            <w:r w:rsidRPr="00A41737">
              <w:t xml:space="preserve"> frame (frame index </w:t>
            </w:r>
            <w:r>
              <w:t>33</w:t>
            </w:r>
            <w:r w:rsidRPr="00A41737">
              <w:t>):</w:t>
            </w:r>
          </w:p>
        </w:tc>
        <w:tc>
          <w:tcPr>
            <w:tcW w:w="3305" w:type="dxa"/>
          </w:tcPr>
          <w:p w14:paraId="54A6A186" w14:textId="77777777" w:rsidR="009772B4" w:rsidRDefault="009772B4" w:rsidP="009772B4">
            <w:pPr>
              <w:spacing w:after="160"/>
            </w:pPr>
          </w:p>
        </w:tc>
      </w:tr>
      <w:tr w:rsidR="009772B4" w14:paraId="5B98A82F" w14:textId="77777777" w:rsidTr="003B512B">
        <w:trPr>
          <w:jc w:val="center"/>
        </w:trPr>
        <w:tc>
          <w:tcPr>
            <w:tcW w:w="3304" w:type="dxa"/>
          </w:tcPr>
          <w:p w14:paraId="72F1AC6F" w14:textId="77777777" w:rsidR="009772B4" w:rsidRDefault="009772B4" w:rsidP="009772B4">
            <w:pPr>
              <w:spacing w:after="160"/>
            </w:pPr>
            <w:r>
              <w:rPr>
                <w:noProof/>
                <w:lang w:val="en-PH" w:eastAsia="en-PH"/>
              </w:rPr>
              <w:drawing>
                <wp:inline distT="0" distB="0" distL="0" distR="0" wp14:anchorId="69F0F157" wp14:editId="5B67996E">
                  <wp:extent cx="1820717" cy="1554480"/>
                  <wp:effectExtent l="19050" t="19050" r="27305" b="2667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820717" cy="1554480"/>
                          </a:xfrm>
                          <a:prstGeom prst="rect">
                            <a:avLst/>
                          </a:prstGeom>
                          <a:ln w="9525" cap="flat" cmpd="sng" algn="ctr">
                            <a:solidFill>
                              <a:srgbClr val="9C0000"/>
                            </a:solidFill>
                            <a:prstDash val="solid"/>
                            <a:round/>
                            <a:headEnd type="none" w="med" len="med"/>
                            <a:tailEnd type="none" w="med" len="med"/>
                          </a:ln>
                        </pic:spPr>
                      </pic:pic>
                    </a:graphicData>
                  </a:graphic>
                </wp:inline>
              </w:drawing>
            </w:r>
          </w:p>
        </w:tc>
        <w:tc>
          <w:tcPr>
            <w:tcW w:w="3305" w:type="dxa"/>
          </w:tcPr>
          <w:p w14:paraId="3C7124AC" w14:textId="77777777" w:rsidR="009772B4" w:rsidRDefault="009772B4" w:rsidP="009772B4">
            <w:pPr>
              <w:spacing w:after="160"/>
              <w:jc w:val="center"/>
            </w:pPr>
            <w:r>
              <w:rPr>
                <w:noProof/>
                <w:lang w:val="en-PH" w:eastAsia="en-PH"/>
              </w:rPr>
              <w:drawing>
                <wp:inline distT="0" distB="0" distL="0" distR="0" wp14:anchorId="3075F059" wp14:editId="37924293">
                  <wp:extent cx="1554480" cy="1554480"/>
                  <wp:effectExtent l="0" t="0" r="7620" b="762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554480" cy="1554480"/>
                          </a:xfrm>
                          <a:prstGeom prst="rect">
                            <a:avLst/>
                          </a:prstGeom>
                        </pic:spPr>
                      </pic:pic>
                    </a:graphicData>
                  </a:graphic>
                </wp:inline>
              </w:drawing>
            </w:r>
          </w:p>
        </w:tc>
      </w:tr>
      <w:tr w:rsidR="009772B4" w14:paraId="22A4A1AF" w14:textId="77777777" w:rsidTr="003B512B">
        <w:trPr>
          <w:jc w:val="center"/>
        </w:trPr>
        <w:tc>
          <w:tcPr>
            <w:tcW w:w="3304" w:type="dxa"/>
          </w:tcPr>
          <w:p w14:paraId="5E3966C1" w14:textId="77777777" w:rsidR="009772B4" w:rsidRDefault="009772B4" w:rsidP="009772B4">
            <w:pPr>
              <w:spacing w:after="160"/>
            </w:pPr>
            <w:r>
              <w:t>67</w:t>
            </w:r>
            <w:r w:rsidRPr="002B138D">
              <w:rPr>
                <w:vertAlign w:val="superscript"/>
              </w:rPr>
              <w:t>th</w:t>
            </w:r>
            <w:r w:rsidRPr="002B138D">
              <w:t xml:space="preserve"> frame (frame index </w:t>
            </w:r>
            <w:r>
              <w:t>66</w:t>
            </w:r>
            <w:r w:rsidRPr="002B138D">
              <w:t>):</w:t>
            </w:r>
          </w:p>
        </w:tc>
        <w:tc>
          <w:tcPr>
            <w:tcW w:w="3305" w:type="dxa"/>
          </w:tcPr>
          <w:p w14:paraId="5B27D85F" w14:textId="77777777" w:rsidR="009772B4" w:rsidRDefault="009772B4" w:rsidP="009772B4">
            <w:pPr>
              <w:spacing w:after="160"/>
            </w:pPr>
          </w:p>
        </w:tc>
      </w:tr>
      <w:tr w:rsidR="009772B4" w14:paraId="71B127AB" w14:textId="77777777" w:rsidTr="003B512B">
        <w:trPr>
          <w:jc w:val="center"/>
        </w:trPr>
        <w:tc>
          <w:tcPr>
            <w:tcW w:w="3304" w:type="dxa"/>
          </w:tcPr>
          <w:p w14:paraId="20DB8301" w14:textId="77777777" w:rsidR="009772B4" w:rsidRDefault="009772B4" w:rsidP="009772B4">
            <w:pPr>
              <w:spacing w:after="160"/>
            </w:pPr>
            <w:r>
              <w:rPr>
                <w:noProof/>
                <w:lang w:val="en-PH" w:eastAsia="en-PH"/>
              </w:rPr>
              <w:drawing>
                <wp:inline distT="0" distB="0" distL="0" distR="0" wp14:anchorId="0110DCBE" wp14:editId="7EF1289B">
                  <wp:extent cx="1829304" cy="1554480"/>
                  <wp:effectExtent l="19050" t="19050" r="19050" b="2667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829304" cy="1554480"/>
                          </a:xfrm>
                          <a:prstGeom prst="rect">
                            <a:avLst/>
                          </a:prstGeom>
                          <a:ln w="9525" cap="flat" cmpd="sng" algn="ctr">
                            <a:solidFill>
                              <a:srgbClr val="9C0000"/>
                            </a:solidFill>
                            <a:prstDash val="solid"/>
                            <a:round/>
                            <a:headEnd type="none" w="med" len="med"/>
                            <a:tailEnd type="none" w="med" len="med"/>
                          </a:ln>
                        </pic:spPr>
                      </pic:pic>
                    </a:graphicData>
                  </a:graphic>
                </wp:inline>
              </w:drawing>
            </w:r>
          </w:p>
        </w:tc>
        <w:tc>
          <w:tcPr>
            <w:tcW w:w="3305" w:type="dxa"/>
          </w:tcPr>
          <w:p w14:paraId="203D7B55" w14:textId="77777777" w:rsidR="009772B4" w:rsidRDefault="009772B4" w:rsidP="009772B4">
            <w:pPr>
              <w:spacing w:after="160"/>
              <w:jc w:val="center"/>
            </w:pPr>
            <w:r>
              <w:rPr>
                <w:noProof/>
                <w:lang w:val="en-PH" w:eastAsia="en-PH"/>
              </w:rPr>
              <w:drawing>
                <wp:inline distT="0" distB="0" distL="0" distR="0" wp14:anchorId="04AFBC5F" wp14:editId="64DA437A">
                  <wp:extent cx="1554480" cy="1554480"/>
                  <wp:effectExtent l="0" t="0" r="7620" b="762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554480" cy="1554480"/>
                          </a:xfrm>
                          <a:prstGeom prst="rect">
                            <a:avLst/>
                          </a:prstGeom>
                        </pic:spPr>
                      </pic:pic>
                    </a:graphicData>
                  </a:graphic>
                </wp:inline>
              </w:drawing>
            </w:r>
          </w:p>
        </w:tc>
      </w:tr>
      <w:tr w:rsidR="009772B4" w14:paraId="5B2FF892" w14:textId="77777777" w:rsidTr="003B512B">
        <w:trPr>
          <w:jc w:val="center"/>
        </w:trPr>
        <w:tc>
          <w:tcPr>
            <w:tcW w:w="3304" w:type="dxa"/>
          </w:tcPr>
          <w:p w14:paraId="62831084" w14:textId="77777777" w:rsidR="009772B4" w:rsidRDefault="009772B4" w:rsidP="009772B4">
            <w:pPr>
              <w:spacing w:after="160"/>
            </w:pPr>
            <w:r>
              <w:t>101</w:t>
            </w:r>
            <w:r w:rsidRPr="002B138D">
              <w:rPr>
                <w:vertAlign w:val="superscript"/>
              </w:rPr>
              <w:t>st</w:t>
            </w:r>
            <w:r w:rsidRPr="002B138D">
              <w:t xml:space="preserve"> frame (frame index </w:t>
            </w:r>
            <w:r>
              <w:t>100</w:t>
            </w:r>
            <w:r w:rsidRPr="002B138D">
              <w:t>):</w:t>
            </w:r>
          </w:p>
        </w:tc>
        <w:tc>
          <w:tcPr>
            <w:tcW w:w="3305" w:type="dxa"/>
          </w:tcPr>
          <w:p w14:paraId="591D7C22" w14:textId="77777777" w:rsidR="009772B4" w:rsidRDefault="009772B4" w:rsidP="009772B4">
            <w:pPr>
              <w:spacing w:after="160"/>
            </w:pPr>
          </w:p>
        </w:tc>
      </w:tr>
      <w:tr w:rsidR="009772B4" w14:paraId="73BAFB59" w14:textId="77777777" w:rsidTr="003B512B">
        <w:trPr>
          <w:jc w:val="center"/>
        </w:trPr>
        <w:tc>
          <w:tcPr>
            <w:tcW w:w="3304" w:type="dxa"/>
          </w:tcPr>
          <w:p w14:paraId="5A5FD92C" w14:textId="77777777" w:rsidR="009772B4" w:rsidRDefault="009772B4" w:rsidP="009772B4">
            <w:pPr>
              <w:spacing w:after="160"/>
            </w:pPr>
            <w:r>
              <w:rPr>
                <w:noProof/>
                <w:lang w:val="en-PH" w:eastAsia="en-PH"/>
              </w:rPr>
              <w:drawing>
                <wp:inline distT="0" distB="0" distL="0" distR="0" wp14:anchorId="245B9DA7" wp14:editId="69BBCC95">
                  <wp:extent cx="1841061" cy="1554480"/>
                  <wp:effectExtent l="19050" t="19050" r="26035" b="2667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841061" cy="1554480"/>
                          </a:xfrm>
                          <a:prstGeom prst="rect">
                            <a:avLst/>
                          </a:prstGeom>
                          <a:ln w="9525" cap="flat" cmpd="sng" algn="ctr">
                            <a:solidFill>
                              <a:srgbClr val="9C0000"/>
                            </a:solidFill>
                            <a:prstDash val="solid"/>
                            <a:round/>
                            <a:headEnd type="none" w="med" len="med"/>
                            <a:tailEnd type="none" w="med" len="med"/>
                          </a:ln>
                        </pic:spPr>
                      </pic:pic>
                    </a:graphicData>
                  </a:graphic>
                </wp:inline>
              </w:drawing>
            </w:r>
          </w:p>
        </w:tc>
        <w:tc>
          <w:tcPr>
            <w:tcW w:w="3305" w:type="dxa"/>
          </w:tcPr>
          <w:p w14:paraId="2A1B488C" w14:textId="77777777" w:rsidR="009772B4" w:rsidRDefault="009772B4" w:rsidP="009772B4">
            <w:pPr>
              <w:spacing w:after="160"/>
              <w:jc w:val="center"/>
            </w:pPr>
            <w:r>
              <w:rPr>
                <w:noProof/>
                <w:lang w:val="en-PH" w:eastAsia="en-PH"/>
              </w:rPr>
              <w:drawing>
                <wp:inline distT="0" distB="0" distL="0" distR="0" wp14:anchorId="64A463D1" wp14:editId="11963427">
                  <wp:extent cx="1554480" cy="1554480"/>
                  <wp:effectExtent l="0" t="0" r="7620" b="762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554480" cy="1554480"/>
                          </a:xfrm>
                          <a:prstGeom prst="rect">
                            <a:avLst/>
                          </a:prstGeom>
                        </pic:spPr>
                      </pic:pic>
                    </a:graphicData>
                  </a:graphic>
                </wp:inline>
              </w:drawing>
            </w:r>
          </w:p>
        </w:tc>
      </w:tr>
    </w:tbl>
    <w:p w14:paraId="1E6B5F73" w14:textId="77777777" w:rsidR="009772B4" w:rsidRPr="00C8761B" w:rsidRDefault="009772B4" w:rsidP="00C8761B">
      <w:pPr>
        <w:pStyle w:val="Heading2"/>
      </w:pPr>
      <w:bookmarkStart w:id="51" w:name="_Toc488087912"/>
      <w:bookmarkStart w:id="52" w:name="_Toc33091274"/>
      <w:r>
        <w:t>Add an Indicator Image to Layer 3</w:t>
      </w:r>
      <w:bookmarkEnd w:id="51"/>
      <w:bookmarkEnd w:id="52"/>
    </w:p>
    <w:p w14:paraId="7084A667" w14:textId="77777777" w:rsidR="009772B4" w:rsidRDefault="009772B4" w:rsidP="009772B4">
      <w:pPr>
        <w:spacing w:after="160"/>
        <w:rPr>
          <w:noProof/>
          <w:lang w:eastAsia="en-PH"/>
        </w:rPr>
      </w:pPr>
      <w:r>
        <w:t>The next step is to add another manipulated image to Layer 3. This will serve as the rotating indicator part of the widget.</w:t>
      </w:r>
    </w:p>
    <w:p w14:paraId="2BF0A2F3" w14:textId="77777777" w:rsidR="009772B4" w:rsidRDefault="009772B4" w:rsidP="009772B4">
      <w:pPr>
        <w:spacing w:after="160"/>
        <w:jc w:val="center"/>
      </w:pPr>
      <w:r>
        <w:rPr>
          <w:noProof/>
          <w:lang w:val="en-PH" w:eastAsia="en-PH"/>
        </w:rPr>
        <w:drawing>
          <wp:inline distT="0" distB="0" distL="0" distR="0" wp14:anchorId="4A5B6CDF" wp14:editId="1F77479C">
            <wp:extent cx="2079812" cy="1473312"/>
            <wp:effectExtent l="19050" t="19050" r="15875" b="12700"/>
            <wp:docPr id="6272" name="Picture 6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b="69591"/>
                    <a:stretch/>
                  </pic:blipFill>
                  <pic:spPr bwMode="auto">
                    <a:xfrm>
                      <a:off x="0" y="0"/>
                      <a:ext cx="2082694" cy="1475354"/>
                    </a:xfrm>
                    <a:prstGeom prst="rect">
                      <a:avLst/>
                    </a:prstGeom>
                    <a:ln w="9525" cap="flat" cmpd="sng" algn="ctr">
                      <a:solidFill>
                        <a:srgbClr val="9C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E02E119" w14:textId="77777777" w:rsidR="00960711" w:rsidRDefault="00960711" w:rsidP="009772B4">
      <w:pPr>
        <w:spacing w:after="160"/>
        <w:jc w:val="center"/>
      </w:pPr>
    </w:p>
    <w:p w14:paraId="49A7FC8C" w14:textId="77777777" w:rsidR="009772B4" w:rsidRDefault="009772B4" w:rsidP="003B512B">
      <w:pPr>
        <w:spacing w:after="160"/>
        <w:jc w:val="center"/>
      </w:pPr>
      <w:r>
        <w:rPr>
          <w:noProof/>
          <w:lang w:val="en-PH" w:eastAsia="en-PH"/>
        </w:rPr>
        <w:drawing>
          <wp:inline distT="0" distB="0" distL="0" distR="0" wp14:anchorId="4DF9B878" wp14:editId="0026BA53">
            <wp:extent cx="4203065" cy="2939415"/>
            <wp:effectExtent l="19050" t="19050" r="26035" b="13335"/>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203065" cy="2939415"/>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4C907082" w14:textId="77777777" w:rsidR="009772B4" w:rsidRDefault="009772B4" w:rsidP="009772B4"/>
    <w:p w14:paraId="5C390969" w14:textId="77777777" w:rsidR="009772B4" w:rsidRDefault="009772B4" w:rsidP="009772B4">
      <w:pPr>
        <w:spacing w:after="160"/>
      </w:pPr>
      <w:r>
        <w:lastRenderedPageBreak/>
        <w:t>The working area is now updated.</w:t>
      </w:r>
    </w:p>
    <w:p w14:paraId="132AE75A" w14:textId="77777777" w:rsidR="009772B4" w:rsidRDefault="009772B4" w:rsidP="009772B4">
      <w:pPr>
        <w:spacing w:after="160"/>
        <w:jc w:val="center"/>
      </w:pPr>
      <w:r>
        <w:rPr>
          <w:noProof/>
          <w:lang w:val="en-PH" w:eastAsia="en-PH"/>
        </w:rPr>
        <w:drawing>
          <wp:inline distT="0" distB="0" distL="0" distR="0" wp14:anchorId="68C6B6C0" wp14:editId="2A5DD139">
            <wp:extent cx="1906438" cy="1906438"/>
            <wp:effectExtent l="0" t="0" r="0" b="0"/>
            <wp:docPr id="6336" name="Picture 6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909215" cy="1909215"/>
                    </a:xfrm>
                    <a:prstGeom prst="rect">
                      <a:avLst/>
                    </a:prstGeom>
                  </pic:spPr>
                </pic:pic>
              </a:graphicData>
            </a:graphic>
          </wp:inline>
        </w:drawing>
      </w:r>
    </w:p>
    <w:p w14:paraId="6FFA11E1" w14:textId="7A5B1253" w:rsidR="009772B4" w:rsidRDefault="009772B4" w:rsidP="009772B4">
      <w:r>
        <w:t>Input the parameter values indicated below to Layer 3.</w:t>
      </w:r>
    </w:p>
    <w:p w14:paraId="1EFC1421" w14:textId="77777777" w:rsidR="009772B4" w:rsidRDefault="009772B4" w:rsidP="009772B4">
      <w:pPr>
        <w:jc w:val="center"/>
      </w:pPr>
      <w:r>
        <w:rPr>
          <w:noProof/>
          <w:lang w:val="en-PH" w:eastAsia="en-PH"/>
        </w:rPr>
        <w:drawing>
          <wp:inline distT="0" distB="0" distL="0" distR="0" wp14:anchorId="6C304807" wp14:editId="134829F5">
            <wp:extent cx="2657143" cy="3190476"/>
            <wp:effectExtent l="19050" t="19050" r="10160" b="10160"/>
            <wp:docPr id="6274" name="Picture 6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657143" cy="3190476"/>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6E97B3A5" w14:textId="77777777" w:rsidR="009772B4" w:rsidRDefault="009772B4" w:rsidP="009772B4">
      <w:pPr>
        <w:rPr>
          <w:noProof/>
          <w:lang w:eastAsia="en-PH"/>
        </w:rPr>
      </w:pPr>
      <w:r>
        <w:t xml:space="preserve">Smart Widgets Editor then generates the frames necessary to satisfy the </w:t>
      </w:r>
      <w:proofErr w:type="spellStart"/>
      <w:r>
        <w:t>behavior</w:t>
      </w:r>
      <w:proofErr w:type="spellEnd"/>
      <w:r>
        <w:t xml:space="preserve"> of the image on Layer 3 as defined by the parameters above. Before checking the generated frames for Layer 3, however, disable Layer 1 first.</w:t>
      </w:r>
    </w:p>
    <w:p w14:paraId="4CD3A4BF" w14:textId="77777777" w:rsidR="009772B4" w:rsidRDefault="009772B4" w:rsidP="009772B4">
      <w:pPr>
        <w:jc w:val="center"/>
      </w:pPr>
      <w:r>
        <w:rPr>
          <w:noProof/>
          <w:lang w:val="en-PH" w:eastAsia="en-PH"/>
        </w:rPr>
        <w:drawing>
          <wp:inline distT="0" distB="0" distL="0" distR="0" wp14:anchorId="527E67C1" wp14:editId="565F4974">
            <wp:extent cx="2657143" cy="1285714"/>
            <wp:effectExtent l="19050" t="19050" r="10160" b="10160"/>
            <wp:docPr id="6275" name="Picture 6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657143" cy="1285714"/>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6E640B20" w14:textId="77777777" w:rsidR="009772B4" w:rsidRDefault="009772B4" w:rsidP="009772B4">
      <w:pPr>
        <w:jc w:val="center"/>
      </w:pPr>
    </w:p>
    <w:p w14:paraId="0F0BBF5E" w14:textId="77777777" w:rsidR="009772B4" w:rsidRDefault="009772B4" w:rsidP="009772B4">
      <w:r>
        <w:t xml:space="preserve">Now use the GCI frame slider to check the generated frames for Layer 3. They should look </w:t>
      </w:r>
      <w:proofErr w:type="gramStart"/>
      <w:r>
        <w:t>similar to</w:t>
      </w:r>
      <w:proofErr w:type="gramEnd"/>
      <w:r>
        <w:t xml:space="preserve"> those shown below.</w:t>
      </w:r>
    </w:p>
    <w:p w14:paraId="50B92CA0" w14:textId="77777777" w:rsidR="009772B4" w:rsidRDefault="009772B4" w:rsidP="009772B4"/>
    <w:p w14:paraId="6AF1C7CB" w14:textId="77777777" w:rsidR="009772B4" w:rsidRDefault="009772B4" w:rsidP="009772B4">
      <w:r w:rsidRPr="005050C6">
        <w:t>1</w:t>
      </w:r>
      <w:r w:rsidRPr="00084343">
        <w:rPr>
          <w:vertAlign w:val="superscript"/>
        </w:rPr>
        <w:t>st</w:t>
      </w:r>
      <w:r w:rsidRPr="005050C6">
        <w:t xml:space="preserve"> frame (frame index 0):</w:t>
      </w:r>
    </w:p>
    <w:p w14:paraId="588AB67F" w14:textId="77777777" w:rsidR="009772B4" w:rsidRDefault="009772B4" w:rsidP="009772B4">
      <w:pPr>
        <w:jc w:val="center"/>
      </w:pPr>
      <w:r>
        <w:rPr>
          <w:noProof/>
          <w:lang w:val="en-PH" w:eastAsia="en-PH"/>
        </w:rPr>
        <w:drawing>
          <wp:inline distT="0" distB="0" distL="0" distR="0" wp14:anchorId="2091C806" wp14:editId="13B362B4">
            <wp:extent cx="1554480" cy="1554480"/>
            <wp:effectExtent l="0" t="0" r="7620" b="7620"/>
            <wp:docPr id="6339" name="Picture 6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554480" cy="1554480"/>
                    </a:xfrm>
                    <a:prstGeom prst="rect">
                      <a:avLst/>
                    </a:prstGeom>
                  </pic:spPr>
                </pic:pic>
              </a:graphicData>
            </a:graphic>
          </wp:inline>
        </w:drawing>
      </w:r>
    </w:p>
    <w:p w14:paraId="5C881ACC" w14:textId="77777777" w:rsidR="009772B4" w:rsidRDefault="009772B4" w:rsidP="009772B4"/>
    <w:p w14:paraId="32CB5B86" w14:textId="77777777" w:rsidR="009772B4" w:rsidRDefault="009772B4" w:rsidP="009772B4">
      <w:r w:rsidRPr="005050C6">
        <w:lastRenderedPageBreak/>
        <w:t>34</w:t>
      </w:r>
      <w:r w:rsidRPr="00084343">
        <w:rPr>
          <w:vertAlign w:val="superscript"/>
        </w:rPr>
        <w:t>th</w:t>
      </w:r>
      <w:r w:rsidRPr="005050C6">
        <w:t xml:space="preserve"> frame (frame index 33):</w:t>
      </w:r>
    </w:p>
    <w:p w14:paraId="3E82F4AD" w14:textId="77777777" w:rsidR="009772B4" w:rsidRDefault="009772B4" w:rsidP="009772B4">
      <w:pPr>
        <w:jc w:val="center"/>
      </w:pPr>
      <w:r>
        <w:rPr>
          <w:noProof/>
          <w:lang w:val="en-PH" w:eastAsia="en-PH"/>
        </w:rPr>
        <w:drawing>
          <wp:inline distT="0" distB="0" distL="0" distR="0" wp14:anchorId="63DE42AB" wp14:editId="60B08B90">
            <wp:extent cx="1554480" cy="1554480"/>
            <wp:effectExtent l="0" t="0" r="7620" b="7620"/>
            <wp:docPr id="6340" name="Picture 6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554480" cy="1554480"/>
                    </a:xfrm>
                    <a:prstGeom prst="rect">
                      <a:avLst/>
                    </a:prstGeom>
                  </pic:spPr>
                </pic:pic>
              </a:graphicData>
            </a:graphic>
          </wp:inline>
        </w:drawing>
      </w:r>
    </w:p>
    <w:p w14:paraId="0A9EFC34" w14:textId="77777777" w:rsidR="009772B4" w:rsidRDefault="009772B4" w:rsidP="009772B4">
      <w:r w:rsidRPr="005050C6">
        <w:t>67</w:t>
      </w:r>
      <w:r w:rsidRPr="00084343">
        <w:rPr>
          <w:vertAlign w:val="superscript"/>
        </w:rPr>
        <w:t>th</w:t>
      </w:r>
      <w:r w:rsidRPr="005050C6">
        <w:t xml:space="preserve"> frame (frame index 66):</w:t>
      </w:r>
    </w:p>
    <w:p w14:paraId="34B1B591" w14:textId="200F2CA8" w:rsidR="00C8761B" w:rsidRDefault="009772B4" w:rsidP="005814BF">
      <w:pPr>
        <w:jc w:val="center"/>
      </w:pPr>
      <w:r>
        <w:rPr>
          <w:noProof/>
          <w:lang w:val="en-PH" w:eastAsia="en-PH"/>
        </w:rPr>
        <w:drawing>
          <wp:inline distT="0" distB="0" distL="0" distR="0" wp14:anchorId="6FE6ED4C" wp14:editId="092A8296">
            <wp:extent cx="1554480" cy="1554480"/>
            <wp:effectExtent l="0" t="0" r="7620" b="7620"/>
            <wp:docPr id="6341" name="Picture 6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554480" cy="1554480"/>
                    </a:xfrm>
                    <a:prstGeom prst="rect">
                      <a:avLst/>
                    </a:prstGeom>
                  </pic:spPr>
                </pic:pic>
              </a:graphicData>
            </a:graphic>
          </wp:inline>
        </w:drawing>
      </w:r>
    </w:p>
    <w:p w14:paraId="25117E2D" w14:textId="6998D648" w:rsidR="009772B4" w:rsidRDefault="009772B4" w:rsidP="009772B4">
      <w:r w:rsidRPr="005050C6">
        <w:t>101</w:t>
      </w:r>
      <w:r w:rsidRPr="00084343">
        <w:rPr>
          <w:vertAlign w:val="superscript"/>
        </w:rPr>
        <w:t>st</w:t>
      </w:r>
      <w:r w:rsidRPr="005050C6">
        <w:t xml:space="preserve"> frame (frame index 100):</w:t>
      </w:r>
    </w:p>
    <w:p w14:paraId="2B224802" w14:textId="77777777" w:rsidR="009772B4" w:rsidRDefault="009772B4" w:rsidP="009772B4">
      <w:pPr>
        <w:jc w:val="center"/>
      </w:pPr>
      <w:r>
        <w:rPr>
          <w:noProof/>
          <w:lang w:val="en-PH" w:eastAsia="en-PH"/>
        </w:rPr>
        <w:drawing>
          <wp:inline distT="0" distB="0" distL="0" distR="0" wp14:anchorId="3EE05F47" wp14:editId="40B3F5C5">
            <wp:extent cx="1554480" cy="1554480"/>
            <wp:effectExtent l="0" t="0" r="7620" b="7620"/>
            <wp:docPr id="6342" name="Picture 6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554480" cy="1554480"/>
                    </a:xfrm>
                    <a:prstGeom prst="rect">
                      <a:avLst/>
                    </a:prstGeom>
                  </pic:spPr>
                </pic:pic>
              </a:graphicData>
            </a:graphic>
          </wp:inline>
        </w:drawing>
      </w:r>
    </w:p>
    <w:p w14:paraId="5D314F63" w14:textId="77777777" w:rsidR="009772B4" w:rsidRPr="00C8761B" w:rsidRDefault="009772B4" w:rsidP="00C8761B">
      <w:pPr>
        <w:pStyle w:val="Heading2"/>
      </w:pPr>
      <w:bookmarkStart w:id="53" w:name="_Toc488087913"/>
      <w:bookmarkStart w:id="54" w:name="_Toc33091275"/>
      <w:r>
        <w:t>Link Layer 1 and Layer 3</w:t>
      </w:r>
      <w:bookmarkEnd w:id="53"/>
      <w:bookmarkEnd w:id="54"/>
    </w:p>
    <w:p w14:paraId="07BB0B24" w14:textId="083CD049" w:rsidR="009772B4" w:rsidRDefault="009772B4" w:rsidP="009772B4">
      <w:r>
        <w:t>To synchronize the rotating images on Layer 1 and Layer 3, follow the procedure shown below.</w:t>
      </w:r>
    </w:p>
    <w:p w14:paraId="2DA70D37" w14:textId="77777777" w:rsidR="009772B4" w:rsidRDefault="009772B4" w:rsidP="009772B4">
      <w:pPr>
        <w:jc w:val="center"/>
      </w:pPr>
      <w:r>
        <w:rPr>
          <w:noProof/>
          <w:lang w:val="en-PH" w:eastAsia="en-PH"/>
        </w:rPr>
        <w:drawing>
          <wp:inline distT="0" distB="0" distL="0" distR="0" wp14:anchorId="52E84B46" wp14:editId="349CABED">
            <wp:extent cx="2657143" cy="1561905"/>
            <wp:effectExtent l="19050" t="19050" r="10160" b="19685"/>
            <wp:docPr id="6278" name="Picture 6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657143" cy="1561905"/>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7CB2C61A" w14:textId="77777777" w:rsidR="009772B4" w:rsidRDefault="009772B4" w:rsidP="009772B4"/>
    <w:p w14:paraId="7166CC74" w14:textId="77777777" w:rsidR="009772B4" w:rsidRDefault="009772B4" w:rsidP="009772B4">
      <w:pPr>
        <w:jc w:val="center"/>
      </w:pPr>
      <w:r>
        <w:rPr>
          <w:noProof/>
          <w:lang w:val="en-PH" w:eastAsia="en-PH"/>
        </w:rPr>
        <w:drawing>
          <wp:inline distT="0" distB="0" distL="0" distR="0" wp14:anchorId="797C615C" wp14:editId="33B00474">
            <wp:extent cx="2173605" cy="2122170"/>
            <wp:effectExtent l="19050" t="19050" r="17145" b="11430"/>
            <wp:docPr id="6345" name="Picture 6345" descr="C:\Users\ADMINI~1\AppData\Local\Temp\SNAGHTML6d9db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I~1\AppData\Local\Temp\SNAGHTML6d9dbbb.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173605" cy="2122170"/>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0FBE6578" w14:textId="77777777" w:rsidR="009772B4" w:rsidRDefault="009772B4" w:rsidP="009772B4"/>
    <w:p w14:paraId="0F82431E" w14:textId="77777777" w:rsidR="00960711" w:rsidRDefault="00960711" w:rsidP="009772B4"/>
    <w:p w14:paraId="164772A8" w14:textId="77777777" w:rsidR="009772B4" w:rsidRDefault="009772B4" w:rsidP="009772B4">
      <w:r>
        <w:lastRenderedPageBreak/>
        <w:t>Check the generated frames again by moving the thumb of the GCI frame slider. The output frames should look like those shown below.</w:t>
      </w:r>
    </w:p>
    <w:p w14:paraId="4E064423" w14:textId="77777777" w:rsidR="009772B4" w:rsidRDefault="009772B4" w:rsidP="009772B4">
      <w:r w:rsidRPr="005050C6">
        <w:t>1</w:t>
      </w:r>
      <w:r w:rsidRPr="00F96DD1">
        <w:rPr>
          <w:vertAlign w:val="superscript"/>
        </w:rPr>
        <w:t>st</w:t>
      </w:r>
      <w:r w:rsidRPr="005050C6">
        <w:t xml:space="preserve"> frame (frame index 0):</w:t>
      </w:r>
    </w:p>
    <w:p w14:paraId="6170D9E4" w14:textId="77777777" w:rsidR="009772B4" w:rsidRDefault="009772B4" w:rsidP="009772B4">
      <w:pPr>
        <w:jc w:val="center"/>
      </w:pPr>
      <w:r>
        <w:rPr>
          <w:noProof/>
          <w:lang w:val="en-PH" w:eastAsia="en-PH"/>
        </w:rPr>
        <w:drawing>
          <wp:inline distT="0" distB="0" distL="0" distR="0" wp14:anchorId="02A79DB4" wp14:editId="7359A168">
            <wp:extent cx="1554480" cy="1554480"/>
            <wp:effectExtent l="0" t="0" r="7620" b="7620"/>
            <wp:docPr id="6346" name="Picture 6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554480" cy="1554480"/>
                    </a:xfrm>
                    <a:prstGeom prst="rect">
                      <a:avLst/>
                    </a:prstGeom>
                  </pic:spPr>
                </pic:pic>
              </a:graphicData>
            </a:graphic>
          </wp:inline>
        </w:drawing>
      </w:r>
    </w:p>
    <w:p w14:paraId="28D9BFE1" w14:textId="77777777" w:rsidR="00C8761B" w:rsidRDefault="00C8761B" w:rsidP="009772B4"/>
    <w:p w14:paraId="2F519EE8" w14:textId="77777777" w:rsidR="009772B4" w:rsidRDefault="009772B4" w:rsidP="009772B4">
      <w:r w:rsidRPr="005050C6">
        <w:t>34</w:t>
      </w:r>
      <w:r w:rsidRPr="00F96DD1">
        <w:rPr>
          <w:vertAlign w:val="superscript"/>
        </w:rPr>
        <w:t>th</w:t>
      </w:r>
      <w:r w:rsidRPr="005050C6">
        <w:t xml:space="preserve"> frame (frame index 33):</w:t>
      </w:r>
    </w:p>
    <w:p w14:paraId="544E304F" w14:textId="1DF69C94" w:rsidR="009772B4" w:rsidRDefault="009772B4" w:rsidP="00C8761B">
      <w:pPr>
        <w:jc w:val="center"/>
      </w:pPr>
      <w:r>
        <w:rPr>
          <w:noProof/>
          <w:lang w:val="en-PH" w:eastAsia="en-PH"/>
        </w:rPr>
        <w:drawing>
          <wp:inline distT="0" distB="0" distL="0" distR="0" wp14:anchorId="50921AA1" wp14:editId="10146909">
            <wp:extent cx="1554480" cy="1554480"/>
            <wp:effectExtent l="0" t="0" r="7620" b="7620"/>
            <wp:docPr id="6347" name="Picture 6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554480" cy="1554480"/>
                    </a:xfrm>
                    <a:prstGeom prst="rect">
                      <a:avLst/>
                    </a:prstGeom>
                  </pic:spPr>
                </pic:pic>
              </a:graphicData>
            </a:graphic>
          </wp:inline>
        </w:drawing>
      </w:r>
    </w:p>
    <w:p w14:paraId="135590DF" w14:textId="77777777" w:rsidR="00960711" w:rsidRDefault="00960711" w:rsidP="00C8761B">
      <w:pPr>
        <w:jc w:val="center"/>
      </w:pPr>
    </w:p>
    <w:p w14:paraId="54A36C9D" w14:textId="77777777" w:rsidR="00960711" w:rsidRDefault="00960711" w:rsidP="00C8761B">
      <w:pPr>
        <w:jc w:val="center"/>
      </w:pPr>
    </w:p>
    <w:p w14:paraId="1C8AA651" w14:textId="77777777" w:rsidR="00960711" w:rsidRDefault="00960711" w:rsidP="00C8761B">
      <w:pPr>
        <w:jc w:val="center"/>
      </w:pPr>
    </w:p>
    <w:p w14:paraId="56A021D0" w14:textId="77777777" w:rsidR="009772B4" w:rsidRDefault="009772B4" w:rsidP="009772B4">
      <w:r w:rsidRPr="005050C6">
        <w:t>67</w:t>
      </w:r>
      <w:r w:rsidRPr="00F96DD1">
        <w:rPr>
          <w:vertAlign w:val="superscript"/>
        </w:rPr>
        <w:t>th</w:t>
      </w:r>
      <w:r w:rsidRPr="005050C6">
        <w:t xml:space="preserve"> frame (frame index 66):</w:t>
      </w:r>
    </w:p>
    <w:p w14:paraId="583DFD9B" w14:textId="77777777" w:rsidR="009772B4" w:rsidRDefault="009772B4" w:rsidP="009772B4">
      <w:pPr>
        <w:jc w:val="center"/>
      </w:pPr>
      <w:r>
        <w:rPr>
          <w:noProof/>
          <w:lang w:val="en-PH" w:eastAsia="en-PH"/>
        </w:rPr>
        <w:drawing>
          <wp:inline distT="0" distB="0" distL="0" distR="0" wp14:anchorId="7A0E29E0" wp14:editId="0C696BA4">
            <wp:extent cx="1554480" cy="1554480"/>
            <wp:effectExtent l="0" t="0" r="7620" b="7620"/>
            <wp:docPr id="6348" name="Picture 6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554480" cy="1554480"/>
                    </a:xfrm>
                    <a:prstGeom prst="rect">
                      <a:avLst/>
                    </a:prstGeom>
                  </pic:spPr>
                </pic:pic>
              </a:graphicData>
            </a:graphic>
          </wp:inline>
        </w:drawing>
      </w:r>
    </w:p>
    <w:p w14:paraId="0E1B3EC1" w14:textId="77777777" w:rsidR="00960711" w:rsidRDefault="00960711" w:rsidP="009772B4">
      <w:pPr>
        <w:jc w:val="center"/>
      </w:pPr>
    </w:p>
    <w:p w14:paraId="5D37035D" w14:textId="77777777" w:rsidR="009772B4" w:rsidRDefault="009772B4" w:rsidP="009772B4">
      <w:r w:rsidRPr="005050C6">
        <w:t>101</w:t>
      </w:r>
      <w:r w:rsidRPr="00F96DD1">
        <w:rPr>
          <w:vertAlign w:val="superscript"/>
        </w:rPr>
        <w:t>st</w:t>
      </w:r>
      <w:r w:rsidRPr="005050C6">
        <w:t xml:space="preserve"> frame (frame index 100):</w:t>
      </w:r>
    </w:p>
    <w:p w14:paraId="7D14B2A2" w14:textId="57A4B503" w:rsidR="009772B4" w:rsidRDefault="009772B4" w:rsidP="00C8761B">
      <w:pPr>
        <w:jc w:val="center"/>
      </w:pPr>
      <w:r>
        <w:rPr>
          <w:noProof/>
          <w:lang w:val="en-PH" w:eastAsia="en-PH"/>
        </w:rPr>
        <w:drawing>
          <wp:inline distT="0" distB="0" distL="0" distR="0" wp14:anchorId="43533065" wp14:editId="697466E9">
            <wp:extent cx="1554480" cy="1554480"/>
            <wp:effectExtent l="0" t="0" r="7620" b="7620"/>
            <wp:docPr id="6349" name="Picture 6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554480" cy="1554480"/>
                    </a:xfrm>
                    <a:prstGeom prst="rect">
                      <a:avLst/>
                    </a:prstGeom>
                  </pic:spPr>
                </pic:pic>
              </a:graphicData>
            </a:graphic>
          </wp:inline>
        </w:drawing>
      </w:r>
    </w:p>
    <w:p w14:paraId="3A2ACA4A" w14:textId="17EF5751" w:rsidR="009772B4" w:rsidRDefault="009772B4" w:rsidP="009772B4">
      <w:r>
        <w:t xml:space="preserve">For more information on linking layers, refer to the </w:t>
      </w:r>
      <w:commentRangeStart w:id="55"/>
      <w:r w:rsidR="006024C3" w:rsidRPr="00E04FF5">
        <w:rPr>
          <w:b/>
        </w:rPr>
        <w:t>Smart Widgets Editor User Guide</w:t>
      </w:r>
      <w:commentRangeEnd w:id="55"/>
      <w:r w:rsidR="006024C3">
        <w:rPr>
          <w:rStyle w:val="CommentReference"/>
        </w:rPr>
        <w:commentReference w:id="55"/>
      </w:r>
      <w:commentRangeStart w:id="56"/>
      <w:commentRangeEnd w:id="56"/>
      <w:r w:rsidR="006024C3">
        <w:rPr>
          <w:rStyle w:val="CommentReference"/>
        </w:rPr>
        <w:commentReference w:id="56"/>
      </w:r>
      <w:r w:rsidR="006024C3">
        <w:t>.</w:t>
      </w:r>
    </w:p>
    <w:p w14:paraId="464336F9" w14:textId="77777777" w:rsidR="00960711" w:rsidRDefault="00960711" w:rsidP="009772B4"/>
    <w:p w14:paraId="01C68212" w14:textId="77777777" w:rsidR="00960711" w:rsidRDefault="00960711" w:rsidP="009772B4"/>
    <w:p w14:paraId="169F57AC" w14:textId="77777777" w:rsidR="009772B4" w:rsidRPr="00C8761B" w:rsidRDefault="009772B4" w:rsidP="00C8761B">
      <w:pPr>
        <w:pStyle w:val="Heading2"/>
      </w:pPr>
      <w:bookmarkStart w:id="57" w:name="_Toc488087914"/>
      <w:bookmarkStart w:id="58" w:name="_Toc33091276"/>
      <w:r>
        <w:lastRenderedPageBreak/>
        <w:t>Add Static Images to Layer 2</w:t>
      </w:r>
      <w:bookmarkEnd w:id="57"/>
      <w:bookmarkEnd w:id="58"/>
    </w:p>
    <w:p w14:paraId="7C2D61E8" w14:textId="77777777" w:rsidR="009772B4" w:rsidRDefault="009772B4" w:rsidP="009772B4">
      <w:r>
        <w:t>As can be seen in the generated frames above, the operation of the knob doesn’t look normal. At frame index 0 for example, there is an unwanted part of the image on Layer 3 at the right part of the widget.</w:t>
      </w:r>
    </w:p>
    <w:p w14:paraId="1AFFEFF0" w14:textId="0A2431E3" w:rsidR="009772B4" w:rsidRDefault="009772B4" w:rsidP="00C8761B">
      <w:pPr>
        <w:jc w:val="center"/>
      </w:pPr>
      <w:r>
        <w:rPr>
          <w:noProof/>
          <w:lang w:val="en-PH" w:eastAsia="en-PH"/>
        </w:rPr>
        <w:drawing>
          <wp:inline distT="0" distB="0" distL="0" distR="0" wp14:anchorId="319CD8C7" wp14:editId="693525DA">
            <wp:extent cx="1554480" cy="1554480"/>
            <wp:effectExtent l="0" t="0" r="7620" b="7620"/>
            <wp:docPr id="6350" name="Picture 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554480" cy="1554480"/>
                    </a:xfrm>
                    <a:prstGeom prst="rect">
                      <a:avLst/>
                    </a:prstGeom>
                  </pic:spPr>
                </pic:pic>
              </a:graphicData>
            </a:graphic>
          </wp:inline>
        </w:drawing>
      </w:r>
    </w:p>
    <w:p w14:paraId="67A4908B" w14:textId="77777777" w:rsidR="009772B4" w:rsidRDefault="009772B4" w:rsidP="009772B4">
      <w:r>
        <w:t>At frame index 100, there is a void at the left part of the widget.</w:t>
      </w:r>
    </w:p>
    <w:p w14:paraId="28CD7305" w14:textId="02BF180B" w:rsidR="009772B4" w:rsidRDefault="009772B4" w:rsidP="00C8761B">
      <w:pPr>
        <w:jc w:val="center"/>
      </w:pPr>
      <w:r>
        <w:rPr>
          <w:noProof/>
          <w:lang w:val="en-PH" w:eastAsia="en-PH"/>
        </w:rPr>
        <w:drawing>
          <wp:inline distT="0" distB="0" distL="0" distR="0" wp14:anchorId="36FA1B0D" wp14:editId="33EC890E">
            <wp:extent cx="1554480" cy="1554480"/>
            <wp:effectExtent l="0" t="0" r="7620" b="7620"/>
            <wp:docPr id="6351" name="Picture 6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554480" cy="1554480"/>
                    </a:xfrm>
                    <a:prstGeom prst="rect">
                      <a:avLst/>
                    </a:prstGeom>
                  </pic:spPr>
                </pic:pic>
              </a:graphicData>
            </a:graphic>
          </wp:inline>
        </w:drawing>
      </w:r>
    </w:p>
    <w:p w14:paraId="37789E98" w14:textId="77777777" w:rsidR="00960711" w:rsidRDefault="00960711" w:rsidP="00C8761B">
      <w:pPr>
        <w:jc w:val="center"/>
      </w:pPr>
    </w:p>
    <w:p w14:paraId="1F82DCA1" w14:textId="77777777" w:rsidR="00960711" w:rsidRDefault="00960711" w:rsidP="00C8761B">
      <w:pPr>
        <w:jc w:val="center"/>
      </w:pPr>
    </w:p>
    <w:p w14:paraId="6CC24D79" w14:textId="77777777" w:rsidR="009772B4" w:rsidRDefault="009772B4" w:rsidP="009772B4">
      <w:r>
        <w:t xml:space="preserve">These can be resolved </w:t>
      </w:r>
      <w:proofErr w:type="gramStart"/>
      <w:r>
        <w:t>through the use of</w:t>
      </w:r>
      <w:proofErr w:type="gramEnd"/>
      <w:r>
        <w:t xml:space="preserve"> static images. Two static images will now be added to Layer 2.</w:t>
      </w:r>
    </w:p>
    <w:p w14:paraId="5ABC94EB" w14:textId="77777777" w:rsidR="009772B4" w:rsidRDefault="009772B4" w:rsidP="009772B4">
      <w:pPr>
        <w:jc w:val="center"/>
      </w:pPr>
      <w:r>
        <w:rPr>
          <w:noProof/>
          <w:lang w:val="en-PH" w:eastAsia="en-PH"/>
        </w:rPr>
        <w:drawing>
          <wp:inline distT="0" distB="0" distL="0" distR="0" wp14:anchorId="1452B4EE" wp14:editId="59C39E4A">
            <wp:extent cx="2008094" cy="1684208"/>
            <wp:effectExtent l="19050" t="19050" r="11430" b="11430"/>
            <wp:docPr id="6281" name="Picture 6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022393" cy="1696200"/>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3516F2C9" w14:textId="77777777" w:rsidR="009772B4" w:rsidRDefault="009772B4" w:rsidP="00960711">
      <w:pPr>
        <w:jc w:val="center"/>
      </w:pPr>
      <w:r>
        <w:rPr>
          <w:noProof/>
          <w:lang w:val="en-PH" w:eastAsia="en-PH"/>
        </w:rPr>
        <w:drawing>
          <wp:inline distT="0" distB="0" distL="0" distR="0" wp14:anchorId="7C636353" wp14:editId="4591D06E">
            <wp:extent cx="3395905" cy="1004047"/>
            <wp:effectExtent l="0" t="0" r="0" b="5715"/>
            <wp:docPr id="6296" name="Picture 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422258" cy="1011839"/>
                    </a:xfrm>
                    <a:prstGeom prst="rect">
                      <a:avLst/>
                    </a:prstGeom>
                  </pic:spPr>
                </pic:pic>
              </a:graphicData>
            </a:graphic>
          </wp:inline>
        </w:drawing>
      </w:r>
    </w:p>
    <w:p w14:paraId="0576640F" w14:textId="77777777" w:rsidR="009772B4" w:rsidRDefault="009772B4" w:rsidP="00960711">
      <w:pPr>
        <w:spacing w:after="0"/>
        <w:jc w:val="center"/>
      </w:pPr>
      <w:r>
        <w:rPr>
          <w:noProof/>
          <w:lang w:val="en-PH" w:eastAsia="en-PH"/>
        </w:rPr>
        <w:drawing>
          <wp:inline distT="0" distB="0" distL="0" distR="0" wp14:anchorId="22DB2B6E" wp14:editId="601BA481">
            <wp:extent cx="3281082" cy="2970273"/>
            <wp:effectExtent l="19050" t="19050" r="14605" b="20955"/>
            <wp:docPr id="6356" name="Picture 6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304876" cy="2991813"/>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750AE700" w14:textId="77777777" w:rsidR="009772B4" w:rsidRDefault="009772B4" w:rsidP="009772B4">
      <w:r>
        <w:lastRenderedPageBreak/>
        <w:t xml:space="preserve">In the image list editor, make sure that the black right-half circle is indexed first before the cyan left-half circle. </w:t>
      </w:r>
    </w:p>
    <w:tbl>
      <w:tblPr>
        <w:tblStyle w:val="TableGrid"/>
        <w:tblW w:w="0" w:type="auto"/>
        <w:jc w:val="center"/>
        <w:tblLook w:val="04A0" w:firstRow="1" w:lastRow="0" w:firstColumn="1" w:lastColumn="0" w:noHBand="0" w:noVBand="1"/>
      </w:tblPr>
      <w:tblGrid>
        <w:gridCol w:w="1345"/>
        <w:gridCol w:w="5220"/>
      </w:tblGrid>
      <w:tr w:rsidR="009772B4" w:rsidRPr="004362C9" w14:paraId="7D55C186" w14:textId="77777777" w:rsidTr="00960711">
        <w:trPr>
          <w:jc w:val="center"/>
        </w:trPr>
        <w:tc>
          <w:tcPr>
            <w:tcW w:w="1345" w:type="dxa"/>
            <w:shd w:val="clear" w:color="auto" w:fill="A6A6A6" w:themeFill="background1" w:themeFillShade="A6"/>
            <w:vAlign w:val="center"/>
          </w:tcPr>
          <w:p w14:paraId="19BB88F7" w14:textId="77777777" w:rsidR="009772B4" w:rsidRPr="004362C9" w:rsidRDefault="009772B4" w:rsidP="009772B4">
            <w:pPr>
              <w:jc w:val="center"/>
              <w:rPr>
                <w:lang w:val="fr-FR"/>
              </w:rPr>
            </w:pPr>
            <w:r>
              <w:t>Index</w:t>
            </w:r>
          </w:p>
        </w:tc>
        <w:tc>
          <w:tcPr>
            <w:tcW w:w="5220" w:type="dxa"/>
            <w:shd w:val="clear" w:color="auto" w:fill="A6A6A6" w:themeFill="background1" w:themeFillShade="A6"/>
            <w:vAlign w:val="center"/>
          </w:tcPr>
          <w:p w14:paraId="4A8221C1" w14:textId="77777777" w:rsidR="009772B4" w:rsidRPr="004362C9" w:rsidRDefault="009772B4" w:rsidP="009772B4">
            <w:pPr>
              <w:jc w:val="center"/>
              <w:rPr>
                <w:lang w:val="fr-FR"/>
              </w:rPr>
            </w:pPr>
            <w:r>
              <w:t>Image</w:t>
            </w:r>
          </w:p>
        </w:tc>
      </w:tr>
      <w:tr w:rsidR="009772B4" w:rsidRPr="004362C9" w14:paraId="299D9663" w14:textId="77777777" w:rsidTr="00960711">
        <w:trPr>
          <w:trHeight w:val="881"/>
          <w:jc w:val="center"/>
        </w:trPr>
        <w:tc>
          <w:tcPr>
            <w:tcW w:w="1345" w:type="dxa"/>
            <w:vAlign w:val="center"/>
          </w:tcPr>
          <w:p w14:paraId="5DEE3EC5" w14:textId="77777777" w:rsidR="009772B4" w:rsidRPr="002E6ED6" w:rsidRDefault="009772B4" w:rsidP="009772B4">
            <w:pPr>
              <w:jc w:val="center"/>
              <w:rPr>
                <w:b/>
              </w:rPr>
            </w:pPr>
            <w:r w:rsidRPr="002E6ED6">
              <w:rPr>
                <w:b/>
              </w:rPr>
              <w:t>0</w:t>
            </w:r>
          </w:p>
        </w:tc>
        <w:tc>
          <w:tcPr>
            <w:tcW w:w="5220" w:type="dxa"/>
            <w:vAlign w:val="center"/>
          </w:tcPr>
          <w:p w14:paraId="17EAE69B" w14:textId="77777777" w:rsidR="009772B4" w:rsidRPr="004362C9" w:rsidRDefault="009772B4" w:rsidP="009772B4">
            <w:pPr>
              <w:jc w:val="center"/>
            </w:pPr>
            <w:r w:rsidRPr="002E6ED6">
              <w:rPr>
                <w:noProof/>
                <w:lang w:val="en-PH" w:eastAsia="en-PH"/>
              </w:rPr>
              <w:drawing>
                <wp:inline distT="0" distB="0" distL="0" distR="0" wp14:anchorId="0C3A8837" wp14:editId="3C8861EC">
                  <wp:extent cx="1463040" cy="1463040"/>
                  <wp:effectExtent l="0" t="0" r="0" b="0"/>
                  <wp:docPr id="6358" name="Picture 6358" descr="C:\Users\Administrator\Documents\4D Doff\06_15_2017 Knob\test\images\knob_right_half_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dministrator\Documents\4D Doff\06_15_2017 Knob\test\images\knob_right_half_black.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463040" cy="1463040"/>
                          </a:xfrm>
                          <a:prstGeom prst="rect">
                            <a:avLst/>
                          </a:prstGeom>
                          <a:noFill/>
                          <a:ln>
                            <a:noFill/>
                          </a:ln>
                        </pic:spPr>
                      </pic:pic>
                    </a:graphicData>
                  </a:graphic>
                </wp:inline>
              </w:drawing>
            </w:r>
          </w:p>
        </w:tc>
      </w:tr>
      <w:tr w:rsidR="009772B4" w:rsidRPr="004362C9" w14:paraId="3473E682" w14:textId="77777777" w:rsidTr="00960711">
        <w:trPr>
          <w:jc w:val="center"/>
        </w:trPr>
        <w:tc>
          <w:tcPr>
            <w:tcW w:w="1345" w:type="dxa"/>
            <w:vAlign w:val="center"/>
          </w:tcPr>
          <w:p w14:paraId="1D9F11C8" w14:textId="77777777" w:rsidR="009772B4" w:rsidRPr="002E6ED6" w:rsidRDefault="009772B4" w:rsidP="009772B4">
            <w:pPr>
              <w:jc w:val="center"/>
              <w:rPr>
                <w:b/>
              </w:rPr>
            </w:pPr>
            <w:r w:rsidRPr="002E6ED6">
              <w:rPr>
                <w:b/>
              </w:rPr>
              <w:t>1</w:t>
            </w:r>
          </w:p>
        </w:tc>
        <w:tc>
          <w:tcPr>
            <w:tcW w:w="5220" w:type="dxa"/>
            <w:vAlign w:val="center"/>
          </w:tcPr>
          <w:p w14:paraId="7A79F9DF" w14:textId="77777777" w:rsidR="009772B4" w:rsidRPr="004362C9" w:rsidRDefault="009772B4" w:rsidP="009772B4">
            <w:pPr>
              <w:jc w:val="center"/>
            </w:pPr>
            <w:r w:rsidRPr="002E6ED6">
              <w:rPr>
                <w:noProof/>
                <w:lang w:val="en-PH" w:eastAsia="en-PH"/>
              </w:rPr>
              <w:drawing>
                <wp:inline distT="0" distB="0" distL="0" distR="0" wp14:anchorId="57218090" wp14:editId="3B4DE862">
                  <wp:extent cx="1554480" cy="1554480"/>
                  <wp:effectExtent l="0" t="0" r="0" b="0"/>
                  <wp:docPr id="6359" name="Picture 6359" descr="C:\Users\Administrator\Documents\4D Doff\06_15_2017 Knob\test\images\knob_half_cy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dministrator\Documents\4D Doff\06_15_2017 Knob\test\images\knob_half_cyan.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554480" cy="1554480"/>
                          </a:xfrm>
                          <a:prstGeom prst="rect">
                            <a:avLst/>
                          </a:prstGeom>
                          <a:noFill/>
                          <a:ln>
                            <a:noFill/>
                          </a:ln>
                        </pic:spPr>
                      </pic:pic>
                    </a:graphicData>
                  </a:graphic>
                </wp:inline>
              </w:drawing>
            </w:r>
          </w:p>
        </w:tc>
      </w:tr>
    </w:tbl>
    <w:p w14:paraId="5D5EE4DD" w14:textId="77777777" w:rsidR="009772B4" w:rsidRDefault="009772B4" w:rsidP="009772B4"/>
    <w:p w14:paraId="1C7ED1BF" w14:textId="77777777" w:rsidR="009772B4" w:rsidRDefault="009772B4" w:rsidP="009772B4"/>
    <w:p w14:paraId="48414F99" w14:textId="77777777" w:rsidR="009772B4" w:rsidRDefault="009772B4" w:rsidP="009772B4"/>
    <w:p w14:paraId="0C9777CD" w14:textId="77777777" w:rsidR="009772B4" w:rsidRDefault="009772B4" w:rsidP="009772B4"/>
    <w:p w14:paraId="29DBB76F" w14:textId="77777777" w:rsidR="009772B4" w:rsidRDefault="009772B4" w:rsidP="009772B4"/>
    <w:p w14:paraId="6D18ED7F" w14:textId="77777777" w:rsidR="009772B4" w:rsidRDefault="009772B4" w:rsidP="009772B4"/>
    <w:p w14:paraId="705C089C" w14:textId="77777777" w:rsidR="009772B4" w:rsidRDefault="009772B4" w:rsidP="009772B4"/>
    <w:p w14:paraId="3EA4C126" w14:textId="77777777" w:rsidR="009772B4" w:rsidRDefault="009772B4" w:rsidP="009772B4">
      <w:r>
        <w:t>Use the Up and Down arrows to arrange the images if necessary.</w:t>
      </w:r>
    </w:p>
    <w:p w14:paraId="015F9F00" w14:textId="77777777" w:rsidR="009772B4" w:rsidRDefault="009772B4" w:rsidP="009772B4">
      <w:r>
        <w:rPr>
          <w:noProof/>
          <w:lang w:val="en-PH" w:eastAsia="en-PH"/>
        </w:rPr>
        <w:drawing>
          <wp:inline distT="0" distB="0" distL="0" distR="0" wp14:anchorId="36D8C9CC" wp14:editId="35C27AEA">
            <wp:extent cx="4203065" cy="2169795"/>
            <wp:effectExtent l="19050" t="19050" r="26035" b="20955"/>
            <wp:docPr id="6357" name="Picture 6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203065" cy="2169795"/>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52C06365" w14:textId="77777777" w:rsidR="009772B4" w:rsidRDefault="009772B4" w:rsidP="009772B4">
      <w:r>
        <w:t>Before checking the generated frames for Layer 2, disable Layer 1 and Layer 3 first.</w:t>
      </w:r>
    </w:p>
    <w:p w14:paraId="7ED7CC09" w14:textId="77777777" w:rsidR="009772B4" w:rsidRDefault="009772B4" w:rsidP="009772B4">
      <w:pPr>
        <w:jc w:val="center"/>
      </w:pPr>
      <w:r>
        <w:rPr>
          <w:noProof/>
          <w:lang w:val="en-PH" w:eastAsia="en-PH"/>
        </w:rPr>
        <w:drawing>
          <wp:inline distT="0" distB="0" distL="0" distR="0" wp14:anchorId="00F23AC1" wp14:editId="5F2D16AD">
            <wp:extent cx="2429435" cy="1175533"/>
            <wp:effectExtent l="19050" t="19050" r="28575" b="24765"/>
            <wp:docPr id="6284" name="Picture 6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453069" cy="1186969"/>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004637F7" w14:textId="77777777" w:rsidR="009772B4" w:rsidRDefault="009772B4" w:rsidP="009772B4">
      <w:pPr>
        <w:jc w:val="center"/>
      </w:pPr>
      <w:r>
        <w:rPr>
          <w:noProof/>
          <w:lang w:val="en-PH" w:eastAsia="en-PH"/>
        </w:rPr>
        <w:drawing>
          <wp:inline distT="0" distB="0" distL="0" distR="0" wp14:anchorId="7E25F350" wp14:editId="3AC97A37">
            <wp:extent cx="2420470" cy="1249275"/>
            <wp:effectExtent l="19050" t="19050" r="18415" b="27305"/>
            <wp:docPr id="6287" name="Picture 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435744" cy="1257158"/>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741D7DF0" w14:textId="77777777" w:rsidR="009772B4" w:rsidRDefault="009772B4" w:rsidP="009772B4">
      <w:r>
        <w:lastRenderedPageBreak/>
        <w:t>At this point, the generated frames of the widget should look like those shown below.</w:t>
      </w:r>
    </w:p>
    <w:p w14:paraId="2A756723" w14:textId="77777777" w:rsidR="009772B4" w:rsidRDefault="009772B4" w:rsidP="009772B4"/>
    <w:p w14:paraId="7502626F" w14:textId="77777777" w:rsidR="009772B4" w:rsidRDefault="009772B4" w:rsidP="009772B4">
      <w:pPr>
        <w:spacing w:after="160"/>
      </w:pPr>
      <w:r w:rsidRPr="00E179DE">
        <w:t>1</w:t>
      </w:r>
      <w:r w:rsidRPr="00E179DE">
        <w:rPr>
          <w:vertAlign w:val="superscript"/>
        </w:rPr>
        <w:t>st</w:t>
      </w:r>
      <w:r w:rsidRPr="00E179DE">
        <w:t xml:space="preserve"> frame (frame index 0):</w:t>
      </w:r>
    </w:p>
    <w:p w14:paraId="7787296B" w14:textId="77777777" w:rsidR="009772B4" w:rsidRDefault="009772B4" w:rsidP="009772B4">
      <w:pPr>
        <w:jc w:val="center"/>
      </w:pPr>
      <w:r>
        <w:rPr>
          <w:noProof/>
          <w:lang w:val="en-PH" w:eastAsia="en-PH"/>
        </w:rPr>
        <w:drawing>
          <wp:inline distT="0" distB="0" distL="0" distR="0" wp14:anchorId="045388D1" wp14:editId="13B47DAA">
            <wp:extent cx="1554480" cy="1554480"/>
            <wp:effectExtent l="0" t="0" r="7620" b="7620"/>
            <wp:docPr id="6363" name="Picture 6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554480" cy="1554480"/>
                    </a:xfrm>
                    <a:prstGeom prst="rect">
                      <a:avLst/>
                    </a:prstGeom>
                  </pic:spPr>
                </pic:pic>
              </a:graphicData>
            </a:graphic>
          </wp:inline>
        </w:drawing>
      </w:r>
    </w:p>
    <w:p w14:paraId="3973198E" w14:textId="77777777" w:rsidR="009772B4" w:rsidRDefault="009772B4" w:rsidP="009772B4"/>
    <w:p w14:paraId="0FA83082" w14:textId="77777777" w:rsidR="009772B4" w:rsidRDefault="009772B4" w:rsidP="009772B4">
      <w:r>
        <w:t>2</w:t>
      </w:r>
      <w:r w:rsidRPr="00E179DE">
        <w:rPr>
          <w:vertAlign w:val="superscript"/>
        </w:rPr>
        <w:t>nd</w:t>
      </w:r>
      <w:r w:rsidRPr="005050C6">
        <w:t xml:space="preserve"> frame (frame index </w:t>
      </w:r>
      <w:r>
        <w:t>1</w:t>
      </w:r>
      <w:r w:rsidRPr="005050C6">
        <w:t>):</w:t>
      </w:r>
    </w:p>
    <w:p w14:paraId="4259AF7D" w14:textId="77777777" w:rsidR="009772B4" w:rsidRDefault="009772B4" w:rsidP="009772B4"/>
    <w:p w14:paraId="05AE1419" w14:textId="77777777" w:rsidR="009772B4" w:rsidRDefault="009772B4" w:rsidP="009772B4">
      <w:pPr>
        <w:jc w:val="center"/>
      </w:pPr>
      <w:r>
        <w:rPr>
          <w:noProof/>
          <w:lang w:val="en-PH" w:eastAsia="en-PH"/>
        </w:rPr>
        <w:drawing>
          <wp:inline distT="0" distB="0" distL="0" distR="0" wp14:anchorId="0E459E08" wp14:editId="1FCC4005">
            <wp:extent cx="1554480" cy="1554480"/>
            <wp:effectExtent l="0" t="0" r="7620" b="7620"/>
            <wp:docPr id="6364" name="Picture 6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554480" cy="1554480"/>
                    </a:xfrm>
                    <a:prstGeom prst="rect">
                      <a:avLst/>
                    </a:prstGeom>
                  </pic:spPr>
                </pic:pic>
              </a:graphicData>
            </a:graphic>
          </wp:inline>
        </w:drawing>
      </w:r>
    </w:p>
    <w:p w14:paraId="470C2289" w14:textId="77777777" w:rsidR="009772B4" w:rsidRDefault="009772B4" w:rsidP="009772B4"/>
    <w:p w14:paraId="3795BE4F" w14:textId="77777777" w:rsidR="009772B4" w:rsidRPr="00BB3E76" w:rsidRDefault="009772B4" w:rsidP="00BB3E76">
      <w:pPr>
        <w:pStyle w:val="Heading2"/>
      </w:pPr>
      <w:bookmarkStart w:id="59" w:name="_Toc488087915"/>
      <w:bookmarkStart w:id="60" w:name="_Toc33091277"/>
      <w:r>
        <w:t>Link Layer 1, Layer 2, and Layer 3</w:t>
      </w:r>
      <w:bookmarkEnd w:id="59"/>
      <w:bookmarkEnd w:id="60"/>
    </w:p>
    <w:p w14:paraId="10A462B9" w14:textId="77777777" w:rsidR="009772B4" w:rsidRDefault="009772B4" w:rsidP="009772B4">
      <w:r>
        <w:t>To synchronize the movement of the images on Layer 1, Layer 2, and Layer 3, enable all three layers and link them as shown below.</w:t>
      </w:r>
    </w:p>
    <w:p w14:paraId="479A11A6" w14:textId="27AE095B" w:rsidR="009772B4" w:rsidRDefault="009772B4" w:rsidP="00344567">
      <w:pPr>
        <w:jc w:val="center"/>
      </w:pPr>
      <w:r>
        <w:rPr>
          <w:noProof/>
          <w:lang w:val="en-PH" w:eastAsia="en-PH"/>
        </w:rPr>
        <w:drawing>
          <wp:inline distT="0" distB="0" distL="0" distR="0" wp14:anchorId="79C0D29C" wp14:editId="755C9FDB">
            <wp:extent cx="2657143" cy="1380952"/>
            <wp:effectExtent l="19050" t="19050" r="10160" b="10160"/>
            <wp:docPr id="6289" name="Picture 6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657143" cy="1380952"/>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7CA3E4E4" w14:textId="77777777" w:rsidR="009772B4" w:rsidRDefault="009772B4" w:rsidP="009772B4">
      <w:pPr>
        <w:jc w:val="center"/>
      </w:pPr>
      <w:r>
        <w:rPr>
          <w:noProof/>
          <w:lang w:val="en-PH" w:eastAsia="en-PH"/>
        </w:rPr>
        <w:drawing>
          <wp:inline distT="0" distB="0" distL="0" distR="0" wp14:anchorId="7D6D980E" wp14:editId="706F48E5">
            <wp:extent cx="2657143" cy="1514286"/>
            <wp:effectExtent l="19050" t="19050" r="10160" b="10160"/>
            <wp:docPr id="6290" name="Picture 6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657143" cy="1514286"/>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7585F134" w14:textId="77777777" w:rsidR="009772B4" w:rsidRDefault="009772B4" w:rsidP="009772B4">
      <w:pPr>
        <w:jc w:val="center"/>
      </w:pPr>
      <w:r>
        <w:rPr>
          <w:noProof/>
          <w:lang w:val="en-PH" w:eastAsia="en-PH"/>
        </w:rPr>
        <w:drawing>
          <wp:inline distT="0" distB="0" distL="0" distR="0" wp14:anchorId="784C641C" wp14:editId="25A98E2B">
            <wp:extent cx="2657143" cy="1504762"/>
            <wp:effectExtent l="19050" t="19050" r="10160" b="19685"/>
            <wp:docPr id="6291" name="Picture 6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657143" cy="1504762"/>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2E83413E" w14:textId="77777777" w:rsidR="009772B4" w:rsidRDefault="009772B4" w:rsidP="009772B4"/>
    <w:p w14:paraId="230806CF" w14:textId="1046DADF" w:rsidR="009772B4" w:rsidRDefault="009772B4" w:rsidP="00344567">
      <w:pPr>
        <w:jc w:val="center"/>
      </w:pPr>
      <w:r>
        <w:rPr>
          <w:noProof/>
          <w:lang w:val="en-PH" w:eastAsia="en-PH"/>
        </w:rPr>
        <w:lastRenderedPageBreak/>
        <w:drawing>
          <wp:inline distT="0" distB="0" distL="0" distR="0" wp14:anchorId="74BFD52B" wp14:editId="7E61D2BF">
            <wp:extent cx="2171429" cy="2000000"/>
            <wp:effectExtent l="19050" t="19050" r="19685" b="19685"/>
            <wp:docPr id="6368" name="Picture 6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171429" cy="2000000"/>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37E1BA51" w14:textId="0CB49ED9" w:rsidR="00960711" w:rsidRDefault="00960711" w:rsidP="00960711">
      <w:r>
        <w:t xml:space="preserve">For more information on linking layers, refer to the </w:t>
      </w:r>
      <w:commentRangeStart w:id="61"/>
      <w:r w:rsidRPr="00E04FF5">
        <w:rPr>
          <w:b/>
        </w:rPr>
        <w:t>Smart Widgets Editor User Guide</w:t>
      </w:r>
      <w:commentRangeEnd w:id="61"/>
      <w:r>
        <w:rPr>
          <w:rStyle w:val="CommentReference"/>
        </w:rPr>
        <w:commentReference w:id="61"/>
      </w:r>
      <w:commentRangeStart w:id="62"/>
      <w:commentRangeEnd w:id="62"/>
      <w:r>
        <w:rPr>
          <w:rStyle w:val="CommentReference"/>
        </w:rPr>
        <w:commentReference w:id="62"/>
      </w:r>
      <w:r>
        <w:t>.</w:t>
      </w:r>
    </w:p>
    <w:p w14:paraId="05F9FA29" w14:textId="77777777" w:rsidR="009772B4" w:rsidRDefault="009772B4" w:rsidP="009772B4">
      <w:r>
        <w:t>Now check the generated frames of the widget. They should look like those shown below.</w:t>
      </w:r>
    </w:p>
    <w:p w14:paraId="61FEAAE5" w14:textId="77777777" w:rsidR="009772B4" w:rsidRDefault="009772B4" w:rsidP="009772B4"/>
    <w:p w14:paraId="01EEEF48" w14:textId="77777777" w:rsidR="009772B4" w:rsidRDefault="009772B4" w:rsidP="009772B4">
      <w:r w:rsidRPr="005050C6">
        <w:t>1st frame (frame index 0):</w:t>
      </w:r>
    </w:p>
    <w:p w14:paraId="465E59B3" w14:textId="77777777" w:rsidR="009772B4" w:rsidRDefault="009772B4" w:rsidP="009772B4">
      <w:pPr>
        <w:jc w:val="center"/>
      </w:pPr>
      <w:r>
        <w:rPr>
          <w:noProof/>
          <w:lang w:val="en-PH" w:eastAsia="en-PH"/>
        </w:rPr>
        <w:drawing>
          <wp:inline distT="0" distB="0" distL="0" distR="0" wp14:anchorId="09DEDA9B" wp14:editId="45753178">
            <wp:extent cx="1554480" cy="1554480"/>
            <wp:effectExtent l="0" t="0" r="7620" b="7620"/>
            <wp:docPr id="6369" name="Picture 6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554480" cy="1554480"/>
                    </a:xfrm>
                    <a:prstGeom prst="rect">
                      <a:avLst/>
                    </a:prstGeom>
                  </pic:spPr>
                </pic:pic>
              </a:graphicData>
            </a:graphic>
          </wp:inline>
        </w:drawing>
      </w:r>
    </w:p>
    <w:p w14:paraId="289E5618" w14:textId="77777777" w:rsidR="00960711" w:rsidRDefault="00960711" w:rsidP="009772B4">
      <w:pPr>
        <w:jc w:val="center"/>
      </w:pPr>
    </w:p>
    <w:p w14:paraId="298F99D8" w14:textId="77777777" w:rsidR="009772B4" w:rsidRDefault="009772B4" w:rsidP="009772B4">
      <w:r w:rsidRPr="005050C6">
        <w:t>34th frame (frame index 33):</w:t>
      </w:r>
    </w:p>
    <w:p w14:paraId="39FA77B2" w14:textId="5D598DF0" w:rsidR="009772B4" w:rsidRDefault="009772B4" w:rsidP="00960711">
      <w:pPr>
        <w:jc w:val="center"/>
      </w:pPr>
      <w:r>
        <w:rPr>
          <w:noProof/>
          <w:lang w:val="en-PH" w:eastAsia="en-PH"/>
        </w:rPr>
        <w:drawing>
          <wp:inline distT="0" distB="0" distL="0" distR="0" wp14:anchorId="3BF7952C" wp14:editId="242284E4">
            <wp:extent cx="1554480" cy="1554480"/>
            <wp:effectExtent l="0" t="0" r="7620" b="7620"/>
            <wp:docPr id="6370" name="Picture 6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554480" cy="1554480"/>
                    </a:xfrm>
                    <a:prstGeom prst="rect">
                      <a:avLst/>
                    </a:prstGeom>
                  </pic:spPr>
                </pic:pic>
              </a:graphicData>
            </a:graphic>
          </wp:inline>
        </w:drawing>
      </w:r>
    </w:p>
    <w:p w14:paraId="58CECBEB" w14:textId="77777777" w:rsidR="009772B4" w:rsidRDefault="009772B4" w:rsidP="009772B4">
      <w:r w:rsidRPr="005050C6">
        <w:t>67th frame (frame index 66):</w:t>
      </w:r>
    </w:p>
    <w:p w14:paraId="798136F5" w14:textId="4FA72B5E" w:rsidR="009772B4" w:rsidRDefault="009772B4" w:rsidP="00960711">
      <w:pPr>
        <w:jc w:val="center"/>
      </w:pPr>
      <w:r>
        <w:rPr>
          <w:noProof/>
          <w:lang w:val="en-PH" w:eastAsia="en-PH"/>
        </w:rPr>
        <w:drawing>
          <wp:inline distT="0" distB="0" distL="0" distR="0" wp14:anchorId="5B50D261" wp14:editId="46A3ABE1">
            <wp:extent cx="1554480" cy="1554480"/>
            <wp:effectExtent l="0" t="0" r="7620" b="7620"/>
            <wp:docPr id="6371" name="Picture 6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1554480" cy="1554480"/>
                    </a:xfrm>
                    <a:prstGeom prst="rect">
                      <a:avLst/>
                    </a:prstGeom>
                  </pic:spPr>
                </pic:pic>
              </a:graphicData>
            </a:graphic>
          </wp:inline>
        </w:drawing>
      </w:r>
    </w:p>
    <w:p w14:paraId="6D26574D" w14:textId="77777777" w:rsidR="009772B4" w:rsidRDefault="009772B4" w:rsidP="009772B4">
      <w:r w:rsidRPr="005050C6">
        <w:t>101st frame (frame index 100):</w:t>
      </w:r>
    </w:p>
    <w:p w14:paraId="72F02060" w14:textId="77777777" w:rsidR="009772B4" w:rsidRDefault="009772B4" w:rsidP="009772B4">
      <w:pPr>
        <w:jc w:val="center"/>
      </w:pPr>
      <w:r>
        <w:rPr>
          <w:noProof/>
          <w:lang w:val="en-PH" w:eastAsia="en-PH"/>
        </w:rPr>
        <w:drawing>
          <wp:inline distT="0" distB="0" distL="0" distR="0" wp14:anchorId="1005AC03" wp14:editId="44A49754">
            <wp:extent cx="1554480" cy="1554480"/>
            <wp:effectExtent l="0" t="0" r="7620" b="7620"/>
            <wp:docPr id="6372" name="Picture 6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1554480" cy="1554480"/>
                    </a:xfrm>
                    <a:prstGeom prst="rect">
                      <a:avLst/>
                    </a:prstGeom>
                  </pic:spPr>
                </pic:pic>
              </a:graphicData>
            </a:graphic>
          </wp:inline>
        </w:drawing>
      </w:r>
    </w:p>
    <w:p w14:paraId="5D1FE789" w14:textId="77777777" w:rsidR="009772B4" w:rsidRPr="00344567" w:rsidRDefault="009772B4" w:rsidP="00344567">
      <w:pPr>
        <w:pStyle w:val="Heading2"/>
      </w:pPr>
      <w:bookmarkStart w:id="63" w:name="_Toc488087916"/>
      <w:bookmarkStart w:id="64" w:name="_Toc33091278"/>
      <w:r>
        <w:lastRenderedPageBreak/>
        <w:t>Add a Background Image to Layer 4</w:t>
      </w:r>
      <w:bookmarkEnd w:id="63"/>
      <w:bookmarkEnd w:id="64"/>
    </w:p>
    <w:p w14:paraId="6F029130" w14:textId="77777777" w:rsidR="009772B4" w:rsidRDefault="009772B4" w:rsidP="009772B4">
      <w:pPr>
        <w:spacing w:after="160"/>
      </w:pPr>
      <w:r w:rsidRPr="003A1E3F">
        <w:t xml:space="preserve">Let us add a background </w:t>
      </w:r>
      <w:r>
        <w:t xml:space="preserve">image to cover the remaining transparent </w:t>
      </w:r>
      <w:r w:rsidRPr="003A1E3F">
        <w:t>part</w:t>
      </w:r>
      <w:r>
        <w:t>s of the base image</w:t>
      </w:r>
      <w:r w:rsidRPr="003A1E3F">
        <w:t xml:space="preserve">. This background image will reside on Layer </w:t>
      </w:r>
      <w:r>
        <w:t>4</w:t>
      </w:r>
      <w:r w:rsidRPr="003A1E3F">
        <w:t>. Follow the procedure shown below.</w:t>
      </w:r>
    </w:p>
    <w:p w14:paraId="2A17B643" w14:textId="77777777" w:rsidR="009772B4" w:rsidRDefault="009772B4" w:rsidP="009772B4">
      <w:pPr>
        <w:spacing w:after="160"/>
        <w:jc w:val="center"/>
      </w:pPr>
      <w:r>
        <w:rPr>
          <w:noProof/>
          <w:lang w:val="en-PH" w:eastAsia="en-PH"/>
        </w:rPr>
        <w:drawing>
          <wp:inline distT="0" distB="0" distL="0" distR="0" wp14:anchorId="794E39BE" wp14:editId="515A3649">
            <wp:extent cx="1972235" cy="1639995"/>
            <wp:effectExtent l="19050" t="19050" r="28575" b="17780"/>
            <wp:docPr id="6293" name="Picture 6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977547" cy="1644412"/>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2F441B60" w14:textId="77777777" w:rsidR="009772B4" w:rsidRDefault="009772B4" w:rsidP="00960711">
      <w:pPr>
        <w:spacing w:after="160"/>
        <w:jc w:val="center"/>
      </w:pPr>
      <w:r>
        <w:rPr>
          <w:noProof/>
          <w:lang w:val="en-PH" w:eastAsia="en-PH"/>
        </w:rPr>
        <w:drawing>
          <wp:inline distT="0" distB="0" distL="0" distR="0" wp14:anchorId="2731B218" wp14:editId="2F837A4A">
            <wp:extent cx="3352800" cy="3144611"/>
            <wp:effectExtent l="19050" t="19050" r="19050" b="17780"/>
            <wp:docPr id="6374" name="Picture 6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354874" cy="3146556"/>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090C9544" w14:textId="77777777" w:rsidR="009772B4" w:rsidRDefault="009772B4" w:rsidP="009772B4">
      <w:pPr>
        <w:spacing w:after="160"/>
      </w:pPr>
      <w:r>
        <w:t>The image on Layer 4 now appears in the working area, and the knob should now function properly.</w:t>
      </w:r>
    </w:p>
    <w:p w14:paraId="6A9F8A8A" w14:textId="61F739E1" w:rsidR="009772B4" w:rsidRDefault="009772B4" w:rsidP="009772B4">
      <w:pPr>
        <w:spacing w:after="160"/>
      </w:pPr>
    </w:p>
    <w:p w14:paraId="0592D19D" w14:textId="77777777" w:rsidR="009772B4" w:rsidRDefault="009772B4" w:rsidP="009772B4">
      <w:r w:rsidRPr="005050C6">
        <w:t>1</w:t>
      </w:r>
      <w:r w:rsidRPr="00236469">
        <w:rPr>
          <w:vertAlign w:val="superscript"/>
        </w:rPr>
        <w:t>st</w:t>
      </w:r>
      <w:r w:rsidRPr="005050C6">
        <w:t xml:space="preserve"> frame (frame index 0):</w:t>
      </w:r>
    </w:p>
    <w:p w14:paraId="6C8022B7" w14:textId="77777777" w:rsidR="009772B4" w:rsidRDefault="009772B4" w:rsidP="009772B4">
      <w:pPr>
        <w:jc w:val="center"/>
      </w:pPr>
      <w:r>
        <w:rPr>
          <w:noProof/>
          <w:lang w:val="en-PH" w:eastAsia="en-PH"/>
        </w:rPr>
        <w:drawing>
          <wp:inline distT="0" distB="0" distL="0" distR="0" wp14:anchorId="2312272B" wp14:editId="0A757172">
            <wp:extent cx="1554480" cy="1554480"/>
            <wp:effectExtent l="0" t="0" r="7620" b="7620"/>
            <wp:docPr id="6375" name="Picture 6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554480" cy="1554480"/>
                    </a:xfrm>
                    <a:prstGeom prst="rect">
                      <a:avLst/>
                    </a:prstGeom>
                  </pic:spPr>
                </pic:pic>
              </a:graphicData>
            </a:graphic>
          </wp:inline>
        </w:drawing>
      </w:r>
    </w:p>
    <w:p w14:paraId="0AC0A68B" w14:textId="77777777" w:rsidR="009772B4" w:rsidRDefault="009772B4" w:rsidP="009772B4"/>
    <w:p w14:paraId="1BC1D0E1" w14:textId="77777777" w:rsidR="009772B4" w:rsidRDefault="009772B4" w:rsidP="009772B4">
      <w:r w:rsidRPr="005050C6">
        <w:t>34</w:t>
      </w:r>
      <w:r w:rsidRPr="00236469">
        <w:rPr>
          <w:vertAlign w:val="superscript"/>
        </w:rPr>
        <w:t>th</w:t>
      </w:r>
      <w:r w:rsidRPr="005050C6">
        <w:t xml:space="preserve"> frame (frame index 33):</w:t>
      </w:r>
    </w:p>
    <w:p w14:paraId="75770BEC" w14:textId="77777777" w:rsidR="009772B4" w:rsidRDefault="009772B4" w:rsidP="009772B4">
      <w:pPr>
        <w:jc w:val="center"/>
      </w:pPr>
      <w:r>
        <w:rPr>
          <w:noProof/>
          <w:lang w:val="en-PH" w:eastAsia="en-PH"/>
        </w:rPr>
        <w:drawing>
          <wp:inline distT="0" distB="0" distL="0" distR="0" wp14:anchorId="568DC734" wp14:editId="181FF6DA">
            <wp:extent cx="1554480" cy="1554480"/>
            <wp:effectExtent l="0" t="0" r="7620" b="7620"/>
            <wp:docPr id="6376" name="Picture 6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1554480" cy="1554480"/>
                    </a:xfrm>
                    <a:prstGeom prst="rect">
                      <a:avLst/>
                    </a:prstGeom>
                  </pic:spPr>
                </pic:pic>
              </a:graphicData>
            </a:graphic>
          </wp:inline>
        </w:drawing>
      </w:r>
    </w:p>
    <w:p w14:paraId="731141CF" w14:textId="37F8AB15" w:rsidR="009772B4" w:rsidRDefault="009772B4" w:rsidP="009772B4"/>
    <w:p w14:paraId="59C8201D" w14:textId="745A787A" w:rsidR="00344567" w:rsidRDefault="00344567" w:rsidP="009772B4"/>
    <w:p w14:paraId="7816A3BF" w14:textId="77777777" w:rsidR="009772B4" w:rsidRDefault="009772B4" w:rsidP="009772B4">
      <w:r w:rsidRPr="005050C6">
        <w:lastRenderedPageBreak/>
        <w:t>67</w:t>
      </w:r>
      <w:r w:rsidRPr="00236469">
        <w:rPr>
          <w:vertAlign w:val="superscript"/>
        </w:rPr>
        <w:t>th</w:t>
      </w:r>
      <w:r w:rsidRPr="005050C6">
        <w:t xml:space="preserve"> frame (frame index 66):</w:t>
      </w:r>
    </w:p>
    <w:p w14:paraId="1794D8D7" w14:textId="77777777" w:rsidR="009772B4" w:rsidRDefault="009772B4" w:rsidP="009772B4">
      <w:pPr>
        <w:jc w:val="center"/>
      </w:pPr>
      <w:r>
        <w:rPr>
          <w:noProof/>
          <w:lang w:val="en-PH" w:eastAsia="en-PH"/>
        </w:rPr>
        <w:drawing>
          <wp:inline distT="0" distB="0" distL="0" distR="0" wp14:anchorId="1D4DBE52" wp14:editId="4A8B2150">
            <wp:extent cx="1554480" cy="1554480"/>
            <wp:effectExtent l="0" t="0" r="7620" b="7620"/>
            <wp:docPr id="6377" name="Picture 6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554480" cy="1554480"/>
                    </a:xfrm>
                    <a:prstGeom prst="rect">
                      <a:avLst/>
                    </a:prstGeom>
                  </pic:spPr>
                </pic:pic>
              </a:graphicData>
            </a:graphic>
          </wp:inline>
        </w:drawing>
      </w:r>
    </w:p>
    <w:p w14:paraId="444F6CB9" w14:textId="77777777" w:rsidR="009772B4" w:rsidRDefault="009772B4" w:rsidP="009772B4"/>
    <w:p w14:paraId="360ACD06" w14:textId="77777777" w:rsidR="009772B4" w:rsidRDefault="009772B4" w:rsidP="009772B4">
      <w:r w:rsidRPr="005050C6">
        <w:t>101</w:t>
      </w:r>
      <w:r w:rsidRPr="00236469">
        <w:rPr>
          <w:vertAlign w:val="superscript"/>
        </w:rPr>
        <w:t>st</w:t>
      </w:r>
      <w:r w:rsidRPr="005050C6">
        <w:t xml:space="preserve"> frame (frame index 100):</w:t>
      </w:r>
    </w:p>
    <w:p w14:paraId="57683486" w14:textId="77777777" w:rsidR="009772B4" w:rsidRDefault="009772B4" w:rsidP="009772B4">
      <w:pPr>
        <w:jc w:val="center"/>
      </w:pPr>
      <w:r>
        <w:rPr>
          <w:noProof/>
          <w:lang w:val="en-PH" w:eastAsia="en-PH"/>
        </w:rPr>
        <w:drawing>
          <wp:inline distT="0" distB="0" distL="0" distR="0" wp14:anchorId="5689C584" wp14:editId="7E6B2F6B">
            <wp:extent cx="1554480" cy="1554480"/>
            <wp:effectExtent l="0" t="0" r="7620" b="7620"/>
            <wp:docPr id="6378" name="Picture 6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554480" cy="1554480"/>
                    </a:xfrm>
                    <a:prstGeom prst="rect">
                      <a:avLst/>
                    </a:prstGeom>
                  </pic:spPr>
                </pic:pic>
              </a:graphicData>
            </a:graphic>
          </wp:inline>
        </w:drawing>
      </w:r>
    </w:p>
    <w:p w14:paraId="53B3CE3F" w14:textId="77777777" w:rsidR="009772B4" w:rsidRDefault="009772B4" w:rsidP="009772B4"/>
    <w:p w14:paraId="33FC315C" w14:textId="77777777" w:rsidR="009772B4" w:rsidRDefault="009772B4" w:rsidP="009772B4"/>
    <w:p w14:paraId="6CFE7488" w14:textId="0DACC466" w:rsidR="009772B4" w:rsidRDefault="009772B4" w:rsidP="009772B4"/>
    <w:p w14:paraId="37F742D0" w14:textId="23CB0386" w:rsidR="00344567" w:rsidRDefault="00344567" w:rsidP="009772B4"/>
    <w:p w14:paraId="60D46B36" w14:textId="77777777" w:rsidR="00344567" w:rsidRDefault="00344567" w:rsidP="009772B4"/>
    <w:p w14:paraId="78C964A3" w14:textId="77777777" w:rsidR="009772B4" w:rsidRPr="00344567" w:rsidRDefault="009772B4" w:rsidP="00344567">
      <w:pPr>
        <w:pStyle w:val="Heading2"/>
      </w:pPr>
      <w:bookmarkStart w:id="65" w:name="_Add_a_Numeric"/>
      <w:bookmarkStart w:id="66" w:name="_Toc488087917"/>
      <w:bookmarkStart w:id="67" w:name="_Toc33091279"/>
      <w:bookmarkEnd w:id="65"/>
      <w:r>
        <w:t>Add a Numeric Part to Layer 1</w:t>
      </w:r>
      <w:bookmarkEnd w:id="66"/>
      <w:bookmarkEnd w:id="67"/>
    </w:p>
    <w:p w14:paraId="2613806A" w14:textId="77777777" w:rsidR="009772B4" w:rsidRDefault="009772B4" w:rsidP="009772B4">
      <w:pPr>
        <w:spacing w:after="160"/>
      </w:pPr>
      <w:r>
        <w:t>As mentioned earlier, there is a range of values that is associated to a layer, and the layer can display these values on the corresponding frames. These values can be shown by adding a numerical part to the layer. To add a numerical part to Layer 1, follow the procedure shown below.</w:t>
      </w:r>
    </w:p>
    <w:p w14:paraId="003CB6CC" w14:textId="77777777" w:rsidR="009772B4" w:rsidRDefault="009772B4" w:rsidP="009772B4">
      <w:pPr>
        <w:spacing w:after="160"/>
        <w:jc w:val="center"/>
      </w:pPr>
      <w:r>
        <w:rPr>
          <w:noProof/>
          <w:lang w:val="en-PH" w:eastAsia="en-PH"/>
        </w:rPr>
        <w:drawing>
          <wp:inline distT="0" distB="0" distL="0" distR="0" wp14:anchorId="71070D3C" wp14:editId="3693B042">
            <wp:extent cx="2621915" cy="905774"/>
            <wp:effectExtent l="19050" t="19050" r="26035" b="27940"/>
            <wp:docPr id="6379" name="Picture 6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b="84198"/>
                    <a:stretch/>
                  </pic:blipFill>
                  <pic:spPr bwMode="auto">
                    <a:xfrm>
                      <a:off x="0" y="0"/>
                      <a:ext cx="2621915" cy="905774"/>
                    </a:xfrm>
                    <a:prstGeom prst="rect">
                      <a:avLst/>
                    </a:prstGeom>
                    <a:ln w="9525" cap="flat" cmpd="sng" algn="ctr">
                      <a:solidFill>
                        <a:srgbClr val="9C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178AACC" w14:textId="77777777" w:rsidR="009772B4" w:rsidRDefault="009772B4" w:rsidP="009772B4">
      <w:pPr>
        <w:spacing w:after="160"/>
        <w:jc w:val="center"/>
      </w:pPr>
      <w:r>
        <w:rPr>
          <w:noProof/>
          <w:lang w:val="en-PH" w:eastAsia="en-PH"/>
        </w:rPr>
        <w:drawing>
          <wp:inline distT="0" distB="0" distL="0" distR="0" wp14:anchorId="5ADD9863" wp14:editId="022BE197">
            <wp:extent cx="2621915" cy="2790537"/>
            <wp:effectExtent l="19050" t="19050" r="26035" b="10160"/>
            <wp:docPr id="6380" name="Picture 6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t="51318"/>
                    <a:stretch/>
                  </pic:blipFill>
                  <pic:spPr bwMode="auto">
                    <a:xfrm>
                      <a:off x="0" y="0"/>
                      <a:ext cx="2621915" cy="2790537"/>
                    </a:xfrm>
                    <a:prstGeom prst="rect">
                      <a:avLst/>
                    </a:prstGeom>
                    <a:ln w="9525" cap="flat" cmpd="sng" algn="ctr">
                      <a:solidFill>
                        <a:srgbClr val="9C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D3D227B" w14:textId="77777777" w:rsidR="009772B4" w:rsidRDefault="009772B4" w:rsidP="009772B4">
      <w:pPr>
        <w:jc w:val="center"/>
      </w:pPr>
      <w:r>
        <w:rPr>
          <w:noProof/>
          <w:lang w:val="en-PH" w:eastAsia="en-PH"/>
        </w:rPr>
        <w:drawing>
          <wp:inline distT="0" distB="0" distL="0" distR="0" wp14:anchorId="687A063D" wp14:editId="2C4E4EB2">
            <wp:extent cx="2622550" cy="664210"/>
            <wp:effectExtent l="19050" t="19050" r="25400" b="21590"/>
            <wp:docPr id="6381" name="Picture 6381" descr="C:\Users\ADMINI~1\AppData\Local\Temp\SNAGHTML73889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DMINI~1\AppData\Local\Temp\SNAGHTML73889e4.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622550" cy="664210"/>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7501BE78" w14:textId="77777777" w:rsidR="009772B4" w:rsidRDefault="009772B4" w:rsidP="009772B4">
      <w:pPr>
        <w:spacing w:after="160"/>
      </w:pPr>
      <w:r>
        <w:lastRenderedPageBreak/>
        <w:t>The numerical part on Layer 1 can now be seen in the working area.</w:t>
      </w:r>
    </w:p>
    <w:p w14:paraId="4A0EC938" w14:textId="77777777" w:rsidR="009772B4" w:rsidRDefault="009772B4" w:rsidP="009772B4">
      <w:r w:rsidRPr="005050C6">
        <w:t>1</w:t>
      </w:r>
      <w:r w:rsidRPr="000171B3">
        <w:rPr>
          <w:vertAlign w:val="superscript"/>
        </w:rPr>
        <w:t>st</w:t>
      </w:r>
      <w:r w:rsidRPr="005050C6">
        <w:t xml:space="preserve"> frame (frame index 0):</w:t>
      </w:r>
    </w:p>
    <w:p w14:paraId="344A3BD8" w14:textId="77777777" w:rsidR="009772B4" w:rsidRDefault="009772B4" w:rsidP="009772B4">
      <w:pPr>
        <w:jc w:val="center"/>
      </w:pPr>
      <w:r>
        <w:rPr>
          <w:noProof/>
          <w:lang w:val="en-PH" w:eastAsia="en-PH"/>
        </w:rPr>
        <w:drawing>
          <wp:inline distT="0" distB="0" distL="0" distR="0" wp14:anchorId="532DC8CC" wp14:editId="1E7D148D">
            <wp:extent cx="1554480" cy="1554480"/>
            <wp:effectExtent l="0" t="0" r="7620" b="7620"/>
            <wp:docPr id="6382" name="Picture 6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1554480" cy="1554480"/>
                    </a:xfrm>
                    <a:prstGeom prst="rect">
                      <a:avLst/>
                    </a:prstGeom>
                  </pic:spPr>
                </pic:pic>
              </a:graphicData>
            </a:graphic>
          </wp:inline>
        </w:drawing>
      </w:r>
    </w:p>
    <w:p w14:paraId="1EE6976D" w14:textId="77777777" w:rsidR="009772B4" w:rsidRDefault="009772B4" w:rsidP="009772B4"/>
    <w:p w14:paraId="0F4BEECB" w14:textId="77777777" w:rsidR="009772B4" w:rsidRDefault="009772B4" w:rsidP="009772B4">
      <w:r w:rsidRPr="005050C6">
        <w:t>34</w:t>
      </w:r>
      <w:r w:rsidRPr="000171B3">
        <w:rPr>
          <w:vertAlign w:val="superscript"/>
        </w:rPr>
        <w:t>th</w:t>
      </w:r>
      <w:r w:rsidRPr="005050C6">
        <w:t xml:space="preserve"> frame (frame index 33):</w:t>
      </w:r>
    </w:p>
    <w:p w14:paraId="024ECD29" w14:textId="2C9F354C" w:rsidR="009772B4" w:rsidRDefault="009772B4" w:rsidP="00344567">
      <w:pPr>
        <w:jc w:val="center"/>
      </w:pPr>
      <w:r>
        <w:rPr>
          <w:noProof/>
          <w:lang w:val="en-PH" w:eastAsia="en-PH"/>
        </w:rPr>
        <w:drawing>
          <wp:inline distT="0" distB="0" distL="0" distR="0" wp14:anchorId="3F8A21EA" wp14:editId="3143ECCB">
            <wp:extent cx="1554480" cy="1554480"/>
            <wp:effectExtent l="0" t="0" r="7620" b="7620"/>
            <wp:docPr id="6383" name="Picture 6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554480" cy="1554480"/>
                    </a:xfrm>
                    <a:prstGeom prst="rect">
                      <a:avLst/>
                    </a:prstGeom>
                  </pic:spPr>
                </pic:pic>
              </a:graphicData>
            </a:graphic>
          </wp:inline>
        </w:drawing>
      </w:r>
    </w:p>
    <w:p w14:paraId="64745423" w14:textId="77777777" w:rsidR="00960711" w:rsidRDefault="00960711" w:rsidP="00344567">
      <w:pPr>
        <w:jc w:val="center"/>
      </w:pPr>
    </w:p>
    <w:p w14:paraId="5DCCB607" w14:textId="77777777" w:rsidR="00960711" w:rsidRDefault="00960711" w:rsidP="00344567">
      <w:pPr>
        <w:jc w:val="center"/>
      </w:pPr>
    </w:p>
    <w:p w14:paraId="1170194A" w14:textId="77777777" w:rsidR="00960711" w:rsidRDefault="00960711" w:rsidP="00344567">
      <w:pPr>
        <w:jc w:val="center"/>
      </w:pPr>
    </w:p>
    <w:p w14:paraId="1486F132" w14:textId="77777777" w:rsidR="00960711" w:rsidRDefault="00960711" w:rsidP="00344567">
      <w:pPr>
        <w:jc w:val="center"/>
      </w:pPr>
    </w:p>
    <w:p w14:paraId="17DFBF51" w14:textId="77777777" w:rsidR="00960711" w:rsidRDefault="00960711" w:rsidP="009772B4"/>
    <w:p w14:paraId="242154F8" w14:textId="77777777" w:rsidR="009772B4" w:rsidRDefault="009772B4" w:rsidP="009772B4">
      <w:r w:rsidRPr="005050C6">
        <w:t>67</w:t>
      </w:r>
      <w:r w:rsidRPr="000171B3">
        <w:rPr>
          <w:vertAlign w:val="superscript"/>
        </w:rPr>
        <w:t>th</w:t>
      </w:r>
      <w:r w:rsidRPr="005050C6">
        <w:t xml:space="preserve"> frame (frame index 66):</w:t>
      </w:r>
    </w:p>
    <w:p w14:paraId="2DC574FB" w14:textId="77777777" w:rsidR="009772B4" w:rsidRDefault="009772B4" w:rsidP="009772B4">
      <w:pPr>
        <w:jc w:val="center"/>
      </w:pPr>
      <w:r>
        <w:rPr>
          <w:noProof/>
          <w:lang w:val="en-PH" w:eastAsia="en-PH"/>
        </w:rPr>
        <w:drawing>
          <wp:inline distT="0" distB="0" distL="0" distR="0" wp14:anchorId="15DFF8F9" wp14:editId="4C5F1809">
            <wp:extent cx="1554480" cy="1554480"/>
            <wp:effectExtent l="0" t="0" r="7620" b="7620"/>
            <wp:docPr id="6384" name="Picture 6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1554480" cy="1554480"/>
                    </a:xfrm>
                    <a:prstGeom prst="rect">
                      <a:avLst/>
                    </a:prstGeom>
                  </pic:spPr>
                </pic:pic>
              </a:graphicData>
            </a:graphic>
          </wp:inline>
        </w:drawing>
      </w:r>
    </w:p>
    <w:p w14:paraId="7DBB4A15" w14:textId="77777777" w:rsidR="00960711" w:rsidRDefault="00960711" w:rsidP="009772B4">
      <w:pPr>
        <w:jc w:val="center"/>
      </w:pPr>
    </w:p>
    <w:p w14:paraId="0B258539" w14:textId="77777777" w:rsidR="009772B4" w:rsidRDefault="009772B4" w:rsidP="009772B4">
      <w:r w:rsidRPr="005050C6">
        <w:t>101</w:t>
      </w:r>
      <w:r w:rsidRPr="000171B3">
        <w:rPr>
          <w:vertAlign w:val="superscript"/>
        </w:rPr>
        <w:t>st</w:t>
      </w:r>
      <w:r w:rsidRPr="005050C6">
        <w:t xml:space="preserve"> frame (frame index 100):</w:t>
      </w:r>
    </w:p>
    <w:p w14:paraId="39748C7C" w14:textId="77777777" w:rsidR="009772B4" w:rsidRDefault="009772B4" w:rsidP="009772B4">
      <w:pPr>
        <w:jc w:val="center"/>
      </w:pPr>
      <w:r>
        <w:rPr>
          <w:noProof/>
          <w:lang w:val="en-PH" w:eastAsia="en-PH"/>
        </w:rPr>
        <w:drawing>
          <wp:inline distT="0" distB="0" distL="0" distR="0" wp14:anchorId="7729F838" wp14:editId="20246C37">
            <wp:extent cx="1554480" cy="1554480"/>
            <wp:effectExtent l="0" t="0" r="7620" b="7620"/>
            <wp:docPr id="6385" name="Picture 6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554480" cy="1554480"/>
                    </a:xfrm>
                    <a:prstGeom prst="rect">
                      <a:avLst/>
                    </a:prstGeom>
                  </pic:spPr>
                </pic:pic>
              </a:graphicData>
            </a:graphic>
          </wp:inline>
        </w:drawing>
      </w:r>
    </w:p>
    <w:p w14:paraId="473E5467" w14:textId="72CC821E" w:rsidR="009772B4" w:rsidRDefault="009772B4" w:rsidP="009772B4"/>
    <w:p w14:paraId="2AA8AD1D" w14:textId="240600E3" w:rsidR="00344567" w:rsidRDefault="00344567" w:rsidP="009772B4"/>
    <w:p w14:paraId="155CC5A8" w14:textId="2317728F" w:rsidR="00344567" w:rsidRDefault="00344567" w:rsidP="009772B4"/>
    <w:p w14:paraId="55929816" w14:textId="73E17069" w:rsidR="00344567" w:rsidRDefault="00344567" w:rsidP="009772B4"/>
    <w:p w14:paraId="46527838" w14:textId="77777777" w:rsidR="009772B4" w:rsidRPr="00BB3E76" w:rsidRDefault="009772B4" w:rsidP="00BB3E76">
      <w:pPr>
        <w:pStyle w:val="Heading2"/>
      </w:pPr>
      <w:bookmarkStart w:id="68" w:name="_Toc488087918"/>
      <w:bookmarkStart w:id="69" w:name="_Toc33091280"/>
      <w:r>
        <w:lastRenderedPageBreak/>
        <w:t>Add a Special Character to a Numerical Part</w:t>
      </w:r>
      <w:bookmarkEnd w:id="68"/>
      <w:bookmarkEnd w:id="69"/>
    </w:p>
    <w:p w14:paraId="39FB9EE3" w14:textId="77777777" w:rsidR="009772B4" w:rsidRDefault="009772B4" w:rsidP="009772B4">
      <w:pPr>
        <w:spacing w:after="160"/>
      </w:pPr>
      <w:r>
        <w:t xml:space="preserve">It is also possible to display a special character on the numerical part of a layer. This is implemented by inserting the special character to the </w:t>
      </w:r>
      <w:r w:rsidRPr="00782FB7">
        <w:rPr>
          <w:b/>
          <w:i/>
        </w:rPr>
        <w:t>Format</w:t>
      </w:r>
      <w:r>
        <w:t xml:space="preserve"> field of the Numeric part section. For instance, to insert a percent symbol to the numerical part on Layer 1, the settings below could be used.</w:t>
      </w:r>
    </w:p>
    <w:p w14:paraId="050B2E47" w14:textId="77777777" w:rsidR="009772B4" w:rsidRDefault="009772B4" w:rsidP="009772B4">
      <w:pPr>
        <w:spacing w:after="160"/>
        <w:jc w:val="center"/>
      </w:pPr>
      <w:r>
        <w:rPr>
          <w:noProof/>
          <w:lang w:val="en-PH" w:eastAsia="en-PH"/>
        </w:rPr>
        <w:drawing>
          <wp:inline distT="0" distB="0" distL="0" distR="0" wp14:anchorId="305834CD" wp14:editId="4331E6B8">
            <wp:extent cx="1837764" cy="1865823"/>
            <wp:effectExtent l="19050" t="19050" r="10160" b="20320"/>
            <wp:docPr id="6386" name="Picture 6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1865213" cy="1893691"/>
                    </a:xfrm>
                    <a:prstGeom prst="rect">
                      <a:avLst/>
                    </a:prstGeom>
                    <a:ln w="9525" cap="flat" cmpd="sng" algn="ctr">
                      <a:solidFill>
                        <a:srgbClr val="9C0000"/>
                      </a:solidFill>
                      <a:prstDash val="solid"/>
                      <a:round/>
                      <a:headEnd type="none" w="med" len="med"/>
                      <a:tailEnd type="none" w="med" len="med"/>
                    </a:ln>
                  </pic:spPr>
                </pic:pic>
              </a:graphicData>
            </a:graphic>
          </wp:inline>
        </w:drawing>
      </w:r>
    </w:p>
    <w:p w14:paraId="520EE6B1" w14:textId="66E9FBBF" w:rsidR="00960711" w:rsidRPr="00A5036B" w:rsidRDefault="00960711" w:rsidP="00960711">
      <w:r>
        <w:t xml:space="preserve">For more information on the different properties of the numerical part of a layer, refer to the document </w:t>
      </w:r>
      <w:commentRangeStart w:id="70"/>
      <w:r w:rsidRPr="00E04FF5">
        <w:rPr>
          <w:b/>
        </w:rPr>
        <w:t>Smart Widgets Editor User Guide</w:t>
      </w:r>
      <w:commentRangeEnd w:id="70"/>
      <w:r>
        <w:rPr>
          <w:rStyle w:val="CommentReference"/>
        </w:rPr>
        <w:commentReference w:id="70"/>
      </w:r>
      <w:commentRangeStart w:id="71"/>
      <w:commentRangeEnd w:id="71"/>
      <w:r>
        <w:rPr>
          <w:rStyle w:val="CommentReference"/>
        </w:rPr>
        <w:commentReference w:id="71"/>
      </w:r>
      <w:r>
        <w:t>.</w:t>
      </w:r>
    </w:p>
    <w:p w14:paraId="18FB1C08" w14:textId="77777777" w:rsidR="009772B4" w:rsidRDefault="009772B4" w:rsidP="009772B4">
      <w:pPr>
        <w:spacing w:after="160"/>
      </w:pPr>
      <w:r>
        <w:t>The output would then look like the following.</w:t>
      </w:r>
    </w:p>
    <w:p w14:paraId="746F2842" w14:textId="77777777" w:rsidR="009772B4" w:rsidRDefault="009772B4" w:rsidP="009772B4">
      <w:r>
        <w:t>1</w:t>
      </w:r>
      <w:r w:rsidRPr="00EC6D88">
        <w:rPr>
          <w:vertAlign w:val="superscript"/>
        </w:rPr>
        <w:t>st</w:t>
      </w:r>
      <w:r>
        <w:t xml:space="preserve"> frame (frame index 0):</w:t>
      </w:r>
    </w:p>
    <w:p w14:paraId="2B0B1E0B" w14:textId="2B57B067" w:rsidR="009772B4" w:rsidRDefault="009772B4" w:rsidP="00344567">
      <w:pPr>
        <w:jc w:val="center"/>
      </w:pPr>
      <w:r>
        <w:rPr>
          <w:noProof/>
          <w:lang w:val="en-PH" w:eastAsia="en-PH"/>
        </w:rPr>
        <w:drawing>
          <wp:inline distT="0" distB="0" distL="0" distR="0" wp14:anchorId="4EDF2806" wp14:editId="67B3DBC5">
            <wp:extent cx="1548000" cy="1548000"/>
            <wp:effectExtent l="0" t="0" r="0" b="0"/>
            <wp:docPr id="6387" name="Picture 6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548000" cy="1548000"/>
                    </a:xfrm>
                    <a:prstGeom prst="rect">
                      <a:avLst/>
                    </a:prstGeom>
                  </pic:spPr>
                </pic:pic>
              </a:graphicData>
            </a:graphic>
          </wp:inline>
        </w:drawing>
      </w:r>
    </w:p>
    <w:p w14:paraId="648C6276" w14:textId="77777777" w:rsidR="009772B4" w:rsidRDefault="009772B4" w:rsidP="009772B4">
      <w:r>
        <w:t>34</w:t>
      </w:r>
      <w:r w:rsidRPr="00EC6D88">
        <w:rPr>
          <w:vertAlign w:val="superscript"/>
        </w:rPr>
        <w:t>th</w:t>
      </w:r>
      <w:r>
        <w:t xml:space="preserve"> frame (frame index 33):</w:t>
      </w:r>
    </w:p>
    <w:p w14:paraId="78AA3A3B" w14:textId="77777777" w:rsidR="009772B4" w:rsidRDefault="009772B4" w:rsidP="009772B4">
      <w:pPr>
        <w:jc w:val="center"/>
      </w:pPr>
      <w:r>
        <w:rPr>
          <w:noProof/>
          <w:lang w:val="en-PH" w:eastAsia="en-PH"/>
        </w:rPr>
        <w:drawing>
          <wp:inline distT="0" distB="0" distL="0" distR="0" wp14:anchorId="7D4DF060" wp14:editId="320B9327">
            <wp:extent cx="1554480" cy="1554480"/>
            <wp:effectExtent l="0" t="0" r="7620" b="7620"/>
            <wp:docPr id="6388" name="Picture 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1554480" cy="1554480"/>
                    </a:xfrm>
                    <a:prstGeom prst="rect">
                      <a:avLst/>
                    </a:prstGeom>
                  </pic:spPr>
                </pic:pic>
              </a:graphicData>
            </a:graphic>
          </wp:inline>
        </w:drawing>
      </w:r>
    </w:p>
    <w:p w14:paraId="5F724FA7" w14:textId="77777777" w:rsidR="009772B4" w:rsidRDefault="009772B4" w:rsidP="009772B4">
      <w:r>
        <w:t>67</w:t>
      </w:r>
      <w:r w:rsidRPr="00EC6D88">
        <w:rPr>
          <w:vertAlign w:val="superscript"/>
        </w:rPr>
        <w:t>th</w:t>
      </w:r>
      <w:r>
        <w:t xml:space="preserve"> frame (frame index 66):</w:t>
      </w:r>
    </w:p>
    <w:p w14:paraId="3F66B0CE" w14:textId="77777777" w:rsidR="009772B4" w:rsidRDefault="009772B4" w:rsidP="009772B4">
      <w:pPr>
        <w:jc w:val="center"/>
      </w:pPr>
      <w:r>
        <w:rPr>
          <w:noProof/>
          <w:lang w:val="en-PH" w:eastAsia="en-PH"/>
        </w:rPr>
        <w:drawing>
          <wp:inline distT="0" distB="0" distL="0" distR="0" wp14:anchorId="011917D0" wp14:editId="3AB33578">
            <wp:extent cx="1554480" cy="1554480"/>
            <wp:effectExtent l="0" t="0" r="7620" b="7620"/>
            <wp:docPr id="6389" name="Picture 6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1554480" cy="1554480"/>
                    </a:xfrm>
                    <a:prstGeom prst="rect">
                      <a:avLst/>
                    </a:prstGeom>
                  </pic:spPr>
                </pic:pic>
              </a:graphicData>
            </a:graphic>
          </wp:inline>
        </w:drawing>
      </w:r>
    </w:p>
    <w:p w14:paraId="5DCF1331" w14:textId="77777777" w:rsidR="009772B4" w:rsidRDefault="009772B4" w:rsidP="009772B4">
      <w:r>
        <w:t>101</w:t>
      </w:r>
      <w:r w:rsidRPr="00EC6D88">
        <w:rPr>
          <w:vertAlign w:val="superscript"/>
        </w:rPr>
        <w:t>st</w:t>
      </w:r>
      <w:r>
        <w:t xml:space="preserve"> frame (frame index 100):</w:t>
      </w:r>
    </w:p>
    <w:p w14:paraId="6C202C6B" w14:textId="77777777" w:rsidR="009772B4" w:rsidRDefault="009772B4" w:rsidP="009772B4">
      <w:pPr>
        <w:spacing w:after="160"/>
        <w:jc w:val="center"/>
      </w:pPr>
      <w:r>
        <w:rPr>
          <w:noProof/>
          <w:lang w:val="en-PH" w:eastAsia="en-PH"/>
        </w:rPr>
        <w:drawing>
          <wp:inline distT="0" distB="0" distL="0" distR="0" wp14:anchorId="08170B33" wp14:editId="771550DB">
            <wp:extent cx="1554480" cy="1554480"/>
            <wp:effectExtent l="0" t="0" r="7620" b="7620"/>
            <wp:docPr id="6390" name="Picture 6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1554480" cy="1554480"/>
                    </a:xfrm>
                    <a:prstGeom prst="rect">
                      <a:avLst/>
                    </a:prstGeom>
                  </pic:spPr>
                </pic:pic>
              </a:graphicData>
            </a:graphic>
          </wp:inline>
        </w:drawing>
      </w:r>
    </w:p>
    <w:p w14:paraId="1CB0D49E" w14:textId="77777777" w:rsidR="009772B4" w:rsidRPr="00344567" w:rsidRDefault="009772B4" w:rsidP="00344567">
      <w:pPr>
        <w:pStyle w:val="Heading2"/>
      </w:pPr>
      <w:bookmarkStart w:id="72" w:name="_Toc488087919"/>
      <w:bookmarkStart w:id="73" w:name="_Toc33091281"/>
      <w:r>
        <w:lastRenderedPageBreak/>
        <w:t>Display Negative Values</w:t>
      </w:r>
      <w:bookmarkEnd w:id="72"/>
      <w:bookmarkEnd w:id="73"/>
    </w:p>
    <w:p w14:paraId="1D6A1244" w14:textId="77777777" w:rsidR="009772B4" w:rsidRDefault="009772B4" w:rsidP="009772B4">
      <w:r>
        <w:t xml:space="preserve">In some applications it is necessary for a widget to display negative values. To illustrate this on Layer 1, simply change the values of the </w:t>
      </w:r>
      <w:r w:rsidRPr="00DF1B90">
        <w:rPr>
          <w:b/>
          <w:i/>
        </w:rPr>
        <w:t>Min/Max Values</w:t>
      </w:r>
      <w:r>
        <w:t xml:space="preserve"> parameters to those indicated below.</w:t>
      </w:r>
    </w:p>
    <w:p w14:paraId="094B6EB5" w14:textId="77777777" w:rsidR="009772B4" w:rsidRDefault="009772B4" w:rsidP="009772B4">
      <w:pPr>
        <w:jc w:val="center"/>
      </w:pPr>
      <w:r>
        <w:rPr>
          <w:noProof/>
          <w:lang w:val="en-PH" w:eastAsia="en-PH"/>
        </w:rPr>
        <w:drawing>
          <wp:inline distT="0" distB="0" distL="0" distR="0" wp14:anchorId="07CBDDA5" wp14:editId="3302AEA0">
            <wp:extent cx="2621471" cy="600075"/>
            <wp:effectExtent l="19050" t="19050" r="26670" b="9525"/>
            <wp:docPr id="6391" name="Picture 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b="89529"/>
                    <a:stretch/>
                  </pic:blipFill>
                  <pic:spPr bwMode="auto">
                    <a:xfrm>
                      <a:off x="0" y="0"/>
                      <a:ext cx="2621915" cy="600177"/>
                    </a:xfrm>
                    <a:prstGeom prst="rect">
                      <a:avLst/>
                    </a:prstGeom>
                    <a:ln w="9525" cap="flat" cmpd="sng" algn="ctr">
                      <a:solidFill>
                        <a:srgbClr val="9C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0A4EA39" w14:textId="77777777" w:rsidR="009772B4" w:rsidRDefault="009772B4" w:rsidP="009772B4">
      <w:r>
        <w:t xml:space="preserve">Note that with the above </w:t>
      </w:r>
      <w:r w:rsidRPr="00782FB7">
        <w:rPr>
          <w:b/>
          <w:i/>
        </w:rPr>
        <w:t>Min/Max Values</w:t>
      </w:r>
      <w:r>
        <w:t xml:space="preserve"> parameter values, the total number of frames for Layer 1 is still 101. The table below shows the frame index numbers and the associated values.</w:t>
      </w:r>
    </w:p>
    <w:tbl>
      <w:tblPr>
        <w:tblStyle w:val="TableGrid"/>
        <w:tblW w:w="0" w:type="auto"/>
        <w:jc w:val="center"/>
        <w:tblLook w:val="04A0" w:firstRow="1" w:lastRow="0" w:firstColumn="1" w:lastColumn="0" w:noHBand="0" w:noVBand="1"/>
      </w:tblPr>
      <w:tblGrid>
        <w:gridCol w:w="2425"/>
        <w:gridCol w:w="4184"/>
      </w:tblGrid>
      <w:tr w:rsidR="009772B4" w:rsidRPr="004362C9" w14:paraId="0F73ECCA" w14:textId="77777777" w:rsidTr="00960711">
        <w:trPr>
          <w:jc w:val="center"/>
        </w:trPr>
        <w:tc>
          <w:tcPr>
            <w:tcW w:w="2425" w:type="dxa"/>
            <w:shd w:val="clear" w:color="auto" w:fill="A6A6A6" w:themeFill="background1" w:themeFillShade="A6"/>
            <w:vAlign w:val="center"/>
          </w:tcPr>
          <w:p w14:paraId="6B63A7E8" w14:textId="77777777" w:rsidR="009772B4" w:rsidRPr="00960711" w:rsidRDefault="009772B4" w:rsidP="009772B4">
            <w:pPr>
              <w:jc w:val="center"/>
              <w:rPr>
                <w:b/>
                <w:lang w:val="fr-FR"/>
              </w:rPr>
            </w:pPr>
            <w:r w:rsidRPr="00960711">
              <w:rPr>
                <w:b/>
              </w:rPr>
              <w:t>Frame Index</w:t>
            </w:r>
          </w:p>
        </w:tc>
        <w:tc>
          <w:tcPr>
            <w:tcW w:w="4184" w:type="dxa"/>
            <w:shd w:val="clear" w:color="auto" w:fill="A6A6A6" w:themeFill="background1" w:themeFillShade="A6"/>
            <w:vAlign w:val="center"/>
          </w:tcPr>
          <w:p w14:paraId="692D71CE" w14:textId="77777777" w:rsidR="009772B4" w:rsidRPr="00960711" w:rsidRDefault="009772B4" w:rsidP="009772B4">
            <w:pPr>
              <w:jc w:val="center"/>
              <w:rPr>
                <w:b/>
                <w:lang w:val="fr-FR"/>
              </w:rPr>
            </w:pPr>
            <w:r w:rsidRPr="00960711">
              <w:rPr>
                <w:b/>
              </w:rPr>
              <w:t>Associated Value</w:t>
            </w:r>
          </w:p>
        </w:tc>
      </w:tr>
      <w:tr w:rsidR="009772B4" w:rsidRPr="004362C9" w14:paraId="5911C9E6" w14:textId="77777777" w:rsidTr="00960711">
        <w:trPr>
          <w:jc w:val="center"/>
        </w:trPr>
        <w:tc>
          <w:tcPr>
            <w:tcW w:w="2425" w:type="dxa"/>
          </w:tcPr>
          <w:p w14:paraId="6D4FCC02" w14:textId="77777777" w:rsidR="009772B4" w:rsidRPr="004362C9" w:rsidRDefault="009772B4" w:rsidP="009772B4">
            <w:pPr>
              <w:jc w:val="center"/>
            </w:pPr>
            <w:r>
              <w:t>0</w:t>
            </w:r>
          </w:p>
        </w:tc>
        <w:tc>
          <w:tcPr>
            <w:tcW w:w="4184" w:type="dxa"/>
          </w:tcPr>
          <w:p w14:paraId="295265A2" w14:textId="77777777" w:rsidR="009772B4" w:rsidRPr="004362C9" w:rsidRDefault="009772B4" w:rsidP="009772B4">
            <w:pPr>
              <w:jc w:val="center"/>
            </w:pPr>
            <w:r>
              <w:t>-50 (</w:t>
            </w:r>
            <w:r w:rsidRPr="00264A45">
              <w:t>Min Value</w:t>
            </w:r>
            <w:r>
              <w:t>)</w:t>
            </w:r>
          </w:p>
        </w:tc>
      </w:tr>
      <w:tr w:rsidR="009772B4" w:rsidRPr="004362C9" w14:paraId="493B06F8" w14:textId="77777777" w:rsidTr="00960711">
        <w:trPr>
          <w:jc w:val="center"/>
        </w:trPr>
        <w:tc>
          <w:tcPr>
            <w:tcW w:w="2425" w:type="dxa"/>
          </w:tcPr>
          <w:p w14:paraId="1A7B526D" w14:textId="77777777" w:rsidR="009772B4" w:rsidRDefault="009772B4" w:rsidP="009772B4">
            <w:pPr>
              <w:jc w:val="center"/>
            </w:pPr>
            <w:r>
              <w:t>33</w:t>
            </w:r>
          </w:p>
        </w:tc>
        <w:tc>
          <w:tcPr>
            <w:tcW w:w="4184" w:type="dxa"/>
          </w:tcPr>
          <w:p w14:paraId="0815D939" w14:textId="77777777" w:rsidR="009772B4" w:rsidRPr="00264A45" w:rsidRDefault="009772B4" w:rsidP="009772B4">
            <w:pPr>
              <w:jc w:val="center"/>
            </w:pPr>
            <w:r>
              <w:t>-17</w:t>
            </w:r>
          </w:p>
        </w:tc>
      </w:tr>
      <w:tr w:rsidR="009772B4" w:rsidRPr="004362C9" w14:paraId="5577429E" w14:textId="77777777" w:rsidTr="00960711">
        <w:trPr>
          <w:jc w:val="center"/>
        </w:trPr>
        <w:tc>
          <w:tcPr>
            <w:tcW w:w="2425" w:type="dxa"/>
          </w:tcPr>
          <w:p w14:paraId="788738D3" w14:textId="77777777" w:rsidR="009772B4" w:rsidRDefault="009772B4" w:rsidP="009772B4">
            <w:pPr>
              <w:jc w:val="center"/>
            </w:pPr>
            <w:r>
              <w:t>66</w:t>
            </w:r>
          </w:p>
        </w:tc>
        <w:tc>
          <w:tcPr>
            <w:tcW w:w="4184" w:type="dxa"/>
          </w:tcPr>
          <w:p w14:paraId="769BE398" w14:textId="77777777" w:rsidR="009772B4" w:rsidRPr="00264A45" w:rsidRDefault="009772B4" w:rsidP="009772B4">
            <w:pPr>
              <w:jc w:val="center"/>
            </w:pPr>
            <w:r>
              <w:t>16</w:t>
            </w:r>
          </w:p>
        </w:tc>
      </w:tr>
      <w:tr w:rsidR="009772B4" w:rsidRPr="004362C9" w14:paraId="5441C8F4" w14:textId="77777777" w:rsidTr="00960711">
        <w:trPr>
          <w:jc w:val="center"/>
        </w:trPr>
        <w:tc>
          <w:tcPr>
            <w:tcW w:w="2425" w:type="dxa"/>
          </w:tcPr>
          <w:p w14:paraId="5B437FBD" w14:textId="77777777" w:rsidR="009772B4" w:rsidRDefault="009772B4" w:rsidP="009772B4">
            <w:pPr>
              <w:jc w:val="center"/>
            </w:pPr>
            <w:r>
              <w:t>100</w:t>
            </w:r>
          </w:p>
        </w:tc>
        <w:tc>
          <w:tcPr>
            <w:tcW w:w="4184" w:type="dxa"/>
          </w:tcPr>
          <w:p w14:paraId="4788556B" w14:textId="77777777" w:rsidR="009772B4" w:rsidRPr="004362C9" w:rsidRDefault="009772B4" w:rsidP="009772B4">
            <w:pPr>
              <w:jc w:val="center"/>
            </w:pPr>
            <w:r>
              <w:t>50(</w:t>
            </w:r>
            <w:r w:rsidRPr="00264A45">
              <w:t>Max Value</w:t>
            </w:r>
            <w:r>
              <w:t>)</w:t>
            </w:r>
          </w:p>
        </w:tc>
      </w:tr>
    </w:tbl>
    <w:p w14:paraId="44FF891E" w14:textId="77777777" w:rsidR="009772B4" w:rsidRDefault="009772B4" w:rsidP="00960711">
      <w:pPr>
        <w:spacing w:before="240"/>
      </w:pPr>
      <w:r>
        <w:t xml:space="preserve">The numerical part on Layer 1 is now updated. </w:t>
      </w:r>
    </w:p>
    <w:p w14:paraId="1A3C2C6D" w14:textId="77777777" w:rsidR="009772B4" w:rsidRDefault="009772B4" w:rsidP="009772B4">
      <w:r>
        <w:t>1</w:t>
      </w:r>
      <w:r w:rsidRPr="00EC6D88">
        <w:rPr>
          <w:vertAlign w:val="superscript"/>
        </w:rPr>
        <w:t>st</w:t>
      </w:r>
      <w:r>
        <w:t xml:space="preserve"> frame (frame index 0):</w:t>
      </w:r>
    </w:p>
    <w:p w14:paraId="118113FD" w14:textId="77777777" w:rsidR="009772B4" w:rsidRDefault="009772B4" w:rsidP="009772B4">
      <w:pPr>
        <w:jc w:val="center"/>
      </w:pPr>
      <w:r>
        <w:rPr>
          <w:noProof/>
          <w:lang w:val="en-PH" w:eastAsia="en-PH"/>
        </w:rPr>
        <w:drawing>
          <wp:inline distT="0" distB="0" distL="0" distR="0" wp14:anchorId="08F205FF" wp14:editId="33C71D42">
            <wp:extent cx="1548000" cy="1548000"/>
            <wp:effectExtent l="0" t="0" r="0" b="0"/>
            <wp:docPr id="6392" name="Picture 6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1548000" cy="1548000"/>
                    </a:xfrm>
                    <a:prstGeom prst="rect">
                      <a:avLst/>
                    </a:prstGeom>
                  </pic:spPr>
                </pic:pic>
              </a:graphicData>
            </a:graphic>
          </wp:inline>
        </w:drawing>
      </w:r>
    </w:p>
    <w:p w14:paraId="35C9E009" w14:textId="77777777" w:rsidR="009772B4" w:rsidRDefault="009772B4" w:rsidP="009772B4">
      <w:r>
        <w:t>34</w:t>
      </w:r>
      <w:r w:rsidRPr="00EC6D88">
        <w:rPr>
          <w:vertAlign w:val="superscript"/>
        </w:rPr>
        <w:t>th</w:t>
      </w:r>
      <w:r>
        <w:t xml:space="preserve"> frame (frame index 33):</w:t>
      </w:r>
    </w:p>
    <w:p w14:paraId="1CA48553" w14:textId="77777777" w:rsidR="009772B4" w:rsidRDefault="009772B4" w:rsidP="009772B4">
      <w:pPr>
        <w:jc w:val="center"/>
      </w:pPr>
      <w:r>
        <w:rPr>
          <w:noProof/>
          <w:lang w:val="en-PH" w:eastAsia="en-PH"/>
        </w:rPr>
        <w:drawing>
          <wp:inline distT="0" distB="0" distL="0" distR="0" wp14:anchorId="7AEECE99" wp14:editId="3678CAAE">
            <wp:extent cx="1554480" cy="1554480"/>
            <wp:effectExtent l="0" t="0" r="7620" b="7620"/>
            <wp:docPr id="6393" name="Picture 6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1554480" cy="1554480"/>
                    </a:xfrm>
                    <a:prstGeom prst="rect">
                      <a:avLst/>
                    </a:prstGeom>
                  </pic:spPr>
                </pic:pic>
              </a:graphicData>
            </a:graphic>
          </wp:inline>
        </w:drawing>
      </w:r>
    </w:p>
    <w:p w14:paraId="5EEF9DFA" w14:textId="77777777" w:rsidR="009772B4" w:rsidRDefault="009772B4" w:rsidP="009772B4">
      <w:r>
        <w:t>67</w:t>
      </w:r>
      <w:r w:rsidRPr="00EC6D88">
        <w:rPr>
          <w:vertAlign w:val="superscript"/>
        </w:rPr>
        <w:t>th</w:t>
      </w:r>
      <w:r>
        <w:t xml:space="preserve"> frame (frame index 66):</w:t>
      </w:r>
    </w:p>
    <w:p w14:paraId="298C55EA" w14:textId="77777777" w:rsidR="009772B4" w:rsidRDefault="009772B4" w:rsidP="009772B4">
      <w:pPr>
        <w:jc w:val="center"/>
      </w:pPr>
      <w:r>
        <w:rPr>
          <w:noProof/>
          <w:lang w:val="en-PH" w:eastAsia="en-PH"/>
        </w:rPr>
        <w:drawing>
          <wp:inline distT="0" distB="0" distL="0" distR="0" wp14:anchorId="53043BDE" wp14:editId="64799880">
            <wp:extent cx="1554480" cy="1554480"/>
            <wp:effectExtent l="0" t="0" r="7620" b="7620"/>
            <wp:docPr id="6394" name="Picture 6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1554480" cy="1554480"/>
                    </a:xfrm>
                    <a:prstGeom prst="rect">
                      <a:avLst/>
                    </a:prstGeom>
                  </pic:spPr>
                </pic:pic>
              </a:graphicData>
            </a:graphic>
          </wp:inline>
        </w:drawing>
      </w:r>
    </w:p>
    <w:p w14:paraId="3B8F0908" w14:textId="77777777" w:rsidR="009772B4" w:rsidRDefault="009772B4" w:rsidP="009772B4">
      <w:r>
        <w:t>101</w:t>
      </w:r>
      <w:r w:rsidRPr="00EC6D88">
        <w:rPr>
          <w:vertAlign w:val="superscript"/>
        </w:rPr>
        <w:t>st</w:t>
      </w:r>
      <w:r>
        <w:t xml:space="preserve"> frame (frame index 100):</w:t>
      </w:r>
    </w:p>
    <w:p w14:paraId="795A59C2" w14:textId="5CB6915B" w:rsidR="009772B4" w:rsidRDefault="009772B4" w:rsidP="009772B4">
      <w:pPr>
        <w:jc w:val="center"/>
      </w:pPr>
      <w:r>
        <w:rPr>
          <w:noProof/>
          <w:lang w:val="en-PH" w:eastAsia="en-PH"/>
        </w:rPr>
        <w:drawing>
          <wp:inline distT="0" distB="0" distL="0" distR="0" wp14:anchorId="27DC5313" wp14:editId="4A6BBAF2">
            <wp:extent cx="1554480" cy="1554480"/>
            <wp:effectExtent l="0" t="0" r="7620" b="7620"/>
            <wp:docPr id="6395" name="Picture 6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1554480" cy="1554480"/>
                    </a:xfrm>
                    <a:prstGeom prst="rect">
                      <a:avLst/>
                    </a:prstGeom>
                  </pic:spPr>
                </pic:pic>
              </a:graphicData>
            </a:graphic>
          </wp:inline>
        </w:drawing>
      </w:r>
    </w:p>
    <w:p w14:paraId="1A327039" w14:textId="77777777" w:rsidR="009772B4" w:rsidRDefault="009772B4" w:rsidP="00344567">
      <w:pPr>
        <w:pStyle w:val="Heading2"/>
      </w:pPr>
      <w:bookmarkStart w:id="74" w:name="_Toc488087920"/>
      <w:bookmarkStart w:id="75" w:name="_Toc33091282"/>
      <w:r>
        <w:lastRenderedPageBreak/>
        <w:t xml:space="preserve">Configure the Touch Region of the Smart Knob </w:t>
      </w:r>
      <w:r w:rsidRPr="00344567">
        <w:t>Object</w:t>
      </w:r>
      <w:bookmarkEnd w:id="74"/>
      <w:bookmarkEnd w:id="75"/>
    </w:p>
    <w:p w14:paraId="7A2371E5" w14:textId="77777777" w:rsidR="009772B4" w:rsidRDefault="009772B4" w:rsidP="009772B4">
      <w:r>
        <w:t>At this point, the properties of the numerical part on Layer 1 are restored to the first version.</w:t>
      </w:r>
    </w:p>
    <w:p w14:paraId="5EDE2E18" w14:textId="77777777" w:rsidR="009772B4" w:rsidRDefault="009772B4" w:rsidP="009772B4">
      <w:pPr>
        <w:jc w:val="center"/>
      </w:pPr>
      <w:r>
        <w:rPr>
          <w:noProof/>
          <w:lang w:val="en-PH" w:eastAsia="en-PH"/>
        </w:rPr>
        <w:drawing>
          <wp:inline distT="0" distB="0" distL="0" distR="0" wp14:anchorId="21EFB4DA" wp14:editId="03F9C7FF">
            <wp:extent cx="2621151" cy="847725"/>
            <wp:effectExtent l="19050" t="19050" r="27305" b="9525"/>
            <wp:docPr id="6398" name="Picture 6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b="85206"/>
                    <a:stretch/>
                  </pic:blipFill>
                  <pic:spPr bwMode="auto">
                    <a:xfrm>
                      <a:off x="0" y="0"/>
                      <a:ext cx="2621915" cy="847972"/>
                    </a:xfrm>
                    <a:prstGeom prst="rect">
                      <a:avLst/>
                    </a:prstGeom>
                    <a:ln w="9525" cap="flat" cmpd="sng" algn="ctr">
                      <a:solidFill>
                        <a:srgbClr val="9C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E6D7246" w14:textId="1AB7AE92" w:rsidR="009772B4" w:rsidRDefault="009772B4" w:rsidP="00960711">
      <w:pPr>
        <w:spacing w:after="160"/>
        <w:jc w:val="center"/>
      </w:pPr>
      <w:r>
        <w:rPr>
          <w:noProof/>
          <w:lang w:val="en-PH" w:eastAsia="en-PH"/>
        </w:rPr>
        <w:drawing>
          <wp:inline distT="0" distB="0" distL="0" distR="0" wp14:anchorId="207A28FA" wp14:editId="0982C029">
            <wp:extent cx="2495238" cy="2533333"/>
            <wp:effectExtent l="19050" t="19050" r="19685" b="19685"/>
            <wp:docPr id="6400" name="Picture 6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495238" cy="2533333"/>
                    </a:xfrm>
                    <a:prstGeom prst="rect">
                      <a:avLst/>
                    </a:prstGeom>
                    <a:ln>
                      <a:solidFill>
                        <a:srgbClr val="9C0000"/>
                      </a:solidFill>
                    </a:ln>
                  </pic:spPr>
                </pic:pic>
              </a:graphicData>
            </a:graphic>
          </wp:inline>
        </w:drawing>
      </w:r>
    </w:p>
    <w:p w14:paraId="37C5A219" w14:textId="77777777" w:rsidR="009772B4" w:rsidRDefault="009772B4" w:rsidP="009772B4">
      <w:r>
        <w:t xml:space="preserve">After successfully configuring the smart widget, press </w:t>
      </w:r>
      <w:r w:rsidRPr="005F5A1E">
        <w:rPr>
          <w:b/>
        </w:rPr>
        <w:t>OK</w:t>
      </w:r>
      <w:r>
        <w:t>.</w:t>
      </w:r>
    </w:p>
    <w:p w14:paraId="33E87B8A" w14:textId="77777777" w:rsidR="009772B4" w:rsidRDefault="009772B4" w:rsidP="009772B4"/>
    <w:p w14:paraId="78D82A88" w14:textId="77777777" w:rsidR="009772B4" w:rsidRDefault="009772B4" w:rsidP="009772B4">
      <w:pPr>
        <w:jc w:val="center"/>
      </w:pPr>
      <w:r>
        <w:rPr>
          <w:noProof/>
          <w:lang w:val="en-PH" w:eastAsia="en-PH"/>
        </w:rPr>
        <w:drawing>
          <wp:inline distT="0" distB="0" distL="0" distR="0" wp14:anchorId="7812A75A" wp14:editId="129837CB">
            <wp:extent cx="2304415" cy="615950"/>
            <wp:effectExtent l="0" t="0" r="635" b="0"/>
            <wp:docPr id="6279" name="Picture 6279" descr="C:\Users\DEFAUL~1.ADM\AppData\Local\Temp\SNAGHTML716ad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DEFAUL~1.ADM\AppData\Local\Temp\SNAGHTML716adad.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04415" cy="615950"/>
                    </a:xfrm>
                    <a:prstGeom prst="rect">
                      <a:avLst/>
                    </a:prstGeom>
                    <a:ln>
                      <a:noFill/>
                    </a:ln>
                  </pic:spPr>
                </pic:pic>
              </a:graphicData>
            </a:graphic>
          </wp:inline>
        </w:drawing>
      </w:r>
    </w:p>
    <w:p w14:paraId="374BE187" w14:textId="77777777" w:rsidR="009772B4" w:rsidRDefault="009772B4" w:rsidP="009772B4">
      <w:r>
        <w:t>The smart widget will now appear on the WYSIWYG area of the project.</w:t>
      </w:r>
    </w:p>
    <w:p w14:paraId="7517D4CD" w14:textId="77777777" w:rsidR="009772B4" w:rsidRDefault="009772B4" w:rsidP="009772B4"/>
    <w:p w14:paraId="044370B8" w14:textId="65DAAC6F" w:rsidR="00344567" w:rsidRDefault="009772B4" w:rsidP="00960711">
      <w:pPr>
        <w:jc w:val="center"/>
      </w:pPr>
      <w:r>
        <w:rPr>
          <w:noProof/>
          <w:lang w:val="en-PH" w:eastAsia="en-PH"/>
        </w:rPr>
        <w:drawing>
          <wp:inline distT="0" distB="0" distL="0" distR="0" wp14:anchorId="07D00CC0" wp14:editId="5385D5D3">
            <wp:extent cx="4203065" cy="2510790"/>
            <wp:effectExtent l="19050" t="19050" r="26035" b="22860"/>
            <wp:docPr id="6294" name="Picture 6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4203065" cy="2510790"/>
                    </a:xfrm>
                    <a:prstGeom prst="rect">
                      <a:avLst/>
                    </a:prstGeom>
                    <a:ln>
                      <a:solidFill>
                        <a:srgbClr val="9C0000"/>
                      </a:solidFill>
                    </a:ln>
                  </pic:spPr>
                </pic:pic>
              </a:graphicData>
            </a:graphic>
          </wp:inline>
        </w:drawing>
      </w:r>
    </w:p>
    <w:p w14:paraId="11161876" w14:textId="77777777" w:rsidR="00960711" w:rsidRDefault="00960711" w:rsidP="00960711">
      <w:pPr>
        <w:jc w:val="center"/>
      </w:pPr>
    </w:p>
    <w:p w14:paraId="1C3FCF7D" w14:textId="2FD61707" w:rsidR="009772B4" w:rsidRDefault="009772B4" w:rsidP="009772B4">
      <w:r>
        <w:t xml:space="preserve">Set the background </w:t>
      </w:r>
      <w:proofErr w:type="spellStart"/>
      <w:r>
        <w:t>color</w:t>
      </w:r>
      <w:proofErr w:type="spellEnd"/>
      <w:r>
        <w:t xml:space="preserve"> of the form back to black by following the procedure shown earlier.</w:t>
      </w:r>
    </w:p>
    <w:p w14:paraId="0924F200" w14:textId="77777777" w:rsidR="00960711" w:rsidRDefault="00960711" w:rsidP="009772B4"/>
    <w:p w14:paraId="69648F3D" w14:textId="77777777" w:rsidR="00960711" w:rsidRDefault="00960711" w:rsidP="009772B4"/>
    <w:p w14:paraId="51D7FB90" w14:textId="77777777" w:rsidR="00960711" w:rsidRDefault="00960711" w:rsidP="009772B4"/>
    <w:p w14:paraId="17B51D31" w14:textId="77777777" w:rsidR="00960711" w:rsidRDefault="00960711" w:rsidP="009772B4"/>
    <w:p w14:paraId="1A2DAEBB" w14:textId="77777777" w:rsidR="00960711" w:rsidRDefault="00960711" w:rsidP="009772B4"/>
    <w:p w14:paraId="2972BDDB" w14:textId="2A47FA4B" w:rsidR="009772B4" w:rsidRDefault="009772B4" w:rsidP="009772B4">
      <w:r>
        <w:lastRenderedPageBreak/>
        <w:t xml:space="preserve">In the object inspector, set the </w:t>
      </w:r>
      <w:proofErr w:type="spellStart"/>
      <w:r w:rsidRPr="00316326">
        <w:rPr>
          <w:b/>
          <w:i/>
        </w:rPr>
        <w:t>MaxAngle</w:t>
      </w:r>
      <w:proofErr w:type="spellEnd"/>
      <w:r>
        <w:t xml:space="preserve"> and </w:t>
      </w:r>
      <w:proofErr w:type="spellStart"/>
      <w:r w:rsidRPr="00316326">
        <w:rPr>
          <w:b/>
          <w:i/>
        </w:rPr>
        <w:t>MinAngle</w:t>
      </w:r>
      <w:proofErr w:type="spellEnd"/>
      <w:r>
        <w:t xml:space="preserve"> parameters of the newly created smart knob object as shown below.</w:t>
      </w:r>
    </w:p>
    <w:p w14:paraId="011FD37F" w14:textId="5EF16976" w:rsidR="009772B4" w:rsidRDefault="009772B4" w:rsidP="00344567">
      <w:pPr>
        <w:jc w:val="center"/>
      </w:pPr>
      <w:r>
        <w:rPr>
          <w:noProof/>
          <w:lang w:val="en-PH" w:eastAsia="en-PH"/>
        </w:rPr>
        <w:drawing>
          <wp:inline distT="0" distB="0" distL="0" distR="0" wp14:anchorId="5068E2B5" wp14:editId="717BB8CB">
            <wp:extent cx="2483224" cy="2158879"/>
            <wp:effectExtent l="19050" t="19050" r="12700" b="13335"/>
            <wp:docPr id="6403" name="Picture 6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8"/>
                    <a:srcRect b="39468"/>
                    <a:stretch/>
                  </pic:blipFill>
                  <pic:spPr bwMode="auto">
                    <a:xfrm>
                      <a:off x="0" y="0"/>
                      <a:ext cx="2516025" cy="2187396"/>
                    </a:xfrm>
                    <a:prstGeom prst="rect">
                      <a:avLst/>
                    </a:prstGeom>
                    <a:ln>
                      <a:solidFill>
                        <a:srgbClr val="9C0000"/>
                      </a:solidFill>
                    </a:ln>
                    <a:extLst>
                      <a:ext uri="{53640926-AAD7-44D8-BBD7-CCE9431645EC}">
                        <a14:shadowObscured xmlns:a14="http://schemas.microsoft.com/office/drawing/2010/main"/>
                      </a:ext>
                    </a:extLst>
                  </pic:spPr>
                </pic:pic>
              </a:graphicData>
            </a:graphic>
          </wp:inline>
        </w:drawing>
      </w:r>
    </w:p>
    <w:p w14:paraId="3D015B92" w14:textId="1A7E2596" w:rsidR="009772B4" w:rsidRDefault="009772B4" w:rsidP="009772B4">
      <w:r>
        <w:t>These angles define the touch region of the knob. 0 degrees starts at the bottom, as shown in the following image.</w:t>
      </w:r>
    </w:p>
    <w:p w14:paraId="7822BEDD" w14:textId="76C51D26" w:rsidR="009772B4" w:rsidRDefault="009772B4" w:rsidP="00960711">
      <w:pPr>
        <w:jc w:val="center"/>
      </w:pPr>
      <w:r>
        <w:rPr>
          <w:noProof/>
          <w:lang w:val="en-PH" w:eastAsia="en-PH"/>
        </w:rPr>
        <w:drawing>
          <wp:inline distT="0" distB="0" distL="0" distR="0" wp14:anchorId="1790375C" wp14:editId="12A87401">
            <wp:extent cx="4203065" cy="2559035"/>
            <wp:effectExtent l="19050" t="19050" r="26035" b="13335"/>
            <wp:docPr id="6404" name="Picture 6404" descr="C:\Users\ADMINI~1\AppData\Local\Temp\SNAGHTML7762f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DMINI~1\AppData\Local\Temp\SNAGHTML7762fa1.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203065" cy="2559035"/>
                    </a:xfrm>
                    <a:prstGeom prst="rect">
                      <a:avLst/>
                    </a:prstGeom>
                    <a:ln>
                      <a:solidFill>
                        <a:srgbClr val="9C0000"/>
                      </a:solidFill>
                    </a:ln>
                  </pic:spPr>
                </pic:pic>
              </a:graphicData>
            </a:graphic>
          </wp:inline>
        </w:drawing>
      </w:r>
    </w:p>
    <w:p w14:paraId="68010CE2" w14:textId="77777777" w:rsidR="009772B4" w:rsidRDefault="009772B4" w:rsidP="009772B4">
      <w:r>
        <w:t>Using the preceding image as a reference, the touch region for the newly created knob object is, therefore, as shown below.</w:t>
      </w:r>
    </w:p>
    <w:p w14:paraId="50493075" w14:textId="77777777" w:rsidR="009772B4" w:rsidRDefault="009772B4" w:rsidP="00960711">
      <w:pPr>
        <w:jc w:val="center"/>
      </w:pPr>
      <w:r>
        <w:rPr>
          <w:noProof/>
          <w:lang w:val="en-PH" w:eastAsia="en-PH"/>
        </w:rPr>
        <w:drawing>
          <wp:inline distT="0" distB="0" distL="0" distR="0" wp14:anchorId="63770AF3" wp14:editId="68EBFC25">
            <wp:extent cx="4203065" cy="2559035"/>
            <wp:effectExtent l="19050" t="19050" r="26035" b="13335"/>
            <wp:docPr id="6405" name="Picture 6405" descr="C:\Users\ADMINI~1\AppData\Local\Temp\SNAGHTML783c4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DMINI~1\AppData\Local\Temp\SNAGHTML783c48e.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203065" cy="2559035"/>
                    </a:xfrm>
                    <a:prstGeom prst="rect">
                      <a:avLst/>
                    </a:prstGeom>
                    <a:ln>
                      <a:solidFill>
                        <a:srgbClr val="9C0000"/>
                      </a:solidFill>
                    </a:ln>
                  </pic:spPr>
                </pic:pic>
              </a:graphicData>
            </a:graphic>
          </wp:inline>
        </w:drawing>
      </w:r>
    </w:p>
    <w:p w14:paraId="22D4EA2C" w14:textId="77777777" w:rsidR="009772B4" w:rsidRDefault="009772B4" w:rsidP="009772B4"/>
    <w:p w14:paraId="5D286283" w14:textId="78D015A5" w:rsidR="009772B4" w:rsidRDefault="009772B4" w:rsidP="009772B4"/>
    <w:p w14:paraId="61DB42A5" w14:textId="33988D7B" w:rsidR="00344567" w:rsidRDefault="00344567" w:rsidP="009772B4"/>
    <w:p w14:paraId="7E7883D8" w14:textId="636B0972" w:rsidR="00344567" w:rsidRDefault="00344567" w:rsidP="009772B4"/>
    <w:p w14:paraId="1C56554D" w14:textId="08B8324B" w:rsidR="00344567" w:rsidRDefault="00344567" w:rsidP="009772B4"/>
    <w:p w14:paraId="1D6E2092" w14:textId="21EFB908" w:rsidR="00344567" w:rsidRDefault="00344567" w:rsidP="009772B4"/>
    <w:p w14:paraId="049A2D85" w14:textId="77777777" w:rsidR="00344567" w:rsidRDefault="00344567" w:rsidP="009772B4"/>
    <w:p w14:paraId="71583532" w14:textId="77777777" w:rsidR="009772B4" w:rsidRPr="00344567" w:rsidRDefault="009772B4" w:rsidP="00344567">
      <w:pPr>
        <w:pStyle w:val="Heading2"/>
      </w:pPr>
      <w:bookmarkStart w:id="76" w:name="_Toc488087921"/>
      <w:bookmarkStart w:id="77" w:name="_Toc33091283"/>
      <w:r>
        <w:lastRenderedPageBreak/>
        <w:t>Add a LED Digits Object</w:t>
      </w:r>
      <w:bookmarkEnd w:id="76"/>
      <w:bookmarkEnd w:id="77"/>
    </w:p>
    <w:p w14:paraId="2380F809" w14:textId="77777777" w:rsidR="009772B4" w:rsidRDefault="009772B4" w:rsidP="009772B4">
      <w:r>
        <w:t>A LED digits object is added to the project to display the value of the knob.</w:t>
      </w:r>
    </w:p>
    <w:p w14:paraId="241F7B19" w14:textId="77777777" w:rsidR="00960711" w:rsidRDefault="00960711" w:rsidP="009772B4"/>
    <w:p w14:paraId="258E97BD" w14:textId="77777777" w:rsidR="009772B4" w:rsidRDefault="009772B4" w:rsidP="00960711">
      <w:pPr>
        <w:jc w:val="center"/>
      </w:pPr>
      <w:r>
        <w:rPr>
          <w:noProof/>
          <w:lang w:val="en-PH" w:eastAsia="en-PH"/>
        </w:rPr>
        <w:drawing>
          <wp:inline distT="0" distB="0" distL="0" distR="0" wp14:anchorId="4034F88C" wp14:editId="4B2FFC48">
            <wp:extent cx="4203065" cy="708660"/>
            <wp:effectExtent l="19050" t="19050" r="26035" b="15240"/>
            <wp:docPr id="6409" name="Picture 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1"/>
                    <a:srcRect r="34857"/>
                    <a:stretch/>
                  </pic:blipFill>
                  <pic:spPr bwMode="auto">
                    <a:xfrm>
                      <a:off x="0" y="0"/>
                      <a:ext cx="4262156" cy="718623"/>
                    </a:xfrm>
                    <a:prstGeom prst="rect">
                      <a:avLst/>
                    </a:prstGeom>
                    <a:ln>
                      <a:solidFill>
                        <a:srgbClr val="9C0000"/>
                      </a:solidFill>
                    </a:ln>
                    <a:extLst>
                      <a:ext uri="{53640926-AAD7-44D8-BBD7-CCE9431645EC}">
                        <a14:shadowObscured xmlns:a14="http://schemas.microsoft.com/office/drawing/2010/main"/>
                      </a:ext>
                    </a:extLst>
                  </pic:spPr>
                </pic:pic>
              </a:graphicData>
            </a:graphic>
          </wp:inline>
        </w:drawing>
      </w:r>
    </w:p>
    <w:p w14:paraId="009C7038" w14:textId="77777777" w:rsidR="009772B4" w:rsidRDefault="009772B4" w:rsidP="009772B4"/>
    <w:p w14:paraId="0C89CEA4" w14:textId="77777777" w:rsidR="009772B4" w:rsidRDefault="009772B4" w:rsidP="009772B4">
      <w:pPr>
        <w:jc w:val="center"/>
      </w:pPr>
      <w:r>
        <w:rPr>
          <w:noProof/>
          <w:lang w:val="en-PH" w:eastAsia="en-PH"/>
        </w:rPr>
        <w:drawing>
          <wp:inline distT="0" distB="0" distL="0" distR="0" wp14:anchorId="0AEE45CE" wp14:editId="71F895AC">
            <wp:extent cx="4203065" cy="2514600"/>
            <wp:effectExtent l="19050" t="19050" r="26035" b="19050"/>
            <wp:docPr id="6408" name="Picture 6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203065" cy="2514600"/>
                    </a:xfrm>
                    <a:prstGeom prst="rect">
                      <a:avLst/>
                    </a:prstGeom>
                    <a:ln>
                      <a:solidFill>
                        <a:srgbClr val="9C0000"/>
                      </a:solidFill>
                    </a:ln>
                  </pic:spPr>
                </pic:pic>
              </a:graphicData>
            </a:graphic>
          </wp:inline>
        </w:drawing>
      </w:r>
    </w:p>
    <w:p w14:paraId="1DC92932" w14:textId="20D921D7" w:rsidR="009772B4" w:rsidRDefault="009772B4" w:rsidP="009772B4"/>
    <w:p w14:paraId="44F3E822" w14:textId="77777777" w:rsidR="00344567" w:rsidRDefault="00344567" w:rsidP="009772B4"/>
    <w:p w14:paraId="326D3F3B" w14:textId="77777777" w:rsidR="00960711" w:rsidRDefault="00960711" w:rsidP="009772B4"/>
    <w:p w14:paraId="70E9F14D" w14:textId="76E15B92" w:rsidR="009772B4" w:rsidRDefault="009772B4" w:rsidP="00344567">
      <w:r>
        <w:t xml:space="preserve">Configure the </w:t>
      </w:r>
      <w:proofErr w:type="spellStart"/>
      <w:r>
        <w:t>OnChanged</w:t>
      </w:r>
      <w:proofErr w:type="spellEnd"/>
      <w:r>
        <w:t xml:space="preserve"> event handler of the knob as shown below.</w:t>
      </w:r>
    </w:p>
    <w:p w14:paraId="410179F7" w14:textId="298B0053" w:rsidR="009772B4" w:rsidRDefault="009772B4" w:rsidP="00344567">
      <w:pPr>
        <w:jc w:val="center"/>
      </w:pPr>
      <w:r>
        <w:rPr>
          <w:noProof/>
          <w:lang w:val="en-PH" w:eastAsia="en-PH"/>
        </w:rPr>
        <w:drawing>
          <wp:inline distT="0" distB="0" distL="0" distR="0" wp14:anchorId="6892DD45" wp14:editId="653F8E95">
            <wp:extent cx="2837815" cy="1724025"/>
            <wp:effectExtent l="19050" t="19050" r="19685" b="28575"/>
            <wp:docPr id="6410" name="Picture 6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3"/>
                    <a:srcRect b="57701"/>
                    <a:stretch/>
                  </pic:blipFill>
                  <pic:spPr bwMode="auto">
                    <a:xfrm>
                      <a:off x="0" y="0"/>
                      <a:ext cx="2838095" cy="1724195"/>
                    </a:xfrm>
                    <a:prstGeom prst="rect">
                      <a:avLst/>
                    </a:prstGeom>
                    <a:ln>
                      <a:solidFill>
                        <a:srgbClr val="9C0000"/>
                      </a:solidFill>
                    </a:ln>
                    <a:extLst>
                      <a:ext uri="{53640926-AAD7-44D8-BBD7-CCE9431645EC}">
                        <a14:shadowObscured xmlns:a14="http://schemas.microsoft.com/office/drawing/2010/main"/>
                      </a:ext>
                    </a:extLst>
                  </pic:spPr>
                </pic:pic>
              </a:graphicData>
            </a:graphic>
          </wp:inline>
        </w:drawing>
      </w:r>
    </w:p>
    <w:p w14:paraId="4A711DE0" w14:textId="257B8616" w:rsidR="009772B4" w:rsidRDefault="009772B4" w:rsidP="00344567">
      <w:pPr>
        <w:jc w:val="center"/>
      </w:pPr>
      <w:r>
        <w:rPr>
          <w:noProof/>
          <w:lang w:val="en-PH" w:eastAsia="en-PH"/>
        </w:rPr>
        <w:drawing>
          <wp:inline distT="0" distB="0" distL="0" distR="0" wp14:anchorId="524DE742" wp14:editId="11ADB5DB">
            <wp:extent cx="3457575" cy="1287587"/>
            <wp:effectExtent l="19050" t="19050" r="9525" b="27305"/>
            <wp:docPr id="6411" name="Picture 6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3466474" cy="1290901"/>
                    </a:xfrm>
                    <a:prstGeom prst="rect">
                      <a:avLst/>
                    </a:prstGeom>
                    <a:ln>
                      <a:solidFill>
                        <a:srgbClr val="9C0000"/>
                      </a:solidFill>
                    </a:ln>
                  </pic:spPr>
                </pic:pic>
              </a:graphicData>
            </a:graphic>
          </wp:inline>
        </w:drawing>
      </w:r>
    </w:p>
    <w:p w14:paraId="76CD767F" w14:textId="32D532D8" w:rsidR="009772B4" w:rsidRDefault="009772B4" w:rsidP="00344567">
      <w:pPr>
        <w:jc w:val="center"/>
      </w:pPr>
      <w:r>
        <w:rPr>
          <w:noProof/>
          <w:lang w:val="en-PH" w:eastAsia="en-PH"/>
        </w:rPr>
        <w:drawing>
          <wp:inline distT="0" distB="0" distL="0" distR="0" wp14:anchorId="50265518" wp14:editId="699B5EF2">
            <wp:extent cx="2714625" cy="1630962"/>
            <wp:effectExtent l="19050" t="19050" r="9525" b="26670"/>
            <wp:docPr id="6413" name="Picture 6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5"/>
                    <a:srcRect b="58168"/>
                    <a:stretch/>
                  </pic:blipFill>
                  <pic:spPr bwMode="auto">
                    <a:xfrm>
                      <a:off x="0" y="0"/>
                      <a:ext cx="2718284" cy="1633160"/>
                    </a:xfrm>
                    <a:prstGeom prst="rect">
                      <a:avLst/>
                    </a:prstGeom>
                    <a:ln>
                      <a:solidFill>
                        <a:srgbClr val="9C0000"/>
                      </a:solidFill>
                    </a:ln>
                    <a:extLst>
                      <a:ext uri="{53640926-AAD7-44D8-BBD7-CCE9431645EC}">
                        <a14:shadowObscured xmlns:a14="http://schemas.microsoft.com/office/drawing/2010/main"/>
                      </a:ext>
                    </a:extLst>
                  </pic:spPr>
                </pic:pic>
              </a:graphicData>
            </a:graphic>
          </wp:inline>
        </w:drawing>
      </w:r>
    </w:p>
    <w:p w14:paraId="4347CD77" w14:textId="77777777" w:rsidR="009772B4" w:rsidRDefault="009772B4" w:rsidP="009772B4">
      <w:r w:rsidRPr="004D2D47">
        <w:t>The project is now ready for upload.</w:t>
      </w:r>
    </w:p>
    <w:p w14:paraId="48F12E5A" w14:textId="77777777" w:rsidR="009772B4" w:rsidRPr="00344567" w:rsidRDefault="009772B4" w:rsidP="00E7454A">
      <w:pPr>
        <w:pStyle w:val="Heading1"/>
        <w:ind w:firstLine="142"/>
      </w:pPr>
      <w:bookmarkStart w:id="78" w:name="_Toc394933109"/>
      <w:bookmarkStart w:id="79" w:name="_Toc395597142"/>
      <w:bookmarkStart w:id="80" w:name="_Toc488087922"/>
      <w:bookmarkStart w:id="81" w:name="_Toc33091284"/>
      <w:r>
        <w:lastRenderedPageBreak/>
        <w:t>Run the Program</w:t>
      </w:r>
      <w:bookmarkEnd w:id="78"/>
      <w:bookmarkEnd w:id="79"/>
      <w:bookmarkEnd w:id="80"/>
      <w:bookmarkEnd w:id="81"/>
    </w:p>
    <w:p w14:paraId="04C95E6D" w14:textId="77777777" w:rsidR="009772B4" w:rsidRDefault="009772B4" w:rsidP="009772B4">
      <w:r>
        <w:t xml:space="preserve">For instructions on how to save a </w:t>
      </w:r>
      <w:proofErr w:type="spellStart"/>
      <w:r>
        <w:rPr>
          <w:b/>
        </w:rPr>
        <w:t>ViSi</w:t>
      </w:r>
      <w:proofErr w:type="spellEnd"/>
      <w:r>
        <w:rPr>
          <w:b/>
        </w:rPr>
        <w:t>-Genie</w:t>
      </w:r>
      <w:r>
        <w:t xml:space="preserve"> project, how to connect the target display to the PC, how to select the program destination, and how to compile and download a program, please refer to the section “</w:t>
      </w:r>
      <w:r w:rsidRPr="0059555F">
        <w:rPr>
          <w:b/>
        </w:rPr>
        <w:t>Run the Program</w:t>
      </w:r>
      <w:r>
        <w:t xml:space="preserve">” of the application note </w:t>
      </w:r>
    </w:p>
    <w:p w14:paraId="20832F30" w14:textId="751E2857" w:rsidR="00960711" w:rsidRPr="00E04FF5" w:rsidRDefault="00960711" w:rsidP="00960711">
      <w:pPr>
        <w:pStyle w:val="Texte"/>
        <w:numPr>
          <w:ilvl w:val="0"/>
          <w:numId w:val="26"/>
        </w:numPr>
        <w:ind w:left="426" w:hanging="349"/>
        <w:rPr>
          <w:b/>
        </w:rPr>
      </w:pPr>
      <w:proofErr w:type="spellStart"/>
      <w:r w:rsidRPr="00E04FF5">
        <w:rPr>
          <w:b/>
        </w:rPr>
        <w:t>ViSi</w:t>
      </w:r>
      <w:proofErr w:type="spellEnd"/>
      <w:r w:rsidRPr="00E04FF5">
        <w:rPr>
          <w:b/>
        </w:rPr>
        <w:t>-Genie Getting Started - First Project for Diablo16 Display Modules</w:t>
      </w:r>
    </w:p>
    <w:p w14:paraId="63B5FAFC" w14:textId="5DCE2ABE" w:rsidR="00960711" w:rsidRPr="00E04FF5" w:rsidRDefault="00960711" w:rsidP="00960711">
      <w:pPr>
        <w:pStyle w:val="Texte"/>
        <w:numPr>
          <w:ilvl w:val="0"/>
          <w:numId w:val="26"/>
        </w:numPr>
        <w:ind w:left="426" w:hanging="349"/>
        <w:rPr>
          <w:rStyle w:val="Hyperlink"/>
          <w:b/>
          <w:color w:val="000000" w:themeColor="text1"/>
        </w:rPr>
      </w:pPr>
      <w:proofErr w:type="spellStart"/>
      <w:r w:rsidRPr="00E04FF5">
        <w:rPr>
          <w:b/>
        </w:rPr>
        <w:t>ViSi</w:t>
      </w:r>
      <w:proofErr w:type="spellEnd"/>
      <w:r w:rsidRPr="00E04FF5">
        <w:rPr>
          <w:b/>
        </w:rPr>
        <w:t>-Genie Getting Started - First Project for Picaso Displays</w:t>
      </w:r>
    </w:p>
    <w:p w14:paraId="576A7860" w14:textId="4F8539B4" w:rsidR="00960711" w:rsidRPr="00E04FF5" w:rsidRDefault="00960711" w:rsidP="00960711">
      <w:pPr>
        <w:pStyle w:val="Texte"/>
        <w:numPr>
          <w:ilvl w:val="0"/>
          <w:numId w:val="26"/>
        </w:numPr>
        <w:ind w:left="426" w:hanging="349"/>
        <w:rPr>
          <w:rStyle w:val="Hyperlink"/>
          <w:b/>
          <w:color w:val="000000" w:themeColor="text1"/>
        </w:rPr>
      </w:pPr>
      <w:proofErr w:type="spellStart"/>
      <w:r w:rsidRPr="00E04FF5">
        <w:rPr>
          <w:b/>
        </w:rPr>
        <w:t>ViSi</w:t>
      </w:r>
      <w:proofErr w:type="spellEnd"/>
      <w:r w:rsidRPr="00E04FF5">
        <w:rPr>
          <w:b/>
        </w:rPr>
        <w:t xml:space="preserve">-Genie Getting Started - First Project for </w:t>
      </w:r>
      <w:proofErr w:type="spellStart"/>
      <w:r w:rsidRPr="00E04FF5">
        <w:rPr>
          <w:b/>
        </w:rPr>
        <w:t>Pixxi</w:t>
      </w:r>
      <w:proofErr w:type="spellEnd"/>
      <w:r w:rsidRPr="00E04FF5">
        <w:rPr>
          <w:b/>
        </w:rPr>
        <w:t xml:space="preserve"> Display Modules</w:t>
      </w:r>
    </w:p>
    <w:p w14:paraId="171B3BB6" w14:textId="66C23E8E" w:rsidR="003D7B15" w:rsidRDefault="003D7B15" w:rsidP="003D7B15">
      <w:pPr>
        <w:rPr>
          <w:rFonts w:eastAsia="Times New Roman" w:cstheme="minorHAnsi"/>
          <w:sz w:val="22"/>
        </w:rPr>
      </w:pPr>
    </w:p>
    <w:p w14:paraId="44E6AA92" w14:textId="77777777" w:rsidR="00960711" w:rsidRDefault="00960711" w:rsidP="003D7B15">
      <w:pPr>
        <w:rPr>
          <w:b/>
          <w:szCs w:val="24"/>
        </w:rPr>
      </w:pPr>
    </w:p>
    <w:p w14:paraId="7BA14F4A" w14:textId="7604A1DB" w:rsidR="008C1085" w:rsidRPr="00825A37" w:rsidRDefault="008C1085" w:rsidP="003C4D99">
      <w:pPr>
        <w:pStyle w:val="ListParagraph"/>
        <w:spacing w:after="0"/>
        <w:ind w:left="0"/>
        <w:rPr>
          <w:rFonts w:ascii="Arial" w:eastAsiaTheme="minorEastAsia" w:hAnsi="Arial" w:cs="Arial"/>
          <w:color w:val="E36C0A" w:themeColor="accent6" w:themeShade="BF"/>
          <w:lang w:eastAsia="fr-FR"/>
        </w:rPr>
        <w:sectPr w:rsidR="008C1085" w:rsidRPr="00825A37" w:rsidSect="007E5FA8">
          <w:headerReference w:type="default" r:id="rId136"/>
          <w:pgSz w:w="16838" w:h="11906" w:orient="landscape"/>
          <w:pgMar w:top="720" w:right="720" w:bottom="720" w:left="720" w:header="708" w:footer="483" w:gutter="0"/>
          <w:cols w:num="2" w:sep="1" w:space="709"/>
          <w:docGrid w:linePitch="360"/>
        </w:sectPr>
      </w:pPr>
    </w:p>
    <w:p w14:paraId="7BA14F4B" w14:textId="594E7541" w:rsidR="00C5600B" w:rsidRPr="00727A21" w:rsidRDefault="00C5600B" w:rsidP="00E7454A">
      <w:pPr>
        <w:pStyle w:val="Heading1"/>
        <w:ind w:firstLine="142"/>
      </w:pPr>
      <w:bookmarkStart w:id="82" w:name="_Toc33091285"/>
      <w:r w:rsidRPr="00727A21">
        <w:lastRenderedPageBreak/>
        <w:t>Proprietary Information</w:t>
      </w:r>
      <w:bookmarkEnd w:id="82"/>
    </w:p>
    <w:p w14:paraId="7BA14F4C" w14:textId="77777777" w:rsidR="00C5600B" w:rsidRPr="00727A21" w:rsidRDefault="00C5600B" w:rsidP="00CC2DEA">
      <w:pPr>
        <w:pStyle w:val="Texte"/>
      </w:pPr>
      <w:r w:rsidRPr="00727A21">
        <w:t xml:space="preserve">The information contained in this document is the property of 4D Systems Pty. Ltd. and may be the subject of patents pending or </w:t>
      </w:r>
      <w:proofErr w:type="gramStart"/>
      <w:r w:rsidRPr="00727A21">
        <w:t>granted, and</w:t>
      </w:r>
      <w:proofErr w:type="gramEnd"/>
      <w:r w:rsidRPr="00727A21">
        <w:t xml:space="preserve"> must not be copied or disclosed without prior written permission. </w:t>
      </w:r>
    </w:p>
    <w:p w14:paraId="7BA14F4D" w14:textId="77777777" w:rsidR="00C5600B" w:rsidRPr="00727A21" w:rsidRDefault="00C5600B" w:rsidP="00CC2DEA">
      <w:pPr>
        <w:pStyle w:val="Texte"/>
      </w:pPr>
      <w:r w:rsidRPr="00727A21">
        <w:t>4D Systems endeavours to ensure that the information in this document is correct and fairly stated but does not accept liability for any error or omission. The development of 4D Systems products and services is continuous and published information may not be up to date. It is important to check the current position with 4D Systems.</w:t>
      </w:r>
    </w:p>
    <w:p w14:paraId="7BA14F4E" w14:textId="77777777" w:rsidR="00C5600B" w:rsidRPr="00727A21" w:rsidRDefault="00C5600B" w:rsidP="00CC2DEA">
      <w:pPr>
        <w:pStyle w:val="Texte"/>
      </w:pPr>
      <w:r w:rsidRPr="00727A21">
        <w:t>All trademarks belong to their respective owners and are recognised and acknowledged.</w:t>
      </w:r>
    </w:p>
    <w:p w14:paraId="7BA14F4F" w14:textId="77777777" w:rsidR="00CC2DEA" w:rsidRPr="00727A21" w:rsidRDefault="00CC2DEA" w:rsidP="00CC2DEA">
      <w:pPr>
        <w:pStyle w:val="Texte"/>
      </w:pPr>
    </w:p>
    <w:p w14:paraId="7BA14F50" w14:textId="23366620" w:rsidR="00C5600B" w:rsidRPr="00CC2DEA" w:rsidRDefault="00C5600B" w:rsidP="00E7454A">
      <w:pPr>
        <w:pStyle w:val="Heading1"/>
        <w:ind w:firstLine="142"/>
      </w:pPr>
      <w:bookmarkStart w:id="83" w:name="_Toc33091286"/>
      <w:r w:rsidRPr="00CC2DEA">
        <w:t>Disclaimer of Warranties &amp; Limitation of Liability</w:t>
      </w:r>
      <w:bookmarkEnd w:id="83"/>
    </w:p>
    <w:p w14:paraId="7BA14F51" w14:textId="77777777" w:rsidR="00C5600B" w:rsidRPr="00727A21" w:rsidRDefault="00C5600B" w:rsidP="00CC2DEA">
      <w:pPr>
        <w:pStyle w:val="Texte"/>
      </w:pPr>
      <w:r w:rsidRPr="00727A21">
        <w:t>4D Systems makes no warranty, either expresses or implied with respect to any product, and specifically disclaims all other warranties, including, without limitation, warranties for merchantability, non-</w:t>
      </w:r>
      <w:proofErr w:type="gramStart"/>
      <w:r w:rsidRPr="00727A21">
        <w:t>infringement</w:t>
      </w:r>
      <w:proofErr w:type="gramEnd"/>
      <w:r w:rsidRPr="00727A21">
        <w:t xml:space="preserve"> and fitness for any particular purpose.</w:t>
      </w:r>
    </w:p>
    <w:p w14:paraId="7BA14F52" w14:textId="77777777" w:rsidR="00C5600B" w:rsidRPr="00727A21" w:rsidRDefault="00C5600B" w:rsidP="00CC2DEA">
      <w:pPr>
        <w:pStyle w:val="Texte"/>
      </w:pPr>
      <w:r w:rsidRPr="00727A21">
        <w:t>Information contained in this publication regarding device applications and the like is provided only for your convenience and may be superseded by updates. It is your responsibility to ensure that your application meets with your specifications.</w:t>
      </w:r>
    </w:p>
    <w:p w14:paraId="7BA14F53" w14:textId="77777777" w:rsidR="00C5600B" w:rsidRPr="00727A21" w:rsidRDefault="00C5600B" w:rsidP="00CC2DEA">
      <w:pPr>
        <w:pStyle w:val="Texte"/>
      </w:pPr>
      <w:r w:rsidRPr="00727A21">
        <w:t>In no event shall 4D Systems be liable to the buyer or to any third party for any indirect, incidental, special, consequential, punitive or exemplary damages (including without limitation lost profits, lost savings, or loss of business opportunity) arising out of or relating to any product or service provided or to be provided by 4D Systems, or the use or inability to use the same, even if 4D Systems has been advised of the possibility of such damages.</w:t>
      </w:r>
    </w:p>
    <w:p w14:paraId="7BA14F54" w14:textId="77777777" w:rsidR="00C5600B" w:rsidRPr="00727A21" w:rsidRDefault="00C5600B" w:rsidP="00CC2DEA">
      <w:pPr>
        <w:pStyle w:val="Texte"/>
      </w:pPr>
      <w:r w:rsidRPr="00727A21">
        <w:t>4D Systems products are not fault tolerant nor designed, manufactured or intended for use or resale as on line control equipment in hazardous environments requiring fail – safe performance, such as in the operation of nuclear facilities, aircraft navigation or communication systems, air traffic control, direct life support machines or weapons systems in which the failure of the product could lead directly to death, personal injury or severe physical or environmental damage (‘High Risk Activities’). 4D Systems and its suppliers specifically disclaim any expressed or implied warranty of fitness for High Risk Activities.</w:t>
      </w:r>
    </w:p>
    <w:p w14:paraId="7BA14F55" w14:textId="2012CE71" w:rsidR="00BA0F8C" w:rsidRPr="00727A21" w:rsidRDefault="00C5600B" w:rsidP="00CC2DEA">
      <w:pPr>
        <w:pStyle w:val="Texte"/>
      </w:pPr>
      <w:r w:rsidRPr="00727A21">
        <w:t>Use of 4D Systems’ products and devices in 'High Risk Activities' and in any other application is entirely at the buyer’s risk, and the buyer agrees to defend, indemnify and hold harmless 4D Systems from any and all damages, claims, suits, or expenses resulting from such use. No licenses are conveyed, implicitly or otherwise, under any 4D Systems intellectual property rights.</w:t>
      </w:r>
    </w:p>
    <w:sectPr w:rsidR="00BA0F8C" w:rsidRPr="00727A21" w:rsidSect="00B84F61">
      <w:pgSz w:w="16838" w:h="11906" w:orient="landscape"/>
      <w:pgMar w:top="720" w:right="720" w:bottom="720" w:left="72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6" w:author="Administrator" w:date="2017-07-17T21:02:00Z" w:initials="A">
    <w:p w14:paraId="41960CFE" w14:textId="77777777" w:rsidR="00421727" w:rsidRDefault="00421727" w:rsidP="006024C3">
      <w:pPr>
        <w:pStyle w:val="CommentText"/>
      </w:pPr>
      <w:r>
        <w:rPr>
          <w:rStyle w:val="CommentReference"/>
        </w:rPr>
        <w:annotationRef/>
      </w:r>
      <w:r>
        <w:t>http://4dlabs.com.au/4DLS-MN-SE-UG.html</w:t>
      </w:r>
    </w:p>
  </w:comment>
  <w:comment w:id="27" w:author="Administrator" w:date="2017-07-17T08:52:00Z" w:initials="A">
    <w:p w14:paraId="089652F8" w14:textId="77777777" w:rsidR="00421727" w:rsidRDefault="00421727" w:rsidP="009772B4">
      <w:pPr>
        <w:pStyle w:val="CommentText"/>
      </w:pPr>
      <w:r>
        <w:rPr>
          <w:rStyle w:val="CommentReference"/>
        </w:rPr>
        <w:annotationRef/>
      </w:r>
      <w:r w:rsidRPr="00681740">
        <w:t>http://4dlabs.com.au/4DLS-MN-SE-UG.html</w:t>
      </w:r>
    </w:p>
  </w:comment>
  <w:comment w:id="37" w:author="Administrator" w:date="2017-07-17T21:02:00Z" w:initials="A">
    <w:p w14:paraId="50529D15" w14:textId="77777777" w:rsidR="00421727" w:rsidRDefault="00421727" w:rsidP="006024C3">
      <w:pPr>
        <w:pStyle w:val="CommentText"/>
      </w:pPr>
      <w:r>
        <w:rPr>
          <w:rStyle w:val="CommentReference"/>
        </w:rPr>
        <w:annotationRef/>
      </w:r>
      <w:r>
        <w:t>http://4dlabs.com.au/4DLS-MN-SE-UG.html</w:t>
      </w:r>
    </w:p>
  </w:comment>
  <w:comment w:id="38" w:author="Administrator" w:date="2017-07-17T08:53:00Z" w:initials="A">
    <w:p w14:paraId="09F99A89" w14:textId="77777777" w:rsidR="00421727" w:rsidRDefault="00421727" w:rsidP="009772B4">
      <w:pPr>
        <w:pStyle w:val="CommentText"/>
      </w:pPr>
      <w:r>
        <w:rPr>
          <w:rStyle w:val="CommentReference"/>
        </w:rPr>
        <w:annotationRef/>
      </w:r>
      <w:r w:rsidRPr="00681740">
        <w:t>http://4dlabs.com.au/4DLS-MN-SE-UG.html</w:t>
      </w:r>
    </w:p>
  </w:comment>
  <w:comment w:id="55" w:author="Administrator" w:date="2017-07-17T21:02:00Z" w:initials="A">
    <w:p w14:paraId="393FCC34" w14:textId="77777777" w:rsidR="00421727" w:rsidRDefault="00421727" w:rsidP="006024C3">
      <w:pPr>
        <w:pStyle w:val="CommentText"/>
      </w:pPr>
      <w:r>
        <w:rPr>
          <w:rStyle w:val="CommentReference"/>
        </w:rPr>
        <w:annotationRef/>
      </w:r>
      <w:r>
        <w:t>http://4dlabs.com.au/4DLS-MN-SE-UG.html</w:t>
      </w:r>
    </w:p>
  </w:comment>
  <w:comment w:id="56" w:author="Administrator" w:date="2017-07-17T08:53:00Z" w:initials="A">
    <w:p w14:paraId="5F89C539" w14:textId="77777777" w:rsidR="00421727" w:rsidRDefault="00421727" w:rsidP="006024C3">
      <w:pPr>
        <w:pStyle w:val="CommentText"/>
      </w:pPr>
      <w:r>
        <w:rPr>
          <w:rStyle w:val="CommentReference"/>
        </w:rPr>
        <w:annotationRef/>
      </w:r>
      <w:r w:rsidRPr="00681740">
        <w:t>http://4dlabs.com.au/4DLS-MN-SE-UG.html</w:t>
      </w:r>
    </w:p>
  </w:comment>
  <w:comment w:id="61" w:author="Administrator" w:date="2017-07-17T21:02:00Z" w:initials="A">
    <w:p w14:paraId="69B583E0" w14:textId="77777777" w:rsidR="00421727" w:rsidRDefault="00421727" w:rsidP="00960711">
      <w:pPr>
        <w:pStyle w:val="CommentText"/>
      </w:pPr>
      <w:r>
        <w:rPr>
          <w:rStyle w:val="CommentReference"/>
        </w:rPr>
        <w:annotationRef/>
      </w:r>
      <w:r>
        <w:t>http://4dlabs.com.au/4DLS-MN-SE-UG.html</w:t>
      </w:r>
    </w:p>
  </w:comment>
  <w:comment w:id="62" w:author="Administrator" w:date="2017-07-17T08:53:00Z" w:initials="A">
    <w:p w14:paraId="73910908" w14:textId="77777777" w:rsidR="00421727" w:rsidRDefault="00421727" w:rsidP="00960711">
      <w:pPr>
        <w:pStyle w:val="CommentText"/>
      </w:pPr>
      <w:r>
        <w:rPr>
          <w:rStyle w:val="CommentReference"/>
        </w:rPr>
        <w:annotationRef/>
      </w:r>
      <w:r w:rsidRPr="00681740">
        <w:t>http://4dlabs.com.au/4DLS-MN-SE-UG.html</w:t>
      </w:r>
    </w:p>
  </w:comment>
  <w:comment w:id="70" w:author="Administrator" w:date="2017-07-17T21:02:00Z" w:initials="A">
    <w:p w14:paraId="20B4FFC0" w14:textId="77777777" w:rsidR="00421727" w:rsidRDefault="00421727" w:rsidP="00960711">
      <w:pPr>
        <w:pStyle w:val="CommentText"/>
      </w:pPr>
      <w:r>
        <w:rPr>
          <w:rStyle w:val="CommentReference"/>
        </w:rPr>
        <w:annotationRef/>
      </w:r>
      <w:r>
        <w:t>http://4dlabs.com.au/4DLS-MN-SE-UG.html</w:t>
      </w:r>
    </w:p>
  </w:comment>
  <w:comment w:id="71" w:author="Administrator" w:date="2017-07-17T08:53:00Z" w:initials="A">
    <w:p w14:paraId="5AC42E5B" w14:textId="77777777" w:rsidR="00421727" w:rsidRDefault="00421727" w:rsidP="00960711">
      <w:pPr>
        <w:pStyle w:val="CommentText"/>
      </w:pPr>
      <w:r>
        <w:rPr>
          <w:rStyle w:val="CommentReference"/>
        </w:rPr>
        <w:annotationRef/>
      </w:r>
      <w:r w:rsidRPr="00681740">
        <w:t>http://4dlabs.com.au/4DLS-MN-SE-UG.html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41960CFE" w15:done="0"/>
  <w15:commentEx w15:paraId="089652F8" w15:done="0"/>
  <w15:commentEx w15:paraId="50529D15" w15:done="0"/>
  <w15:commentEx w15:paraId="09F99A89" w15:done="0"/>
  <w15:commentEx w15:paraId="393FCC34" w15:done="0"/>
  <w15:commentEx w15:paraId="5F89C539" w15:done="0"/>
  <w15:commentEx w15:paraId="69B583E0" w15:done="0"/>
  <w15:commentEx w15:paraId="73910908" w15:done="0"/>
  <w15:commentEx w15:paraId="20B4FFC0" w15:done="0"/>
  <w15:commentEx w15:paraId="5AC42E5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1960CFE" w16cid:durableId="218A7925"/>
  <w16cid:commentId w16cid:paraId="089652F8" w16cid:durableId="2187BC15"/>
  <w16cid:commentId w16cid:paraId="50529D15" w16cid:durableId="218A7969"/>
  <w16cid:commentId w16cid:paraId="09F99A89" w16cid:durableId="2187BC16"/>
  <w16cid:commentId w16cid:paraId="393FCC34" w16cid:durableId="218A79A9"/>
  <w16cid:commentId w16cid:paraId="5F89C539" w16cid:durableId="218A79A8"/>
  <w16cid:commentId w16cid:paraId="69B583E0" w16cid:durableId="226E1862"/>
  <w16cid:commentId w16cid:paraId="73910908" w16cid:durableId="226E1863"/>
  <w16cid:commentId w16cid:paraId="20B4FFC0" w16cid:durableId="226E1864"/>
  <w16cid:commentId w16cid:paraId="5AC42E5B" w16cid:durableId="226E186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CD9097E" w14:textId="77777777" w:rsidR="0055333A" w:rsidRDefault="0055333A" w:rsidP="0011472B">
      <w:pPr>
        <w:spacing w:after="0" w:line="240" w:lineRule="auto"/>
      </w:pPr>
      <w:r>
        <w:separator/>
      </w:r>
    </w:p>
    <w:p w14:paraId="5D4E1C2F" w14:textId="77777777" w:rsidR="0055333A" w:rsidRDefault="0055333A"/>
  </w:endnote>
  <w:endnote w:type="continuationSeparator" w:id="0">
    <w:p w14:paraId="39E508C7" w14:textId="77777777" w:rsidR="0055333A" w:rsidRDefault="0055333A" w:rsidP="0011472B">
      <w:pPr>
        <w:spacing w:after="0" w:line="240" w:lineRule="auto"/>
      </w:pPr>
      <w:r>
        <w:continuationSeparator/>
      </w:r>
    </w:p>
    <w:p w14:paraId="228E9B2D" w14:textId="77777777" w:rsidR="0055333A" w:rsidRDefault="005533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ony Sketch EF">
    <w:altName w:val="Arial"/>
    <w:panose1 w:val="020B0603020104020203"/>
    <w:charset w:val="00"/>
    <w:family w:val="swiss"/>
    <w:pitch w:val="variable"/>
    <w:sig w:usb0="A0002AFF" w:usb1="D00078FB" w:usb2="00000008" w:usb3="00000000" w:csb0="000001FF" w:csb1="00000000"/>
  </w:font>
  <w:font w:name="Lato">
    <w:altName w:val="Segoe UI"/>
    <w:panose1 w:val="020F0502020204030203"/>
    <w:charset w:val="00"/>
    <w:family w:val="swiss"/>
    <w:pitch w:val="variable"/>
    <w:sig w:usb0="E10002FF" w:usb1="5000ECFF" w:usb2="00000021" w:usb3="00000000" w:csb0="0000019F" w:csb1="00000000"/>
  </w:font>
  <w:font w:name="Lato Bold">
    <w:altName w:val="Segoe UI"/>
    <w:panose1 w:val="00000000000000000000"/>
    <w:charset w:val="00"/>
    <w:family w:val="roman"/>
    <w:notTrueType/>
    <w:pitch w:val="default"/>
  </w:font>
  <w:font w:name="Lato Black">
    <w:altName w:val="Segoe UI"/>
    <w:panose1 w:val="020F0502020204030203"/>
    <w:charset w:val="00"/>
    <w:family w:val="swiss"/>
    <w:pitch w:val="variable"/>
    <w:sig w:usb0="E10002FF" w:usb1="5000ECF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A14F6D" w14:textId="77777777" w:rsidR="00421727" w:rsidRPr="0048325F" w:rsidRDefault="00421727" w:rsidP="0048325F">
    <w:pPr>
      <w:pStyle w:val="Footer"/>
      <w:jc w:val="center"/>
      <w:rPr>
        <w:rFonts w:asciiTheme="minorHAnsi" w:hAnsiTheme="minorHAnsi" w:cstheme="minorHAnsi"/>
      </w:rPr>
    </w:pPr>
    <w:r>
      <w:rPr>
        <w:noProof/>
        <w:lang w:val="en-PH" w:eastAsia="en-PH"/>
      </w:rPr>
      <mc:AlternateContent>
        <mc:Choice Requires="wps">
          <w:drawing>
            <wp:anchor distT="45720" distB="45720" distL="114300" distR="114300" simplePos="0" relativeHeight="251663360" behindDoc="0" locked="0" layoutInCell="1" allowOverlap="1" wp14:anchorId="7BA14F72" wp14:editId="7BA14F73">
              <wp:simplePos x="0" y="0"/>
              <wp:positionH relativeFrom="margin">
                <wp:posOffset>7883397</wp:posOffset>
              </wp:positionH>
              <wp:positionV relativeFrom="paragraph">
                <wp:posOffset>106599</wp:posOffset>
              </wp:positionV>
              <wp:extent cx="1933842" cy="302260"/>
              <wp:effectExtent l="0" t="0" r="0" b="254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3842" cy="302260"/>
                      </a:xfrm>
                      <a:prstGeom prst="rect">
                        <a:avLst/>
                      </a:prstGeom>
                      <a:noFill/>
                      <a:ln w="9525">
                        <a:noFill/>
                        <a:miter lim="800000"/>
                        <a:headEnd/>
                        <a:tailEnd/>
                      </a:ln>
                    </wps:spPr>
                    <wps:txbx>
                      <w:txbxContent>
                        <w:p w14:paraId="7BA14FB1" w14:textId="77777777" w:rsidR="00421727" w:rsidRPr="005706E1" w:rsidRDefault="00421727" w:rsidP="0048325F">
                          <w:pPr>
                            <w:jc w:val="right"/>
                            <w:rPr>
                              <w:rFonts w:cstheme="minorHAnsi"/>
                              <w:color w:val="000000" w:themeColor="text1"/>
                            </w:rPr>
                          </w:pPr>
                          <w:r w:rsidRPr="005706E1">
                            <w:rPr>
                              <w:rFonts w:cstheme="minorHAnsi"/>
                              <w:color w:val="000000" w:themeColor="text1"/>
                            </w:rPr>
                            <w:t>www.4dsystems.com.au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BA14F72" id="_x0000_t202" coordsize="21600,21600" o:spt="202" path="m,l,21600r21600,l21600,xe">
              <v:stroke joinstyle="miter"/>
              <v:path gradientshapeok="t" o:connecttype="rect"/>
            </v:shapetype>
            <v:shape id="Text Box 2" o:spid="_x0000_s1033" type="#_x0000_t202" style="position:absolute;left:0;text-align:left;margin-left:620.75pt;margin-top:8.4pt;width:152.25pt;height:23.8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" filled="f" stroked="f">
              <v:textbox>
                <w:txbxContent>
                  <w:p w14:paraId="7BA14FB1" w14:textId="77777777" w:rsidR="00421727" w:rsidRPr="005706E1" w:rsidRDefault="00421727" w:rsidP="0048325F">
                    <w:pPr>
                      <w:jc w:val="right"/>
                      <w:rPr>
                        <w:rFonts w:cstheme="minorHAnsi"/>
                        <w:color w:val="000000" w:themeColor="text1"/>
                      </w:rPr>
                    </w:pPr>
                    <w:r w:rsidRPr="005706E1">
                      <w:rPr>
                        <w:rFonts w:cstheme="minorHAnsi"/>
                        <w:color w:val="000000" w:themeColor="text1"/>
                      </w:rPr>
                      <w:t>www.4dsystems.com.au</w:t>
                    </w:r>
                  </w:p>
                </w:txbxContent>
              </v:textbox>
              <w10:wrap anchorx="margin"/>
            </v:shape>
          </w:pict>
        </mc:Fallback>
      </mc:AlternateContent>
    </w:r>
    <w:r>
      <w:rPr>
        <w:noProof/>
        <w:lang w:val="en-PH" w:eastAsia="en-PH"/>
      </w:rPr>
      <mc:AlternateContent>
        <mc:Choice Requires="wps">
          <w:drawing>
            <wp:anchor distT="45720" distB="45720" distL="114300" distR="114300" simplePos="0" relativeHeight="251661312" behindDoc="0" locked="0" layoutInCell="1" allowOverlap="1" wp14:anchorId="7BA14F74" wp14:editId="7BA14F75">
              <wp:simplePos x="0" y="0"/>
              <wp:positionH relativeFrom="margin">
                <wp:posOffset>-101575</wp:posOffset>
              </wp:positionH>
              <wp:positionV relativeFrom="paragraph">
                <wp:posOffset>114655</wp:posOffset>
              </wp:positionV>
              <wp:extent cx="1616710" cy="302260"/>
              <wp:effectExtent l="0" t="0" r="0" b="254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6710" cy="302260"/>
                      </a:xfrm>
                      <a:prstGeom prst="rect">
                        <a:avLst/>
                      </a:prstGeom>
                      <a:noFill/>
                      <a:ln w="9525">
                        <a:noFill/>
                        <a:miter lim="800000"/>
                        <a:headEnd/>
                        <a:tailEnd/>
                      </a:ln>
                    </wps:spPr>
                    <wps:txbx>
                      <w:txbxContent>
                        <w:p w14:paraId="7BA14FB2" w14:textId="77777777" w:rsidR="00421727" w:rsidRPr="005706E1" w:rsidRDefault="00421727" w:rsidP="0048325F">
                          <w:pPr>
                            <w:rPr>
                              <w:rFonts w:cstheme="minorHAnsi"/>
                              <w:color w:val="000000" w:themeColor="text1"/>
                            </w:rPr>
                          </w:pPr>
                          <w:r>
                            <w:rPr>
                              <w:rFonts w:cstheme="minorHAnsi"/>
                              <w:color w:val="000000" w:themeColor="text1"/>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A14F74" id="_x0000_s1034" type="#_x0000_t202" style="position:absolute;left:0;text-align:left;margin-left:-8pt;margin-top:9.05pt;width:127.3pt;height:23.8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" filled="f" stroked="f">
              <v:textbox>
                <w:txbxContent>
                  <w:p w14:paraId="7BA14FB2" w14:textId="77777777" w:rsidR="00421727" w:rsidRPr="005706E1" w:rsidRDefault="00421727" w:rsidP="0048325F">
                    <w:pPr>
                      <w:rPr>
                        <w:rFonts w:cstheme="minorHAnsi"/>
                        <w:color w:val="000000" w:themeColor="text1"/>
                      </w:rPr>
                    </w:pPr>
                    <w:r>
                      <w:rPr>
                        <w:rFonts w:cstheme="minorHAnsi"/>
                        <w:color w:val="000000" w:themeColor="text1"/>
                      </w:rPr>
                      <w:t xml:space="preserve"> </w:t>
                    </w:r>
                  </w:p>
                </w:txbxContent>
              </v:textbox>
              <w10:wrap anchorx="margin"/>
            </v:shape>
          </w:pict>
        </mc:Fallback>
      </mc:AlternateContent>
    </w:r>
    <w:r>
      <w:rPr>
        <w:rFonts w:ascii="Sony Sketch EF" w:hAnsi="Sony Sketch EF" w:cs="Sony Sketch EF"/>
        <w:noProof/>
        <w:color w:val="808080" w:themeColor="background1" w:themeShade="80"/>
        <w:lang w:val="en-PH" w:eastAsia="en-PH"/>
      </w:rPr>
      <mc:AlternateContent>
        <mc:Choice Requires="wps">
          <w:drawing>
            <wp:anchor distT="0" distB="0" distL="114300" distR="114300" simplePos="0" relativeHeight="251659264" behindDoc="1" locked="0" layoutInCell="1" allowOverlap="1" wp14:anchorId="7BA14F76" wp14:editId="7BA14F77">
              <wp:simplePos x="0" y="0"/>
              <wp:positionH relativeFrom="column">
                <wp:posOffset>-17145</wp:posOffset>
              </wp:positionH>
              <wp:positionV relativeFrom="paragraph">
                <wp:posOffset>113030</wp:posOffset>
              </wp:positionV>
              <wp:extent cx="9756140" cy="0"/>
              <wp:effectExtent l="0" t="0" r="35560" b="19050"/>
              <wp:wrapNone/>
              <wp:docPr id="7"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75614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A7F367B" id="_x0000_t32" coordsize="21600,21600" o:spt="32" o:oned="t" path="m,l21600,21600e" filled="f">
              <v:path arrowok="t" fillok="f" o:connecttype="none"/>
              <o:lock v:ext="edit" shapetype="t"/>
            </v:shapetype>
            <v:shape id="AutoShape 28" o:spid="_x0000_s1026" type="#_x0000_t32" style="position:absolute;margin-left:-1.35pt;margin-top:8.9pt;width:768.2pt;height: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jv5IAIAAD0EAAAOAAAAZHJzL2Uyb0RvYy54bWysU02P2jAQvVfqf7B8hyQ0s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" strokeweight="1.5pt"/>
          </w:pict>
        </mc:Fallback>
      </mc:AlternateContent>
    </w:r>
    <w:r>
      <w:br/>
    </w:r>
    <w:sdt>
      <w:sdtPr>
        <w:id w:val="1315458066"/>
        <w:docPartObj>
          <w:docPartGallery w:val="Page Numbers (Bottom of Page)"/>
          <w:docPartUnique/>
        </w:docPartObj>
      </w:sdtPr>
      <w:sdtEndPr>
        <w:rPr>
          <w:rFonts w:asciiTheme="minorHAnsi" w:hAnsiTheme="minorHAnsi" w:cstheme="minorHAnsi"/>
          <w:b/>
        </w:rPr>
      </w:sdtEndPr>
      <w:sdtContent>
        <w:sdt>
          <w:sdtPr>
            <w:id w:val="1728636285"/>
            <w:docPartObj>
              <w:docPartGallery w:val="Page Numbers (Top of Page)"/>
              <w:docPartUnique/>
            </w:docPartObj>
          </w:sdtPr>
          <w:sdtEndPr>
            <w:rPr>
              <w:rFonts w:asciiTheme="minorHAnsi" w:hAnsiTheme="minorHAnsi" w:cstheme="minorHAnsi"/>
              <w:b/>
            </w:rPr>
          </w:sdtEndPr>
          <w:sdtContent>
            <w:r w:rsidRPr="005706E1">
              <w:rPr>
                <w:rFonts w:asciiTheme="minorHAnsi" w:hAnsiTheme="minorHAnsi" w:cstheme="minorHAnsi"/>
                <w:b/>
              </w:rPr>
              <w:t xml:space="preserve">Page </w:t>
            </w:r>
            <w:r w:rsidRPr="005706E1">
              <w:rPr>
                <w:rFonts w:asciiTheme="minorHAnsi" w:hAnsiTheme="minorHAnsi" w:cstheme="minorHAnsi"/>
                <w:b/>
                <w:bCs/>
                <w:szCs w:val="24"/>
              </w:rPr>
              <w:fldChar w:fldCharType="begin"/>
            </w:r>
            <w:r w:rsidRPr="005706E1">
              <w:rPr>
                <w:rFonts w:asciiTheme="minorHAnsi" w:hAnsiTheme="minorHAnsi" w:cstheme="minorHAnsi"/>
                <w:b/>
                <w:bCs/>
              </w:rPr>
              <w:instrText xml:space="preserve"> PAGE </w:instrText>
            </w:r>
            <w:r w:rsidRPr="005706E1">
              <w:rPr>
                <w:rFonts w:asciiTheme="minorHAnsi" w:hAnsiTheme="minorHAnsi" w:cstheme="minorHAnsi"/>
                <w:b/>
                <w:bCs/>
                <w:szCs w:val="24"/>
              </w:rPr>
              <w:fldChar w:fldCharType="separate"/>
            </w:r>
            <w:r>
              <w:rPr>
                <w:rFonts w:asciiTheme="minorHAnsi" w:hAnsiTheme="minorHAnsi" w:cstheme="minorHAnsi"/>
                <w:b/>
                <w:bCs/>
                <w:noProof/>
              </w:rPr>
              <w:t>22</w:t>
            </w:r>
            <w:r w:rsidRPr="005706E1">
              <w:rPr>
                <w:rFonts w:asciiTheme="minorHAnsi" w:hAnsiTheme="minorHAnsi" w:cstheme="minorHAnsi"/>
                <w:b/>
                <w:bCs/>
                <w:szCs w:val="24"/>
              </w:rPr>
              <w:fldChar w:fldCharType="end"/>
            </w:r>
            <w:r w:rsidRPr="005706E1">
              <w:rPr>
                <w:rFonts w:asciiTheme="minorHAnsi" w:hAnsiTheme="minorHAnsi" w:cstheme="minorHAnsi"/>
                <w:b/>
              </w:rPr>
              <w:t xml:space="preserve"> of </w:t>
            </w:r>
            <w:r w:rsidRPr="005706E1">
              <w:rPr>
                <w:rFonts w:asciiTheme="minorHAnsi" w:hAnsiTheme="minorHAnsi" w:cstheme="minorHAnsi"/>
                <w:b/>
                <w:bCs/>
                <w:szCs w:val="24"/>
              </w:rPr>
              <w:fldChar w:fldCharType="begin"/>
            </w:r>
            <w:r w:rsidRPr="005706E1">
              <w:rPr>
                <w:rFonts w:asciiTheme="minorHAnsi" w:hAnsiTheme="minorHAnsi" w:cstheme="minorHAnsi"/>
                <w:b/>
                <w:bCs/>
              </w:rPr>
              <w:instrText xml:space="preserve"> NUMPAGES  </w:instrText>
            </w:r>
            <w:r w:rsidRPr="005706E1">
              <w:rPr>
                <w:rFonts w:asciiTheme="minorHAnsi" w:hAnsiTheme="minorHAnsi" w:cstheme="minorHAnsi"/>
                <w:b/>
                <w:bCs/>
                <w:szCs w:val="24"/>
              </w:rPr>
              <w:fldChar w:fldCharType="separate"/>
            </w:r>
            <w:r>
              <w:rPr>
                <w:rFonts w:asciiTheme="minorHAnsi" w:hAnsiTheme="minorHAnsi" w:cstheme="minorHAnsi"/>
                <w:b/>
                <w:bCs/>
                <w:noProof/>
              </w:rPr>
              <w:t>33</w:t>
            </w:r>
            <w:r w:rsidRPr="005706E1">
              <w:rPr>
                <w:rFonts w:asciiTheme="minorHAnsi" w:hAnsiTheme="minorHAnsi" w:cstheme="minorHAnsi"/>
                <w:b/>
                <w:bCs/>
                <w:szCs w:val="24"/>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1D650D" w14:textId="77777777" w:rsidR="0055333A" w:rsidRDefault="0055333A" w:rsidP="0011472B">
      <w:pPr>
        <w:spacing w:after="0" w:line="240" w:lineRule="auto"/>
      </w:pPr>
      <w:r>
        <w:separator/>
      </w:r>
    </w:p>
    <w:p w14:paraId="3EBAA37A" w14:textId="77777777" w:rsidR="0055333A" w:rsidRDefault="0055333A"/>
  </w:footnote>
  <w:footnote w:type="continuationSeparator" w:id="0">
    <w:p w14:paraId="3A949F7C" w14:textId="77777777" w:rsidR="0055333A" w:rsidRDefault="0055333A" w:rsidP="0011472B">
      <w:pPr>
        <w:spacing w:after="0" w:line="240" w:lineRule="auto"/>
      </w:pPr>
      <w:r>
        <w:continuationSeparator/>
      </w:r>
    </w:p>
    <w:p w14:paraId="72B71FE6" w14:textId="77777777" w:rsidR="0055333A" w:rsidRDefault="0055333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A14F70" w14:textId="17FC7C21" w:rsidR="00421727" w:rsidRPr="001F6B8D" w:rsidRDefault="00421727" w:rsidP="00CC2DEA">
    <w:pPr>
      <w:pStyle w:val="Header"/>
      <w:tabs>
        <w:tab w:val="clear" w:pos="4513"/>
        <w:tab w:val="clear" w:pos="9026"/>
        <w:tab w:val="center" w:pos="7088"/>
        <w:tab w:val="right" w:pos="15451"/>
      </w:tabs>
      <w:rPr>
        <w:rFonts w:asciiTheme="minorHAnsi" w:hAnsiTheme="minorHAnsi" w:cstheme="minorHAnsi"/>
        <w:color w:val="000000" w:themeColor="text1"/>
        <w:szCs w:val="24"/>
      </w:rPr>
    </w:pPr>
    <w:r w:rsidRPr="00727B39">
      <w:rPr>
        <w:rFonts w:asciiTheme="minorHAnsi" w:hAnsiTheme="minorHAnsi" w:cstheme="minorHAnsi"/>
        <w:noProof/>
        <w:szCs w:val="24"/>
        <w:lang w:val="en-PH" w:eastAsia="en-PH"/>
      </w:rPr>
      <mc:AlternateContent>
        <mc:Choice Requires="wpg">
          <w:drawing>
            <wp:anchor distT="0" distB="0" distL="114300" distR="114300" simplePos="0" relativeHeight="251655168" behindDoc="0" locked="0" layoutInCell="1" allowOverlap="1" wp14:anchorId="7BA14F78" wp14:editId="7BA14F79">
              <wp:simplePos x="0" y="0"/>
              <wp:positionH relativeFrom="margin">
                <wp:align>center</wp:align>
              </wp:positionH>
              <wp:positionV relativeFrom="paragraph">
                <wp:posOffset>9526905</wp:posOffset>
              </wp:positionV>
              <wp:extent cx="6120130" cy="36195"/>
              <wp:effectExtent l="6985" t="5715" r="6985" b="5715"/>
              <wp:wrapNone/>
              <wp:docPr id="9"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0130" cy="36195"/>
                        <a:chOff x="1134" y="15696"/>
                        <a:chExt cx="9638" cy="84"/>
                      </a:xfrm>
                    </wpg:grpSpPr>
                    <wps:wsp>
                      <wps:cNvPr id="1" name="AutoShape 19"/>
                      <wps:cNvCnPr>
                        <a:cxnSpLocks noChangeShapeType="1"/>
                      </wps:cNvCnPr>
                      <wps:spPr bwMode="auto">
                        <a:xfrm>
                          <a:off x="1134" y="15780"/>
                          <a:ext cx="963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 name="AutoShape 20"/>
                      <wps:cNvCnPr>
                        <a:cxnSpLocks noChangeShapeType="1"/>
                      </wps:cNvCnPr>
                      <wps:spPr bwMode="auto">
                        <a:xfrm>
                          <a:off x="1134" y="15696"/>
                          <a:ext cx="963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4FE06B5" id="Group 18" o:spid="_x0000_s1026" style="position:absolute;margin-left:0;margin-top:750.15pt;width:481.9pt;height:2.85pt;z-index:251655168;mso-position-horizontal:center;mso-position-horizontal-relative:margin" coordorigin="1134,15696" coordsize="963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">
              <v:shapetype id="_x0000_t32" coordsize="21600,21600" o:spt="32" o:oned="t" path="m,l21600,21600e" filled="f">
                <v:path arrowok="t" fillok="f" o:connecttype="none"/>
                <o:lock v:ext="edit" shapetype="t"/>
              </v:shapetype>
              <v:shape id="AutoShape 19" o:spid="_x0000_s1027" type="#_x0000_t32" style="position:absolute;left:1134;top:15780;width:963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cJc8MAAADaAAAADwAAAGRycy9kb3ducmV2LnhtbESPQWsCMRSE74X+h/AKvRTNKlTKapS1&#10;INSCB7Xen5vnJrh5WTdRt//eCILHYWa+YSazztXiQm2wnhUM+hkI4tJry5WCv+2i9wUiRGSNtWdS&#10;8E8BZtPXlwnm2l95TZdNrESCcMhRgYmxyaUMpSGHoe8b4uQdfOswJtlWUrd4TXBXy2GWjaRDy2nB&#10;YEPfhsrj5uwUrJaDebE3dvm7PtnV56Koz9XHTqn3t64Yg4jUxWf40f7RCoZwv5JugJz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YXCXPDAAAA2gAAAA8AAAAAAAAAAAAA&#10;AAAAoQIAAGRycy9kb3ducmV2LnhtbFBLBQYAAAAABAAEAPkAAACRAwAAAAA=&#10;"/>
              <v:shape id="AutoShape 20" o:spid="_x0000_s1028" type="#_x0000_t32" style="position:absolute;left:1134;top:15696;width:963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I0nMQAAADaAAAADwAAAGRycy9kb3ducmV2LnhtbESPT2sCMRTE74V+h/AEL0WzShX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sjScxAAAANoAAAAPAAAAAAAAAAAA&#10;AAAAAKECAABkcnMvZG93bnJldi54bWxQSwUGAAAAAAQABAD5AAAAkgMAAAAA&#10;"/>
              <w10:wrap anchorx="margin"/>
            </v:group>
          </w:pict>
        </mc:Fallback>
      </mc:AlternateContent>
    </w:r>
    <w:r w:rsidRPr="00727B39">
      <w:rPr>
        <w:rFonts w:asciiTheme="minorHAnsi" w:hAnsiTheme="minorHAnsi" w:cstheme="minorHAnsi"/>
        <w:szCs w:val="24"/>
      </w:rPr>
      <w:t>APPLICATION NOTES</w:t>
    </w:r>
    <w:r w:rsidRPr="00727B39">
      <w:rPr>
        <w:rFonts w:asciiTheme="minorHAnsi" w:hAnsiTheme="minorHAnsi" w:cstheme="minorHAnsi"/>
        <w:color w:val="808080" w:themeColor="background1" w:themeShade="80"/>
        <w:szCs w:val="24"/>
      </w:rPr>
      <w:ptab w:relativeTo="margin" w:alignment="center" w:leader="none"/>
    </w:r>
    <w:r w:rsidRPr="00727B39">
      <w:rPr>
        <w:rFonts w:asciiTheme="minorHAnsi" w:hAnsiTheme="minorHAnsi" w:cstheme="minorHAnsi"/>
        <w:color w:val="808080" w:themeColor="background1" w:themeShade="80"/>
        <w:szCs w:val="24"/>
      </w:rPr>
      <w:ptab w:relativeTo="margin" w:alignment="right" w:leader="none"/>
    </w:r>
    <w:r w:rsidRPr="001F6B8D">
      <w:rPr>
        <w:rFonts w:asciiTheme="minorHAnsi" w:hAnsiTheme="minorHAnsi" w:cstheme="minorHAnsi"/>
        <w:color w:val="000000" w:themeColor="text1"/>
        <w:szCs w:val="24"/>
      </w:rPr>
      <w:t>4D-AN-00</w:t>
    </w:r>
    <w:r>
      <w:rPr>
        <w:rFonts w:asciiTheme="minorHAnsi" w:hAnsiTheme="minorHAnsi" w:cstheme="minorHAnsi"/>
        <w:color w:val="000000" w:themeColor="text1"/>
        <w:szCs w:val="24"/>
      </w:rPr>
      <w:t>255</w:t>
    </w:r>
  </w:p>
  <w:p w14:paraId="7BA14F71" w14:textId="77777777" w:rsidR="00421727" w:rsidRPr="00BB63E5" w:rsidRDefault="00421727" w:rsidP="006C0FFC">
    <w:pPr>
      <w:pStyle w:val="Header"/>
      <w:rPr>
        <w:rFonts w:ascii="Sony Sketch EF" w:hAnsi="Sony Sketch EF" w:cs="Sony Sketch EF"/>
        <w:color w:val="808080" w:themeColor="background1" w:themeShade="80"/>
        <w:szCs w:val="24"/>
      </w:rPr>
    </w:pPr>
    <w:r>
      <w:rPr>
        <w:rFonts w:ascii="Sony Sketch EF" w:hAnsi="Sony Sketch EF" w:cs="Sony Sketch EF"/>
        <w:noProof/>
        <w:color w:val="808080" w:themeColor="background1" w:themeShade="80"/>
        <w:szCs w:val="24"/>
        <w:lang w:val="en-PH" w:eastAsia="en-PH"/>
      </w:rPr>
      <mc:AlternateContent>
        <mc:Choice Requires="wps">
          <w:drawing>
            <wp:anchor distT="0" distB="0" distL="114300" distR="114300" simplePos="0" relativeHeight="251657216" behindDoc="0" locked="0" layoutInCell="1" allowOverlap="1" wp14:anchorId="7BA14F7A" wp14:editId="7BA14F7B">
              <wp:simplePos x="0" y="0"/>
              <wp:positionH relativeFrom="column">
                <wp:posOffset>6350</wp:posOffset>
              </wp:positionH>
              <wp:positionV relativeFrom="paragraph">
                <wp:posOffset>25400</wp:posOffset>
              </wp:positionV>
              <wp:extent cx="9791700" cy="0"/>
              <wp:effectExtent l="15875" t="17780" r="12700" b="10795"/>
              <wp:wrapNone/>
              <wp:docPr id="8"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79170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0D5C1D" id="AutoShape 24" o:spid="_x0000_s1026" type="#_x0000_t32" style="position:absolute;margin-left:.5pt;margin-top:2pt;width:771pt;height: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" strokeweight="1.5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449.75pt;height:281.45pt;visibility:visible" o:bullet="t">
        <v:imagedata r:id="rId1" o:title=""/>
      </v:shape>
    </w:pict>
  </w:numPicBullet>
  <w:abstractNum w:abstractNumId="0" w15:restartNumberingAfterBreak="0">
    <w:nsid w:val="05A6736E"/>
    <w:multiLevelType w:val="hybridMultilevel"/>
    <w:tmpl w:val="442A4BEC"/>
    <w:lvl w:ilvl="0" w:tplc="34090001">
      <w:start w:val="1"/>
      <w:numFmt w:val="bullet"/>
      <w:lvlText w:val=""/>
      <w:lvlJc w:val="left"/>
      <w:pPr>
        <w:ind w:left="720" w:hanging="360"/>
      </w:pPr>
      <w:rPr>
        <w:rFonts w:ascii="Symbol" w:hAnsi="Symbol"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1" w15:restartNumberingAfterBreak="0">
    <w:nsid w:val="0EAB5DF9"/>
    <w:multiLevelType w:val="hybridMultilevel"/>
    <w:tmpl w:val="78745A3A"/>
    <w:lvl w:ilvl="0" w:tplc="39D28226">
      <w:numFmt w:val="bullet"/>
      <w:lvlText w:val=""/>
      <w:lvlJc w:val="left"/>
      <w:pPr>
        <w:ind w:left="720" w:hanging="360"/>
      </w:pPr>
      <w:rPr>
        <w:rFonts w:ascii="Symbol" w:eastAsiaTheme="minorEastAsia" w:hAnsi="Symbol" w:cstheme="minorBidi"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2" w15:restartNumberingAfterBreak="0">
    <w:nsid w:val="0F781897"/>
    <w:multiLevelType w:val="multilevel"/>
    <w:tmpl w:val="9B160C24"/>
    <w:lvl w:ilvl="0">
      <w:start w:val="1"/>
      <w:numFmt w:val="decimal"/>
      <w:suff w:val="space"/>
      <w:lvlText w:val="%1."/>
      <w:lvlJc w:val="left"/>
      <w:pPr>
        <w:ind w:left="360" w:hanging="360"/>
      </w:pPr>
      <w:rPr>
        <w:rFonts w:ascii="Calibri" w:hAnsi="Calibri" w:hint="default"/>
      </w:rPr>
    </w:lvl>
    <w:lvl w:ilvl="1">
      <w:start w:val="1"/>
      <w:numFmt w:val="decimal"/>
      <w:suff w:val="space"/>
      <w:lvlText w:val="%1.%2."/>
      <w:lvlJc w:val="left"/>
      <w:pPr>
        <w:ind w:left="0" w:firstLine="0"/>
      </w:pPr>
      <w:rPr>
        <w:rFonts w:ascii="Calibri" w:hAnsi="Calibri" w:hint="default"/>
      </w:rPr>
    </w:lvl>
    <w:lvl w:ilvl="2">
      <w:start w:val="1"/>
      <w:numFmt w:val="decimal"/>
      <w:suff w:val="space"/>
      <w:lvlText w:val="%1.%2.%3."/>
      <w:lvlJc w:val="left"/>
      <w:pPr>
        <w:ind w:left="0" w:firstLine="0"/>
      </w:pPr>
      <w:rPr>
        <w:rFonts w:ascii="Calibri" w:hAnsi="Calibri" w:hint="default"/>
      </w:rPr>
    </w:lvl>
    <w:lvl w:ilvl="3">
      <w:start w:val="1"/>
      <w:numFmt w:val="decimal"/>
      <w:suff w:val="space"/>
      <w:lvlText w:val="%1.%2.%3.%4."/>
      <w:lvlJc w:val="left"/>
      <w:pPr>
        <w:ind w:left="3150" w:firstLine="0"/>
      </w:pPr>
      <w:rPr>
        <w:rFonts w:ascii="Calibri" w:hAnsi="Calibri"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suff w:val="space"/>
      <w:lvlText w:val="Note:"/>
      <w:lvlJc w:val="left"/>
      <w:pPr>
        <w:ind w:left="810" w:firstLine="0"/>
      </w:pPr>
      <w:rPr>
        <w:rFonts w:hint="default"/>
        <w:b/>
        <w:i w:val="0"/>
      </w:rPr>
    </w:lvl>
  </w:abstractNum>
  <w:abstractNum w:abstractNumId="3" w15:restartNumberingAfterBreak="0">
    <w:nsid w:val="10332370"/>
    <w:multiLevelType w:val="hybridMultilevel"/>
    <w:tmpl w:val="3B800764"/>
    <w:lvl w:ilvl="0" w:tplc="DD4C5C1C">
      <w:numFmt w:val="bullet"/>
      <w:lvlText w:val=""/>
      <w:lvlJc w:val="left"/>
      <w:pPr>
        <w:ind w:left="720" w:hanging="360"/>
      </w:pPr>
      <w:rPr>
        <w:rFonts w:ascii="Symbol" w:eastAsiaTheme="minorEastAsia" w:hAnsi="Symbol" w:cstheme="minorBidi"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4" w15:restartNumberingAfterBreak="0">
    <w:nsid w:val="126D1C55"/>
    <w:multiLevelType w:val="hybridMultilevel"/>
    <w:tmpl w:val="4E80F55E"/>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5" w15:restartNumberingAfterBreak="0">
    <w:nsid w:val="1A530666"/>
    <w:multiLevelType w:val="hybridMultilevel"/>
    <w:tmpl w:val="6E0E71F6"/>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15:restartNumberingAfterBreak="0">
    <w:nsid w:val="1E8D456C"/>
    <w:multiLevelType w:val="hybridMultilevel"/>
    <w:tmpl w:val="0DD64E6A"/>
    <w:lvl w:ilvl="0" w:tplc="3409000F">
      <w:start w:val="1"/>
      <w:numFmt w:val="decimal"/>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7" w15:restartNumberingAfterBreak="0">
    <w:nsid w:val="217072E5"/>
    <w:multiLevelType w:val="hybridMultilevel"/>
    <w:tmpl w:val="239225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61372D8"/>
    <w:multiLevelType w:val="hybridMultilevel"/>
    <w:tmpl w:val="3F54F0C8"/>
    <w:lvl w:ilvl="0" w:tplc="34090001">
      <w:start w:val="1"/>
      <w:numFmt w:val="bullet"/>
      <w:lvlText w:val=""/>
      <w:lvlJc w:val="left"/>
      <w:pPr>
        <w:ind w:left="360" w:hanging="360"/>
      </w:pPr>
      <w:rPr>
        <w:rFonts w:ascii="Symbol" w:hAnsi="Symbol" w:hint="default"/>
      </w:rPr>
    </w:lvl>
    <w:lvl w:ilvl="1" w:tplc="34090003" w:tentative="1">
      <w:start w:val="1"/>
      <w:numFmt w:val="bullet"/>
      <w:lvlText w:val="o"/>
      <w:lvlJc w:val="left"/>
      <w:pPr>
        <w:ind w:left="1080" w:hanging="360"/>
      </w:pPr>
      <w:rPr>
        <w:rFonts w:ascii="Courier New" w:hAnsi="Courier New" w:cs="Courier New" w:hint="default"/>
      </w:rPr>
    </w:lvl>
    <w:lvl w:ilvl="2" w:tplc="34090005" w:tentative="1">
      <w:start w:val="1"/>
      <w:numFmt w:val="bullet"/>
      <w:lvlText w:val=""/>
      <w:lvlJc w:val="left"/>
      <w:pPr>
        <w:ind w:left="1800" w:hanging="360"/>
      </w:pPr>
      <w:rPr>
        <w:rFonts w:ascii="Wingdings" w:hAnsi="Wingdings" w:hint="default"/>
      </w:rPr>
    </w:lvl>
    <w:lvl w:ilvl="3" w:tplc="34090001" w:tentative="1">
      <w:start w:val="1"/>
      <w:numFmt w:val="bullet"/>
      <w:lvlText w:val=""/>
      <w:lvlJc w:val="left"/>
      <w:pPr>
        <w:ind w:left="2520" w:hanging="360"/>
      </w:pPr>
      <w:rPr>
        <w:rFonts w:ascii="Symbol" w:hAnsi="Symbol" w:hint="default"/>
      </w:rPr>
    </w:lvl>
    <w:lvl w:ilvl="4" w:tplc="34090003" w:tentative="1">
      <w:start w:val="1"/>
      <w:numFmt w:val="bullet"/>
      <w:lvlText w:val="o"/>
      <w:lvlJc w:val="left"/>
      <w:pPr>
        <w:ind w:left="3240" w:hanging="360"/>
      </w:pPr>
      <w:rPr>
        <w:rFonts w:ascii="Courier New" w:hAnsi="Courier New" w:cs="Courier New" w:hint="default"/>
      </w:rPr>
    </w:lvl>
    <w:lvl w:ilvl="5" w:tplc="34090005" w:tentative="1">
      <w:start w:val="1"/>
      <w:numFmt w:val="bullet"/>
      <w:lvlText w:val=""/>
      <w:lvlJc w:val="left"/>
      <w:pPr>
        <w:ind w:left="3960" w:hanging="360"/>
      </w:pPr>
      <w:rPr>
        <w:rFonts w:ascii="Wingdings" w:hAnsi="Wingdings" w:hint="default"/>
      </w:rPr>
    </w:lvl>
    <w:lvl w:ilvl="6" w:tplc="34090001" w:tentative="1">
      <w:start w:val="1"/>
      <w:numFmt w:val="bullet"/>
      <w:lvlText w:val=""/>
      <w:lvlJc w:val="left"/>
      <w:pPr>
        <w:ind w:left="4680" w:hanging="360"/>
      </w:pPr>
      <w:rPr>
        <w:rFonts w:ascii="Symbol" w:hAnsi="Symbol" w:hint="default"/>
      </w:rPr>
    </w:lvl>
    <w:lvl w:ilvl="7" w:tplc="34090003" w:tentative="1">
      <w:start w:val="1"/>
      <w:numFmt w:val="bullet"/>
      <w:lvlText w:val="o"/>
      <w:lvlJc w:val="left"/>
      <w:pPr>
        <w:ind w:left="5400" w:hanging="360"/>
      </w:pPr>
      <w:rPr>
        <w:rFonts w:ascii="Courier New" w:hAnsi="Courier New" w:cs="Courier New" w:hint="default"/>
      </w:rPr>
    </w:lvl>
    <w:lvl w:ilvl="8" w:tplc="34090005" w:tentative="1">
      <w:start w:val="1"/>
      <w:numFmt w:val="bullet"/>
      <w:lvlText w:val=""/>
      <w:lvlJc w:val="left"/>
      <w:pPr>
        <w:ind w:left="6120" w:hanging="360"/>
      </w:pPr>
      <w:rPr>
        <w:rFonts w:ascii="Wingdings" w:hAnsi="Wingdings" w:hint="default"/>
      </w:rPr>
    </w:lvl>
  </w:abstractNum>
  <w:abstractNum w:abstractNumId="9" w15:restartNumberingAfterBreak="0">
    <w:nsid w:val="31595233"/>
    <w:multiLevelType w:val="hybridMultilevel"/>
    <w:tmpl w:val="78BADBFA"/>
    <w:lvl w:ilvl="0" w:tplc="9C12C6A6">
      <w:numFmt w:val="bullet"/>
      <w:lvlText w:val="•"/>
      <w:lvlJc w:val="left"/>
      <w:pPr>
        <w:ind w:left="1080" w:hanging="72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B5B5220"/>
    <w:multiLevelType w:val="hybridMultilevel"/>
    <w:tmpl w:val="A4E43336"/>
    <w:lvl w:ilvl="0" w:tplc="34090001">
      <w:start w:val="1"/>
      <w:numFmt w:val="bullet"/>
      <w:lvlText w:val=""/>
      <w:lvlJc w:val="left"/>
      <w:pPr>
        <w:ind w:left="1080" w:hanging="360"/>
      </w:pPr>
      <w:rPr>
        <w:rFonts w:ascii="Symbol" w:hAnsi="Symbol" w:hint="default"/>
      </w:rPr>
    </w:lvl>
    <w:lvl w:ilvl="1" w:tplc="34090003" w:tentative="1">
      <w:start w:val="1"/>
      <w:numFmt w:val="bullet"/>
      <w:lvlText w:val="o"/>
      <w:lvlJc w:val="left"/>
      <w:pPr>
        <w:ind w:left="1800" w:hanging="360"/>
      </w:pPr>
      <w:rPr>
        <w:rFonts w:ascii="Courier New" w:hAnsi="Courier New" w:cs="Courier New" w:hint="default"/>
      </w:rPr>
    </w:lvl>
    <w:lvl w:ilvl="2" w:tplc="34090005" w:tentative="1">
      <w:start w:val="1"/>
      <w:numFmt w:val="bullet"/>
      <w:lvlText w:val=""/>
      <w:lvlJc w:val="left"/>
      <w:pPr>
        <w:ind w:left="2520" w:hanging="360"/>
      </w:pPr>
      <w:rPr>
        <w:rFonts w:ascii="Wingdings" w:hAnsi="Wingdings" w:hint="default"/>
      </w:rPr>
    </w:lvl>
    <w:lvl w:ilvl="3" w:tplc="34090001" w:tentative="1">
      <w:start w:val="1"/>
      <w:numFmt w:val="bullet"/>
      <w:lvlText w:val=""/>
      <w:lvlJc w:val="left"/>
      <w:pPr>
        <w:ind w:left="3240" w:hanging="360"/>
      </w:pPr>
      <w:rPr>
        <w:rFonts w:ascii="Symbol" w:hAnsi="Symbol" w:hint="default"/>
      </w:rPr>
    </w:lvl>
    <w:lvl w:ilvl="4" w:tplc="34090003" w:tentative="1">
      <w:start w:val="1"/>
      <w:numFmt w:val="bullet"/>
      <w:lvlText w:val="o"/>
      <w:lvlJc w:val="left"/>
      <w:pPr>
        <w:ind w:left="3960" w:hanging="360"/>
      </w:pPr>
      <w:rPr>
        <w:rFonts w:ascii="Courier New" w:hAnsi="Courier New" w:cs="Courier New" w:hint="default"/>
      </w:rPr>
    </w:lvl>
    <w:lvl w:ilvl="5" w:tplc="34090005" w:tentative="1">
      <w:start w:val="1"/>
      <w:numFmt w:val="bullet"/>
      <w:lvlText w:val=""/>
      <w:lvlJc w:val="left"/>
      <w:pPr>
        <w:ind w:left="4680" w:hanging="360"/>
      </w:pPr>
      <w:rPr>
        <w:rFonts w:ascii="Wingdings" w:hAnsi="Wingdings" w:hint="default"/>
      </w:rPr>
    </w:lvl>
    <w:lvl w:ilvl="6" w:tplc="34090001" w:tentative="1">
      <w:start w:val="1"/>
      <w:numFmt w:val="bullet"/>
      <w:lvlText w:val=""/>
      <w:lvlJc w:val="left"/>
      <w:pPr>
        <w:ind w:left="5400" w:hanging="360"/>
      </w:pPr>
      <w:rPr>
        <w:rFonts w:ascii="Symbol" w:hAnsi="Symbol" w:hint="default"/>
      </w:rPr>
    </w:lvl>
    <w:lvl w:ilvl="7" w:tplc="34090003" w:tentative="1">
      <w:start w:val="1"/>
      <w:numFmt w:val="bullet"/>
      <w:lvlText w:val="o"/>
      <w:lvlJc w:val="left"/>
      <w:pPr>
        <w:ind w:left="6120" w:hanging="360"/>
      </w:pPr>
      <w:rPr>
        <w:rFonts w:ascii="Courier New" w:hAnsi="Courier New" w:cs="Courier New" w:hint="default"/>
      </w:rPr>
    </w:lvl>
    <w:lvl w:ilvl="8" w:tplc="34090005" w:tentative="1">
      <w:start w:val="1"/>
      <w:numFmt w:val="bullet"/>
      <w:lvlText w:val=""/>
      <w:lvlJc w:val="left"/>
      <w:pPr>
        <w:ind w:left="6840" w:hanging="360"/>
      </w:pPr>
      <w:rPr>
        <w:rFonts w:ascii="Wingdings" w:hAnsi="Wingdings" w:hint="default"/>
      </w:rPr>
    </w:lvl>
  </w:abstractNum>
  <w:abstractNum w:abstractNumId="11" w15:restartNumberingAfterBreak="0">
    <w:nsid w:val="3E587139"/>
    <w:multiLevelType w:val="hybridMultilevel"/>
    <w:tmpl w:val="CC5ECD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34323DA"/>
    <w:multiLevelType w:val="hybridMultilevel"/>
    <w:tmpl w:val="18666BBC"/>
    <w:lvl w:ilvl="0" w:tplc="34090001">
      <w:start w:val="1"/>
      <w:numFmt w:val="bullet"/>
      <w:lvlText w:val=""/>
      <w:lvlJc w:val="left"/>
      <w:pPr>
        <w:ind w:left="720" w:hanging="360"/>
      </w:pPr>
      <w:rPr>
        <w:rFonts w:ascii="Symbol" w:hAnsi="Symbol"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13" w15:restartNumberingAfterBreak="0">
    <w:nsid w:val="43612D6D"/>
    <w:multiLevelType w:val="hybridMultilevel"/>
    <w:tmpl w:val="C54ECA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7931DB7"/>
    <w:multiLevelType w:val="multilevel"/>
    <w:tmpl w:val="B3741F1A"/>
    <w:styleLink w:val="Headings"/>
    <w:lvl w:ilvl="0">
      <w:start w:val="1"/>
      <w:numFmt w:val="decimal"/>
      <w:suff w:val="space"/>
      <w:lvlText w:val="%1."/>
      <w:lvlJc w:val="left"/>
      <w:pPr>
        <w:ind w:left="0" w:firstLine="0"/>
      </w:pPr>
    </w:lvl>
    <w:lvl w:ilvl="1">
      <w:start w:val="1"/>
      <w:numFmt w:val="decimal"/>
      <w:suff w:val="space"/>
      <w:lvlText w:val="%1.%2."/>
      <w:lvlJc w:val="left"/>
      <w:pPr>
        <w:ind w:left="0" w:firstLine="0"/>
      </w:pPr>
    </w:lvl>
    <w:lvl w:ilvl="2">
      <w:start w:val="1"/>
      <w:numFmt w:val="decimal"/>
      <w:suff w:val="space"/>
      <w:lvlText w:val="%1.%2.%3."/>
      <w:lvlJc w:val="left"/>
      <w:pPr>
        <w:ind w:left="0" w:firstLine="0"/>
      </w:pPr>
    </w:lvl>
    <w:lvl w:ilvl="3">
      <w:start w:val="1"/>
      <w:numFmt w:val="none"/>
      <w:lvlText w:val=""/>
      <w:lvlJc w:val="left"/>
      <w:pPr>
        <w:ind w:left="567" w:hanging="567"/>
      </w:pPr>
    </w:lvl>
    <w:lvl w:ilvl="4">
      <w:start w:val="1"/>
      <w:numFmt w:val="none"/>
      <w:lvlText w:val=""/>
      <w:lvlJc w:val="left"/>
      <w:pPr>
        <w:ind w:left="567" w:hanging="567"/>
      </w:pPr>
    </w:lvl>
    <w:lvl w:ilvl="5">
      <w:start w:val="1"/>
      <w:numFmt w:val="none"/>
      <w:lvlText w:val=""/>
      <w:lvlJc w:val="right"/>
      <w:pPr>
        <w:ind w:left="567" w:hanging="567"/>
      </w:pPr>
    </w:lvl>
    <w:lvl w:ilvl="6">
      <w:start w:val="1"/>
      <w:numFmt w:val="none"/>
      <w:lvlText w:val=""/>
      <w:lvlJc w:val="left"/>
      <w:pPr>
        <w:ind w:left="567" w:hanging="567"/>
      </w:pPr>
    </w:lvl>
    <w:lvl w:ilvl="7">
      <w:start w:val="1"/>
      <w:numFmt w:val="none"/>
      <w:lvlText w:val=""/>
      <w:lvlJc w:val="left"/>
      <w:pPr>
        <w:ind w:left="567" w:hanging="567"/>
      </w:pPr>
    </w:lvl>
    <w:lvl w:ilvl="8">
      <w:start w:val="1"/>
      <w:numFmt w:val="none"/>
      <w:lvlText w:val=""/>
      <w:lvlJc w:val="right"/>
      <w:pPr>
        <w:ind w:left="567" w:hanging="567"/>
      </w:pPr>
    </w:lvl>
  </w:abstractNum>
  <w:abstractNum w:abstractNumId="15" w15:restartNumberingAfterBreak="0">
    <w:nsid w:val="47A26562"/>
    <w:multiLevelType w:val="hybridMultilevel"/>
    <w:tmpl w:val="438CB6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85E0F9D"/>
    <w:multiLevelType w:val="hybridMultilevel"/>
    <w:tmpl w:val="1C262292"/>
    <w:lvl w:ilvl="0" w:tplc="34090001">
      <w:start w:val="1"/>
      <w:numFmt w:val="bullet"/>
      <w:lvlText w:val=""/>
      <w:lvlJc w:val="left"/>
      <w:pPr>
        <w:ind w:left="2160" w:hanging="360"/>
      </w:pPr>
      <w:rPr>
        <w:rFonts w:ascii="Symbol" w:hAnsi="Symbol" w:hint="default"/>
      </w:rPr>
    </w:lvl>
    <w:lvl w:ilvl="1" w:tplc="34090003" w:tentative="1">
      <w:start w:val="1"/>
      <w:numFmt w:val="bullet"/>
      <w:lvlText w:val="o"/>
      <w:lvlJc w:val="left"/>
      <w:pPr>
        <w:ind w:left="2880" w:hanging="360"/>
      </w:pPr>
      <w:rPr>
        <w:rFonts w:ascii="Courier New" w:hAnsi="Courier New" w:cs="Courier New" w:hint="default"/>
      </w:rPr>
    </w:lvl>
    <w:lvl w:ilvl="2" w:tplc="34090005" w:tentative="1">
      <w:start w:val="1"/>
      <w:numFmt w:val="bullet"/>
      <w:lvlText w:val=""/>
      <w:lvlJc w:val="left"/>
      <w:pPr>
        <w:ind w:left="3600" w:hanging="360"/>
      </w:pPr>
      <w:rPr>
        <w:rFonts w:ascii="Wingdings" w:hAnsi="Wingdings" w:hint="default"/>
      </w:rPr>
    </w:lvl>
    <w:lvl w:ilvl="3" w:tplc="34090001" w:tentative="1">
      <w:start w:val="1"/>
      <w:numFmt w:val="bullet"/>
      <w:lvlText w:val=""/>
      <w:lvlJc w:val="left"/>
      <w:pPr>
        <w:ind w:left="4320" w:hanging="360"/>
      </w:pPr>
      <w:rPr>
        <w:rFonts w:ascii="Symbol" w:hAnsi="Symbol" w:hint="default"/>
      </w:rPr>
    </w:lvl>
    <w:lvl w:ilvl="4" w:tplc="34090003" w:tentative="1">
      <w:start w:val="1"/>
      <w:numFmt w:val="bullet"/>
      <w:lvlText w:val="o"/>
      <w:lvlJc w:val="left"/>
      <w:pPr>
        <w:ind w:left="5040" w:hanging="360"/>
      </w:pPr>
      <w:rPr>
        <w:rFonts w:ascii="Courier New" w:hAnsi="Courier New" w:cs="Courier New" w:hint="default"/>
      </w:rPr>
    </w:lvl>
    <w:lvl w:ilvl="5" w:tplc="34090005" w:tentative="1">
      <w:start w:val="1"/>
      <w:numFmt w:val="bullet"/>
      <w:lvlText w:val=""/>
      <w:lvlJc w:val="left"/>
      <w:pPr>
        <w:ind w:left="5760" w:hanging="360"/>
      </w:pPr>
      <w:rPr>
        <w:rFonts w:ascii="Wingdings" w:hAnsi="Wingdings" w:hint="default"/>
      </w:rPr>
    </w:lvl>
    <w:lvl w:ilvl="6" w:tplc="34090001" w:tentative="1">
      <w:start w:val="1"/>
      <w:numFmt w:val="bullet"/>
      <w:lvlText w:val=""/>
      <w:lvlJc w:val="left"/>
      <w:pPr>
        <w:ind w:left="6480" w:hanging="360"/>
      </w:pPr>
      <w:rPr>
        <w:rFonts w:ascii="Symbol" w:hAnsi="Symbol" w:hint="default"/>
      </w:rPr>
    </w:lvl>
    <w:lvl w:ilvl="7" w:tplc="34090003" w:tentative="1">
      <w:start w:val="1"/>
      <w:numFmt w:val="bullet"/>
      <w:lvlText w:val="o"/>
      <w:lvlJc w:val="left"/>
      <w:pPr>
        <w:ind w:left="7200" w:hanging="360"/>
      </w:pPr>
      <w:rPr>
        <w:rFonts w:ascii="Courier New" w:hAnsi="Courier New" w:cs="Courier New" w:hint="default"/>
      </w:rPr>
    </w:lvl>
    <w:lvl w:ilvl="8" w:tplc="34090005" w:tentative="1">
      <w:start w:val="1"/>
      <w:numFmt w:val="bullet"/>
      <w:lvlText w:val=""/>
      <w:lvlJc w:val="left"/>
      <w:pPr>
        <w:ind w:left="7920" w:hanging="360"/>
      </w:pPr>
      <w:rPr>
        <w:rFonts w:ascii="Wingdings" w:hAnsi="Wingdings" w:hint="default"/>
      </w:rPr>
    </w:lvl>
  </w:abstractNum>
  <w:abstractNum w:abstractNumId="17" w15:restartNumberingAfterBreak="0">
    <w:nsid w:val="490D459B"/>
    <w:multiLevelType w:val="hybridMultilevel"/>
    <w:tmpl w:val="89445B2C"/>
    <w:lvl w:ilvl="0" w:tplc="34090001">
      <w:start w:val="1"/>
      <w:numFmt w:val="bullet"/>
      <w:lvlText w:val=""/>
      <w:lvlJc w:val="left"/>
      <w:pPr>
        <w:ind w:left="720" w:hanging="360"/>
      </w:pPr>
      <w:rPr>
        <w:rFonts w:ascii="Symbol" w:hAnsi="Symbol"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18" w15:restartNumberingAfterBreak="0">
    <w:nsid w:val="51C77EFE"/>
    <w:multiLevelType w:val="hybridMultilevel"/>
    <w:tmpl w:val="92403EE6"/>
    <w:lvl w:ilvl="0" w:tplc="7AFCA536">
      <w:numFmt w:val="bullet"/>
      <w:lvlText w:val="-"/>
      <w:lvlJc w:val="left"/>
      <w:pPr>
        <w:ind w:left="720" w:hanging="360"/>
      </w:pPr>
      <w:rPr>
        <w:rFonts w:ascii="Calibri" w:eastAsiaTheme="minorEastAsia" w:hAnsi="Calibri" w:cs="Calibri" w:hint="default"/>
      </w:rPr>
    </w:lvl>
    <w:lvl w:ilvl="1" w:tplc="34090003">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19" w15:restartNumberingAfterBreak="0">
    <w:nsid w:val="570C25D0"/>
    <w:multiLevelType w:val="hybridMultilevel"/>
    <w:tmpl w:val="A210C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A5D400A"/>
    <w:multiLevelType w:val="hybridMultilevel"/>
    <w:tmpl w:val="1E38C610"/>
    <w:lvl w:ilvl="0" w:tplc="34090001">
      <w:start w:val="1"/>
      <w:numFmt w:val="bullet"/>
      <w:lvlText w:val=""/>
      <w:lvlJc w:val="left"/>
      <w:pPr>
        <w:ind w:left="720" w:hanging="360"/>
      </w:pPr>
      <w:rPr>
        <w:rFonts w:ascii="Symbol" w:hAnsi="Symbol"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21" w15:restartNumberingAfterBreak="0">
    <w:nsid w:val="6CF839AA"/>
    <w:multiLevelType w:val="hybridMultilevel"/>
    <w:tmpl w:val="9B28BA1A"/>
    <w:lvl w:ilvl="0" w:tplc="7A324FC4">
      <w:numFmt w:val="bullet"/>
      <w:lvlText w:val=""/>
      <w:lvlJc w:val="left"/>
      <w:pPr>
        <w:ind w:left="720" w:hanging="360"/>
      </w:pPr>
      <w:rPr>
        <w:rFonts w:ascii="Symbol" w:eastAsiaTheme="minorEastAsia" w:hAnsi="Symbol" w:cstheme="minorBidi"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22" w15:restartNumberingAfterBreak="0">
    <w:nsid w:val="6E5C0250"/>
    <w:multiLevelType w:val="multilevel"/>
    <w:tmpl w:val="B9CE89C6"/>
    <w:lvl w:ilvl="0">
      <w:start w:val="1"/>
      <w:numFmt w:val="none"/>
      <w:pStyle w:val="4DNote"/>
      <w:lvlText w:val="Note:"/>
      <w:lvlJc w:val="left"/>
      <w:pPr>
        <w:ind w:left="0" w:firstLine="0"/>
      </w:pPr>
      <w:rPr>
        <w:rFonts w:asciiTheme="minorHAnsi" w:hAnsiTheme="minorHAnsi" w:hint="default"/>
        <w:b/>
        <w:i w:val="0"/>
        <w:sz w:val="24"/>
      </w:rPr>
    </w:lvl>
    <w:lvl w:ilvl="1">
      <w:start w:val="1"/>
      <w:numFmt w:val="lowerLetter"/>
      <w:lvlText w:val="%2)"/>
      <w:lvlJc w:val="left"/>
      <w:pPr>
        <w:ind w:left="284" w:firstLine="0"/>
      </w:pPr>
      <w:rPr>
        <w:rFonts w:hint="default"/>
      </w:rPr>
    </w:lvl>
    <w:lvl w:ilvl="2">
      <w:start w:val="1"/>
      <w:numFmt w:val="lowerRoman"/>
      <w:lvlText w:val="%3)"/>
      <w:lvlJc w:val="left"/>
      <w:pPr>
        <w:ind w:left="568" w:firstLine="0"/>
      </w:pPr>
      <w:rPr>
        <w:rFonts w:hint="default"/>
      </w:rPr>
    </w:lvl>
    <w:lvl w:ilvl="3">
      <w:start w:val="1"/>
      <w:numFmt w:val="decimal"/>
      <w:lvlText w:val="(%4)"/>
      <w:lvlJc w:val="left"/>
      <w:pPr>
        <w:ind w:left="852" w:firstLine="0"/>
      </w:pPr>
      <w:rPr>
        <w:rFonts w:hint="default"/>
      </w:rPr>
    </w:lvl>
    <w:lvl w:ilvl="4">
      <w:start w:val="1"/>
      <w:numFmt w:val="lowerLetter"/>
      <w:lvlText w:val="(%5)"/>
      <w:lvlJc w:val="left"/>
      <w:pPr>
        <w:ind w:left="1136" w:firstLine="0"/>
      </w:pPr>
      <w:rPr>
        <w:rFonts w:hint="default"/>
      </w:rPr>
    </w:lvl>
    <w:lvl w:ilvl="5">
      <w:start w:val="1"/>
      <w:numFmt w:val="lowerRoman"/>
      <w:lvlText w:val="(%6)"/>
      <w:lvlJc w:val="left"/>
      <w:pPr>
        <w:ind w:left="1420" w:firstLine="0"/>
      </w:pPr>
      <w:rPr>
        <w:rFonts w:hint="default"/>
      </w:rPr>
    </w:lvl>
    <w:lvl w:ilvl="6">
      <w:start w:val="1"/>
      <w:numFmt w:val="decimal"/>
      <w:lvlText w:val="%7."/>
      <w:lvlJc w:val="left"/>
      <w:pPr>
        <w:ind w:left="1704" w:firstLine="0"/>
      </w:pPr>
      <w:rPr>
        <w:rFonts w:hint="default"/>
      </w:rPr>
    </w:lvl>
    <w:lvl w:ilvl="7">
      <w:start w:val="1"/>
      <w:numFmt w:val="lowerLetter"/>
      <w:lvlText w:val="%8."/>
      <w:lvlJc w:val="left"/>
      <w:pPr>
        <w:ind w:left="1988" w:firstLine="0"/>
      </w:pPr>
      <w:rPr>
        <w:rFonts w:hint="default"/>
      </w:rPr>
    </w:lvl>
    <w:lvl w:ilvl="8">
      <w:start w:val="1"/>
      <w:numFmt w:val="lowerRoman"/>
      <w:lvlText w:val="%9."/>
      <w:lvlJc w:val="left"/>
      <w:pPr>
        <w:ind w:left="2272" w:firstLine="0"/>
      </w:pPr>
      <w:rPr>
        <w:rFonts w:hint="default"/>
      </w:rPr>
    </w:lvl>
  </w:abstractNum>
  <w:abstractNum w:abstractNumId="23" w15:restartNumberingAfterBreak="0">
    <w:nsid w:val="75947338"/>
    <w:multiLevelType w:val="hybridMultilevel"/>
    <w:tmpl w:val="044425AA"/>
    <w:lvl w:ilvl="0" w:tplc="368C2640">
      <w:start w:val="1"/>
      <w:numFmt w:val="bullet"/>
      <w:lvlText w:val=""/>
      <w:lvlPicBulletId w:val="0"/>
      <w:lvlJc w:val="left"/>
      <w:pPr>
        <w:tabs>
          <w:tab w:val="num" w:pos="450"/>
        </w:tabs>
        <w:ind w:left="450" w:hanging="360"/>
      </w:pPr>
      <w:rPr>
        <w:rFonts w:ascii="Symbol" w:hAnsi="Symbol" w:hint="default"/>
      </w:rPr>
    </w:lvl>
    <w:lvl w:ilvl="1" w:tplc="C1CAEB22" w:tentative="1">
      <w:start w:val="1"/>
      <w:numFmt w:val="bullet"/>
      <w:lvlText w:val=""/>
      <w:lvlJc w:val="left"/>
      <w:pPr>
        <w:tabs>
          <w:tab w:val="num" w:pos="1080"/>
        </w:tabs>
        <w:ind w:left="1080" w:hanging="360"/>
      </w:pPr>
      <w:rPr>
        <w:rFonts w:ascii="Symbol" w:hAnsi="Symbol" w:hint="default"/>
      </w:rPr>
    </w:lvl>
    <w:lvl w:ilvl="2" w:tplc="3BE2BB26" w:tentative="1">
      <w:start w:val="1"/>
      <w:numFmt w:val="bullet"/>
      <w:lvlText w:val=""/>
      <w:lvlJc w:val="left"/>
      <w:pPr>
        <w:tabs>
          <w:tab w:val="num" w:pos="1800"/>
        </w:tabs>
        <w:ind w:left="1800" w:hanging="360"/>
      </w:pPr>
      <w:rPr>
        <w:rFonts w:ascii="Symbol" w:hAnsi="Symbol" w:hint="default"/>
      </w:rPr>
    </w:lvl>
    <w:lvl w:ilvl="3" w:tplc="48C04654" w:tentative="1">
      <w:start w:val="1"/>
      <w:numFmt w:val="bullet"/>
      <w:lvlText w:val=""/>
      <w:lvlJc w:val="left"/>
      <w:pPr>
        <w:tabs>
          <w:tab w:val="num" w:pos="2520"/>
        </w:tabs>
        <w:ind w:left="2520" w:hanging="360"/>
      </w:pPr>
      <w:rPr>
        <w:rFonts w:ascii="Symbol" w:hAnsi="Symbol" w:hint="default"/>
      </w:rPr>
    </w:lvl>
    <w:lvl w:ilvl="4" w:tplc="61A0B3A6" w:tentative="1">
      <w:start w:val="1"/>
      <w:numFmt w:val="bullet"/>
      <w:lvlText w:val=""/>
      <w:lvlJc w:val="left"/>
      <w:pPr>
        <w:tabs>
          <w:tab w:val="num" w:pos="3240"/>
        </w:tabs>
        <w:ind w:left="3240" w:hanging="360"/>
      </w:pPr>
      <w:rPr>
        <w:rFonts w:ascii="Symbol" w:hAnsi="Symbol" w:hint="default"/>
      </w:rPr>
    </w:lvl>
    <w:lvl w:ilvl="5" w:tplc="57A25F64" w:tentative="1">
      <w:start w:val="1"/>
      <w:numFmt w:val="bullet"/>
      <w:lvlText w:val=""/>
      <w:lvlJc w:val="left"/>
      <w:pPr>
        <w:tabs>
          <w:tab w:val="num" w:pos="3960"/>
        </w:tabs>
        <w:ind w:left="3960" w:hanging="360"/>
      </w:pPr>
      <w:rPr>
        <w:rFonts w:ascii="Symbol" w:hAnsi="Symbol" w:hint="default"/>
      </w:rPr>
    </w:lvl>
    <w:lvl w:ilvl="6" w:tplc="DEAC23C4" w:tentative="1">
      <w:start w:val="1"/>
      <w:numFmt w:val="bullet"/>
      <w:lvlText w:val=""/>
      <w:lvlJc w:val="left"/>
      <w:pPr>
        <w:tabs>
          <w:tab w:val="num" w:pos="4680"/>
        </w:tabs>
        <w:ind w:left="4680" w:hanging="360"/>
      </w:pPr>
      <w:rPr>
        <w:rFonts w:ascii="Symbol" w:hAnsi="Symbol" w:hint="default"/>
      </w:rPr>
    </w:lvl>
    <w:lvl w:ilvl="7" w:tplc="6384426A" w:tentative="1">
      <w:start w:val="1"/>
      <w:numFmt w:val="bullet"/>
      <w:lvlText w:val=""/>
      <w:lvlJc w:val="left"/>
      <w:pPr>
        <w:tabs>
          <w:tab w:val="num" w:pos="5400"/>
        </w:tabs>
        <w:ind w:left="5400" w:hanging="360"/>
      </w:pPr>
      <w:rPr>
        <w:rFonts w:ascii="Symbol" w:hAnsi="Symbol" w:hint="default"/>
      </w:rPr>
    </w:lvl>
    <w:lvl w:ilvl="8" w:tplc="47947ADC" w:tentative="1">
      <w:start w:val="1"/>
      <w:numFmt w:val="bullet"/>
      <w:lvlText w:val=""/>
      <w:lvlJc w:val="left"/>
      <w:pPr>
        <w:tabs>
          <w:tab w:val="num" w:pos="6120"/>
        </w:tabs>
        <w:ind w:left="6120" w:hanging="360"/>
      </w:pPr>
      <w:rPr>
        <w:rFonts w:ascii="Symbol" w:hAnsi="Symbol" w:hint="default"/>
      </w:rPr>
    </w:lvl>
  </w:abstractNum>
  <w:abstractNum w:abstractNumId="24" w15:restartNumberingAfterBreak="0">
    <w:nsid w:val="77124B0B"/>
    <w:multiLevelType w:val="multilevel"/>
    <w:tmpl w:val="3A0A05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5"/>
  </w:num>
  <w:num w:numId="3">
    <w:abstractNumId w:val="23"/>
  </w:num>
  <w:num w:numId="4">
    <w:abstractNumId w:val="6"/>
  </w:num>
  <w:num w:numId="5">
    <w:abstractNumId w:val="13"/>
  </w:num>
  <w:num w:numId="6">
    <w:abstractNumId w:val="7"/>
  </w:num>
  <w:num w:numId="7">
    <w:abstractNumId w:val="11"/>
  </w:num>
  <w:num w:numId="8">
    <w:abstractNumId w:val="19"/>
  </w:num>
  <w:num w:numId="9">
    <w:abstractNumId w:val="15"/>
  </w:num>
  <w:num w:numId="10">
    <w:abstractNumId w:val="9"/>
  </w:num>
  <w:num w:numId="11">
    <w:abstractNumId w:val="20"/>
  </w:num>
  <w:num w:numId="12">
    <w:abstractNumId w:val="24"/>
  </w:num>
  <w:num w:numId="13">
    <w:abstractNumId w:val="3"/>
  </w:num>
  <w:num w:numId="14">
    <w:abstractNumId w:val="21"/>
  </w:num>
  <w:num w:numId="15">
    <w:abstractNumId w:val="1"/>
  </w:num>
  <w:num w:numId="16">
    <w:abstractNumId w:val="2"/>
  </w:num>
  <w:num w:numId="17">
    <w:abstractNumId w:val="16"/>
  </w:num>
  <w:num w:numId="18">
    <w:abstractNumId w:val="14"/>
  </w:num>
  <w:num w:numId="19">
    <w:abstractNumId w:val="0"/>
  </w:num>
  <w:num w:numId="20">
    <w:abstractNumId w:val="8"/>
  </w:num>
  <w:num w:numId="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num>
  <w:num w:numId="23">
    <w:abstractNumId w:val="18"/>
  </w:num>
  <w:num w:numId="24">
    <w:abstractNumId w:val="10"/>
  </w:num>
  <w:num w:numId="25">
    <w:abstractNumId w:val="22"/>
  </w:num>
  <w:num w:numId="26">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dministrator">
    <w15:presenceInfo w15:providerId="None" w15:userId="Administ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isplayBackgroundShape/>
  <w:proofState w:spelling="clean" w:grammar="clean"/>
  <w:attachedTemplate r:id="rId1"/>
  <w:defaultTabStop w:val="720"/>
  <w:hyphenationZone w:val="425"/>
  <w:drawingGridHorizontalSpacing w:val="110"/>
  <w:displayHorizontalDrawingGridEvery w:val="2"/>
  <w:characterSpacingControl w:val="doNotCompress"/>
  <w:hdrShapeDefaults>
    <o:shapedefaults v:ext="edit" spidmax="2049">
      <o:colormru v:ext="edit" colors="#95b3d7"/>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4B3B"/>
    <w:rsid w:val="00000A24"/>
    <w:rsid w:val="00000F2A"/>
    <w:rsid w:val="00001E71"/>
    <w:rsid w:val="0000442E"/>
    <w:rsid w:val="00004F19"/>
    <w:rsid w:val="00006B6F"/>
    <w:rsid w:val="000074D4"/>
    <w:rsid w:val="0000770C"/>
    <w:rsid w:val="000079F5"/>
    <w:rsid w:val="00007E07"/>
    <w:rsid w:val="0001252E"/>
    <w:rsid w:val="00013927"/>
    <w:rsid w:val="00014078"/>
    <w:rsid w:val="00014E94"/>
    <w:rsid w:val="000157C4"/>
    <w:rsid w:val="00020F1A"/>
    <w:rsid w:val="00024CEE"/>
    <w:rsid w:val="00026975"/>
    <w:rsid w:val="0002767B"/>
    <w:rsid w:val="00033039"/>
    <w:rsid w:val="00033B6A"/>
    <w:rsid w:val="00033C2C"/>
    <w:rsid w:val="00033D34"/>
    <w:rsid w:val="00034FEF"/>
    <w:rsid w:val="00035F00"/>
    <w:rsid w:val="00037C67"/>
    <w:rsid w:val="00043530"/>
    <w:rsid w:val="00043C4C"/>
    <w:rsid w:val="000444AD"/>
    <w:rsid w:val="00046543"/>
    <w:rsid w:val="00047214"/>
    <w:rsid w:val="00047AD2"/>
    <w:rsid w:val="00047F43"/>
    <w:rsid w:val="000500F3"/>
    <w:rsid w:val="000512EC"/>
    <w:rsid w:val="00054457"/>
    <w:rsid w:val="00057ED6"/>
    <w:rsid w:val="00061015"/>
    <w:rsid w:val="000611A4"/>
    <w:rsid w:val="0006125A"/>
    <w:rsid w:val="00062025"/>
    <w:rsid w:val="00062810"/>
    <w:rsid w:val="00062E7B"/>
    <w:rsid w:val="00063B68"/>
    <w:rsid w:val="00064446"/>
    <w:rsid w:val="00065762"/>
    <w:rsid w:val="00066240"/>
    <w:rsid w:val="00067581"/>
    <w:rsid w:val="00070ED2"/>
    <w:rsid w:val="0007198E"/>
    <w:rsid w:val="0007281A"/>
    <w:rsid w:val="00072CA7"/>
    <w:rsid w:val="000734E9"/>
    <w:rsid w:val="000742AF"/>
    <w:rsid w:val="000761AF"/>
    <w:rsid w:val="00076296"/>
    <w:rsid w:val="00082809"/>
    <w:rsid w:val="000842FD"/>
    <w:rsid w:val="000856E2"/>
    <w:rsid w:val="000861CA"/>
    <w:rsid w:val="00087587"/>
    <w:rsid w:val="00092924"/>
    <w:rsid w:val="00093230"/>
    <w:rsid w:val="00093902"/>
    <w:rsid w:val="00093E98"/>
    <w:rsid w:val="0009502A"/>
    <w:rsid w:val="000952DC"/>
    <w:rsid w:val="00095353"/>
    <w:rsid w:val="000962AE"/>
    <w:rsid w:val="00096DA1"/>
    <w:rsid w:val="000A02B7"/>
    <w:rsid w:val="000A168C"/>
    <w:rsid w:val="000A18F7"/>
    <w:rsid w:val="000A1CF8"/>
    <w:rsid w:val="000A236F"/>
    <w:rsid w:val="000A2E2E"/>
    <w:rsid w:val="000A3DD2"/>
    <w:rsid w:val="000A4E40"/>
    <w:rsid w:val="000A60D3"/>
    <w:rsid w:val="000A65C3"/>
    <w:rsid w:val="000A6639"/>
    <w:rsid w:val="000A6DE1"/>
    <w:rsid w:val="000A7A24"/>
    <w:rsid w:val="000B146B"/>
    <w:rsid w:val="000B2550"/>
    <w:rsid w:val="000B25D7"/>
    <w:rsid w:val="000B2F84"/>
    <w:rsid w:val="000B3C29"/>
    <w:rsid w:val="000B4902"/>
    <w:rsid w:val="000B4F74"/>
    <w:rsid w:val="000B5080"/>
    <w:rsid w:val="000B587B"/>
    <w:rsid w:val="000B77DE"/>
    <w:rsid w:val="000C1AA5"/>
    <w:rsid w:val="000C4B7C"/>
    <w:rsid w:val="000C5121"/>
    <w:rsid w:val="000C5A32"/>
    <w:rsid w:val="000C5A45"/>
    <w:rsid w:val="000C65FE"/>
    <w:rsid w:val="000C6988"/>
    <w:rsid w:val="000C6E87"/>
    <w:rsid w:val="000D02E3"/>
    <w:rsid w:val="000D2453"/>
    <w:rsid w:val="000D592C"/>
    <w:rsid w:val="000D6567"/>
    <w:rsid w:val="000E0499"/>
    <w:rsid w:val="000E2225"/>
    <w:rsid w:val="000E2685"/>
    <w:rsid w:val="000E4056"/>
    <w:rsid w:val="000E42B8"/>
    <w:rsid w:val="000E4303"/>
    <w:rsid w:val="000E4967"/>
    <w:rsid w:val="000E5E76"/>
    <w:rsid w:val="000E6632"/>
    <w:rsid w:val="000F0925"/>
    <w:rsid w:val="000F24F7"/>
    <w:rsid w:val="000F3234"/>
    <w:rsid w:val="000F3AB9"/>
    <w:rsid w:val="000F4357"/>
    <w:rsid w:val="000F43B5"/>
    <w:rsid w:val="000F4A54"/>
    <w:rsid w:val="000F7716"/>
    <w:rsid w:val="00100970"/>
    <w:rsid w:val="001037F4"/>
    <w:rsid w:val="00104025"/>
    <w:rsid w:val="00104645"/>
    <w:rsid w:val="00104934"/>
    <w:rsid w:val="00104CFE"/>
    <w:rsid w:val="00105FDF"/>
    <w:rsid w:val="00112223"/>
    <w:rsid w:val="00113175"/>
    <w:rsid w:val="00113E7F"/>
    <w:rsid w:val="00113ED3"/>
    <w:rsid w:val="0011415C"/>
    <w:rsid w:val="001143F3"/>
    <w:rsid w:val="00114523"/>
    <w:rsid w:val="0011472B"/>
    <w:rsid w:val="001152AB"/>
    <w:rsid w:val="00115CD0"/>
    <w:rsid w:val="001172F9"/>
    <w:rsid w:val="00117660"/>
    <w:rsid w:val="00117D61"/>
    <w:rsid w:val="00117DFC"/>
    <w:rsid w:val="00121595"/>
    <w:rsid w:val="001219DB"/>
    <w:rsid w:val="00124310"/>
    <w:rsid w:val="001245B3"/>
    <w:rsid w:val="00125FFC"/>
    <w:rsid w:val="00126272"/>
    <w:rsid w:val="0012665A"/>
    <w:rsid w:val="0013158C"/>
    <w:rsid w:val="00131B7E"/>
    <w:rsid w:val="00132A20"/>
    <w:rsid w:val="0013301C"/>
    <w:rsid w:val="00133752"/>
    <w:rsid w:val="00133A8D"/>
    <w:rsid w:val="00133E9B"/>
    <w:rsid w:val="00134632"/>
    <w:rsid w:val="00134CA6"/>
    <w:rsid w:val="00134E15"/>
    <w:rsid w:val="001355D3"/>
    <w:rsid w:val="00135E8C"/>
    <w:rsid w:val="001406E0"/>
    <w:rsid w:val="00140F9A"/>
    <w:rsid w:val="00141CC3"/>
    <w:rsid w:val="00143438"/>
    <w:rsid w:val="00143FD0"/>
    <w:rsid w:val="00144C45"/>
    <w:rsid w:val="0014509F"/>
    <w:rsid w:val="0014546D"/>
    <w:rsid w:val="001500FE"/>
    <w:rsid w:val="00150498"/>
    <w:rsid w:val="00150549"/>
    <w:rsid w:val="001512EB"/>
    <w:rsid w:val="00151456"/>
    <w:rsid w:val="00151E0E"/>
    <w:rsid w:val="001523E2"/>
    <w:rsid w:val="00153129"/>
    <w:rsid w:val="00153670"/>
    <w:rsid w:val="001544CD"/>
    <w:rsid w:val="001567DC"/>
    <w:rsid w:val="00160961"/>
    <w:rsid w:val="00162848"/>
    <w:rsid w:val="001630AF"/>
    <w:rsid w:val="00165853"/>
    <w:rsid w:val="00165974"/>
    <w:rsid w:val="001700D5"/>
    <w:rsid w:val="0017170E"/>
    <w:rsid w:val="00172C22"/>
    <w:rsid w:val="00172D1B"/>
    <w:rsid w:val="0017346D"/>
    <w:rsid w:val="00175649"/>
    <w:rsid w:val="0017614D"/>
    <w:rsid w:val="00176D22"/>
    <w:rsid w:val="00177797"/>
    <w:rsid w:val="00180BF4"/>
    <w:rsid w:val="00180F0A"/>
    <w:rsid w:val="0018253D"/>
    <w:rsid w:val="00182613"/>
    <w:rsid w:val="00182972"/>
    <w:rsid w:val="001847C5"/>
    <w:rsid w:val="00184929"/>
    <w:rsid w:val="00185140"/>
    <w:rsid w:val="00185309"/>
    <w:rsid w:val="00186E1B"/>
    <w:rsid w:val="001900D7"/>
    <w:rsid w:val="00190A3F"/>
    <w:rsid w:val="00191862"/>
    <w:rsid w:val="00193DB2"/>
    <w:rsid w:val="00194DB9"/>
    <w:rsid w:val="00197C19"/>
    <w:rsid w:val="001A033A"/>
    <w:rsid w:val="001A0BB6"/>
    <w:rsid w:val="001A4258"/>
    <w:rsid w:val="001A586B"/>
    <w:rsid w:val="001A6109"/>
    <w:rsid w:val="001A66B4"/>
    <w:rsid w:val="001A69B6"/>
    <w:rsid w:val="001B011D"/>
    <w:rsid w:val="001B02F5"/>
    <w:rsid w:val="001B0300"/>
    <w:rsid w:val="001B0809"/>
    <w:rsid w:val="001B28EC"/>
    <w:rsid w:val="001B4822"/>
    <w:rsid w:val="001B4E15"/>
    <w:rsid w:val="001B7B09"/>
    <w:rsid w:val="001C0CE1"/>
    <w:rsid w:val="001C0DF9"/>
    <w:rsid w:val="001C1525"/>
    <w:rsid w:val="001C2EC4"/>
    <w:rsid w:val="001C4554"/>
    <w:rsid w:val="001C56EF"/>
    <w:rsid w:val="001C7214"/>
    <w:rsid w:val="001C7C67"/>
    <w:rsid w:val="001D0201"/>
    <w:rsid w:val="001D1883"/>
    <w:rsid w:val="001D3470"/>
    <w:rsid w:val="001D49E8"/>
    <w:rsid w:val="001D4C71"/>
    <w:rsid w:val="001D6D23"/>
    <w:rsid w:val="001D6FFA"/>
    <w:rsid w:val="001E026B"/>
    <w:rsid w:val="001E0476"/>
    <w:rsid w:val="001E0E63"/>
    <w:rsid w:val="001E1CC0"/>
    <w:rsid w:val="001E1F16"/>
    <w:rsid w:val="001E53C6"/>
    <w:rsid w:val="001E65A9"/>
    <w:rsid w:val="001E6C7B"/>
    <w:rsid w:val="001E71CF"/>
    <w:rsid w:val="001F10FC"/>
    <w:rsid w:val="001F1DD0"/>
    <w:rsid w:val="001F3AD5"/>
    <w:rsid w:val="001F3BB1"/>
    <w:rsid w:val="001F531B"/>
    <w:rsid w:val="001F695E"/>
    <w:rsid w:val="001F6B60"/>
    <w:rsid w:val="001F6B8D"/>
    <w:rsid w:val="001F789F"/>
    <w:rsid w:val="00200377"/>
    <w:rsid w:val="002021F0"/>
    <w:rsid w:val="00202745"/>
    <w:rsid w:val="00204189"/>
    <w:rsid w:val="002055EB"/>
    <w:rsid w:val="00207EEC"/>
    <w:rsid w:val="00214682"/>
    <w:rsid w:val="002205ED"/>
    <w:rsid w:val="0022195B"/>
    <w:rsid w:val="0022232A"/>
    <w:rsid w:val="00222B75"/>
    <w:rsid w:val="00225BC8"/>
    <w:rsid w:val="00230835"/>
    <w:rsid w:val="00231693"/>
    <w:rsid w:val="002316EA"/>
    <w:rsid w:val="002318B9"/>
    <w:rsid w:val="00233296"/>
    <w:rsid w:val="00234194"/>
    <w:rsid w:val="002344F1"/>
    <w:rsid w:val="0023506C"/>
    <w:rsid w:val="0023580B"/>
    <w:rsid w:val="00235F14"/>
    <w:rsid w:val="002367F2"/>
    <w:rsid w:val="00237B99"/>
    <w:rsid w:val="00242BC9"/>
    <w:rsid w:val="002453E0"/>
    <w:rsid w:val="00250007"/>
    <w:rsid w:val="00252D24"/>
    <w:rsid w:val="00253B92"/>
    <w:rsid w:val="00254772"/>
    <w:rsid w:val="0025589E"/>
    <w:rsid w:val="00256601"/>
    <w:rsid w:val="00256C65"/>
    <w:rsid w:val="00257123"/>
    <w:rsid w:val="0025762C"/>
    <w:rsid w:val="00257895"/>
    <w:rsid w:val="00261017"/>
    <w:rsid w:val="0026177F"/>
    <w:rsid w:val="00261D46"/>
    <w:rsid w:val="002627FB"/>
    <w:rsid w:val="002631C5"/>
    <w:rsid w:val="00263941"/>
    <w:rsid w:val="002648B7"/>
    <w:rsid w:val="00271C91"/>
    <w:rsid w:val="002727C2"/>
    <w:rsid w:val="002733B2"/>
    <w:rsid w:val="0027381E"/>
    <w:rsid w:val="00273850"/>
    <w:rsid w:val="002754FD"/>
    <w:rsid w:val="0027693E"/>
    <w:rsid w:val="002809FF"/>
    <w:rsid w:val="00281505"/>
    <w:rsid w:val="00281A98"/>
    <w:rsid w:val="0028227C"/>
    <w:rsid w:val="00283D99"/>
    <w:rsid w:val="00283F5C"/>
    <w:rsid w:val="0028404F"/>
    <w:rsid w:val="00284067"/>
    <w:rsid w:val="002846A2"/>
    <w:rsid w:val="00284A31"/>
    <w:rsid w:val="00284B0A"/>
    <w:rsid w:val="00284C72"/>
    <w:rsid w:val="002854DC"/>
    <w:rsid w:val="00286D41"/>
    <w:rsid w:val="00287FA6"/>
    <w:rsid w:val="00291B26"/>
    <w:rsid w:val="00292AF0"/>
    <w:rsid w:val="00293A59"/>
    <w:rsid w:val="00294457"/>
    <w:rsid w:val="00294901"/>
    <w:rsid w:val="00294FA0"/>
    <w:rsid w:val="00295A80"/>
    <w:rsid w:val="00296C6C"/>
    <w:rsid w:val="002972BB"/>
    <w:rsid w:val="002978FA"/>
    <w:rsid w:val="002A225C"/>
    <w:rsid w:val="002A233D"/>
    <w:rsid w:val="002A43B8"/>
    <w:rsid w:val="002A43CE"/>
    <w:rsid w:val="002A4CE5"/>
    <w:rsid w:val="002A5141"/>
    <w:rsid w:val="002A63F0"/>
    <w:rsid w:val="002A714C"/>
    <w:rsid w:val="002A7269"/>
    <w:rsid w:val="002B1DB0"/>
    <w:rsid w:val="002B2955"/>
    <w:rsid w:val="002B41C1"/>
    <w:rsid w:val="002B4D1E"/>
    <w:rsid w:val="002B5F8E"/>
    <w:rsid w:val="002B63BA"/>
    <w:rsid w:val="002B7792"/>
    <w:rsid w:val="002C0F56"/>
    <w:rsid w:val="002C1388"/>
    <w:rsid w:val="002C2999"/>
    <w:rsid w:val="002C3019"/>
    <w:rsid w:val="002C3DDB"/>
    <w:rsid w:val="002C41A4"/>
    <w:rsid w:val="002C5737"/>
    <w:rsid w:val="002C6710"/>
    <w:rsid w:val="002D0F99"/>
    <w:rsid w:val="002D2395"/>
    <w:rsid w:val="002D3603"/>
    <w:rsid w:val="002D413E"/>
    <w:rsid w:val="002D5172"/>
    <w:rsid w:val="002D5837"/>
    <w:rsid w:val="002D5CD8"/>
    <w:rsid w:val="002D6C1F"/>
    <w:rsid w:val="002D6EC5"/>
    <w:rsid w:val="002D7594"/>
    <w:rsid w:val="002E06A4"/>
    <w:rsid w:val="002E4EFE"/>
    <w:rsid w:val="002E6150"/>
    <w:rsid w:val="002F2269"/>
    <w:rsid w:val="002F44DD"/>
    <w:rsid w:val="002F4A19"/>
    <w:rsid w:val="002F4F45"/>
    <w:rsid w:val="002F7446"/>
    <w:rsid w:val="002F7A2C"/>
    <w:rsid w:val="002F7F35"/>
    <w:rsid w:val="00300D92"/>
    <w:rsid w:val="00301332"/>
    <w:rsid w:val="00305714"/>
    <w:rsid w:val="00305E4A"/>
    <w:rsid w:val="00307BEE"/>
    <w:rsid w:val="00310689"/>
    <w:rsid w:val="003125BA"/>
    <w:rsid w:val="003134F5"/>
    <w:rsid w:val="00313791"/>
    <w:rsid w:val="003149B2"/>
    <w:rsid w:val="00316ACE"/>
    <w:rsid w:val="00316C80"/>
    <w:rsid w:val="003204DD"/>
    <w:rsid w:val="00320E08"/>
    <w:rsid w:val="00321EBD"/>
    <w:rsid w:val="00322B25"/>
    <w:rsid w:val="00322C5A"/>
    <w:rsid w:val="00322C8C"/>
    <w:rsid w:val="00324358"/>
    <w:rsid w:val="003276F8"/>
    <w:rsid w:val="003277E8"/>
    <w:rsid w:val="00331D54"/>
    <w:rsid w:val="0033244F"/>
    <w:rsid w:val="003356FF"/>
    <w:rsid w:val="00336268"/>
    <w:rsid w:val="00337006"/>
    <w:rsid w:val="00337D1B"/>
    <w:rsid w:val="00341169"/>
    <w:rsid w:val="00344567"/>
    <w:rsid w:val="003451FA"/>
    <w:rsid w:val="00346E3D"/>
    <w:rsid w:val="00347DD4"/>
    <w:rsid w:val="00350160"/>
    <w:rsid w:val="00350626"/>
    <w:rsid w:val="00350A1D"/>
    <w:rsid w:val="00351111"/>
    <w:rsid w:val="00351362"/>
    <w:rsid w:val="00354314"/>
    <w:rsid w:val="00355FD7"/>
    <w:rsid w:val="003579A5"/>
    <w:rsid w:val="003601C9"/>
    <w:rsid w:val="0036065E"/>
    <w:rsid w:val="00361EF4"/>
    <w:rsid w:val="0036285D"/>
    <w:rsid w:val="0036377B"/>
    <w:rsid w:val="0036539C"/>
    <w:rsid w:val="00366661"/>
    <w:rsid w:val="003710C6"/>
    <w:rsid w:val="00372F0C"/>
    <w:rsid w:val="00375878"/>
    <w:rsid w:val="003778DB"/>
    <w:rsid w:val="00377AA5"/>
    <w:rsid w:val="003803CC"/>
    <w:rsid w:val="00380AA6"/>
    <w:rsid w:val="00381D94"/>
    <w:rsid w:val="003823C3"/>
    <w:rsid w:val="00382E56"/>
    <w:rsid w:val="00385D30"/>
    <w:rsid w:val="00386523"/>
    <w:rsid w:val="0039249D"/>
    <w:rsid w:val="0039717A"/>
    <w:rsid w:val="003A084D"/>
    <w:rsid w:val="003A1C83"/>
    <w:rsid w:val="003A1CC5"/>
    <w:rsid w:val="003A2C1B"/>
    <w:rsid w:val="003A2CEE"/>
    <w:rsid w:val="003A307A"/>
    <w:rsid w:val="003A5D3F"/>
    <w:rsid w:val="003A73CE"/>
    <w:rsid w:val="003A7C3C"/>
    <w:rsid w:val="003B06B4"/>
    <w:rsid w:val="003B331F"/>
    <w:rsid w:val="003B35C7"/>
    <w:rsid w:val="003B4B83"/>
    <w:rsid w:val="003B4F7A"/>
    <w:rsid w:val="003B512B"/>
    <w:rsid w:val="003B6530"/>
    <w:rsid w:val="003B6C5D"/>
    <w:rsid w:val="003C1415"/>
    <w:rsid w:val="003C227D"/>
    <w:rsid w:val="003C4D99"/>
    <w:rsid w:val="003C642F"/>
    <w:rsid w:val="003C68E8"/>
    <w:rsid w:val="003D30E8"/>
    <w:rsid w:val="003D360E"/>
    <w:rsid w:val="003D539F"/>
    <w:rsid w:val="003D7381"/>
    <w:rsid w:val="003D7B15"/>
    <w:rsid w:val="003D7E0A"/>
    <w:rsid w:val="003E0B91"/>
    <w:rsid w:val="003E21E5"/>
    <w:rsid w:val="003E3DE9"/>
    <w:rsid w:val="003E470F"/>
    <w:rsid w:val="003E4A2F"/>
    <w:rsid w:val="003E56AE"/>
    <w:rsid w:val="003E5835"/>
    <w:rsid w:val="003E5D5B"/>
    <w:rsid w:val="003E5D7E"/>
    <w:rsid w:val="003E7DB3"/>
    <w:rsid w:val="003F0277"/>
    <w:rsid w:val="003F0403"/>
    <w:rsid w:val="003F054E"/>
    <w:rsid w:val="003F06CF"/>
    <w:rsid w:val="003F0A2B"/>
    <w:rsid w:val="003F320E"/>
    <w:rsid w:val="003F49FF"/>
    <w:rsid w:val="003F4E10"/>
    <w:rsid w:val="003F5315"/>
    <w:rsid w:val="003F6424"/>
    <w:rsid w:val="003F6F54"/>
    <w:rsid w:val="0040125F"/>
    <w:rsid w:val="0040288F"/>
    <w:rsid w:val="00402FEA"/>
    <w:rsid w:val="0040328B"/>
    <w:rsid w:val="00403C8B"/>
    <w:rsid w:val="004052D8"/>
    <w:rsid w:val="004052E9"/>
    <w:rsid w:val="00405559"/>
    <w:rsid w:val="0040660D"/>
    <w:rsid w:val="0040774E"/>
    <w:rsid w:val="00407A78"/>
    <w:rsid w:val="004120E9"/>
    <w:rsid w:val="0041233A"/>
    <w:rsid w:val="00412639"/>
    <w:rsid w:val="00413775"/>
    <w:rsid w:val="004138FE"/>
    <w:rsid w:val="00414F4D"/>
    <w:rsid w:val="00415DC7"/>
    <w:rsid w:val="00417F51"/>
    <w:rsid w:val="00421528"/>
    <w:rsid w:val="00421727"/>
    <w:rsid w:val="00422086"/>
    <w:rsid w:val="004222C0"/>
    <w:rsid w:val="00424289"/>
    <w:rsid w:val="00425464"/>
    <w:rsid w:val="004307B5"/>
    <w:rsid w:val="00432722"/>
    <w:rsid w:val="00433179"/>
    <w:rsid w:val="00433206"/>
    <w:rsid w:val="004337E6"/>
    <w:rsid w:val="00434F6F"/>
    <w:rsid w:val="00435475"/>
    <w:rsid w:val="00435757"/>
    <w:rsid w:val="0044041E"/>
    <w:rsid w:val="004408BE"/>
    <w:rsid w:val="0044154A"/>
    <w:rsid w:val="00441FF4"/>
    <w:rsid w:val="004431D5"/>
    <w:rsid w:val="00443732"/>
    <w:rsid w:val="00446703"/>
    <w:rsid w:val="00447300"/>
    <w:rsid w:val="00447EC0"/>
    <w:rsid w:val="00451AE1"/>
    <w:rsid w:val="00451EBB"/>
    <w:rsid w:val="00452D4C"/>
    <w:rsid w:val="0045465F"/>
    <w:rsid w:val="00454D1B"/>
    <w:rsid w:val="00455E4B"/>
    <w:rsid w:val="00456936"/>
    <w:rsid w:val="00457CCB"/>
    <w:rsid w:val="00460E0C"/>
    <w:rsid w:val="004615F8"/>
    <w:rsid w:val="0046434E"/>
    <w:rsid w:val="00464F11"/>
    <w:rsid w:val="00465D55"/>
    <w:rsid w:val="0046710C"/>
    <w:rsid w:val="0046713C"/>
    <w:rsid w:val="0046769B"/>
    <w:rsid w:val="0046789F"/>
    <w:rsid w:val="00467FE4"/>
    <w:rsid w:val="00472BC3"/>
    <w:rsid w:val="0047302E"/>
    <w:rsid w:val="004730A6"/>
    <w:rsid w:val="004773C7"/>
    <w:rsid w:val="00477767"/>
    <w:rsid w:val="0047778F"/>
    <w:rsid w:val="00480445"/>
    <w:rsid w:val="00480B56"/>
    <w:rsid w:val="00482855"/>
    <w:rsid w:val="0048325F"/>
    <w:rsid w:val="00487E07"/>
    <w:rsid w:val="00490A6F"/>
    <w:rsid w:val="00490A89"/>
    <w:rsid w:val="00490CED"/>
    <w:rsid w:val="0049178C"/>
    <w:rsid w:val="00494D22"/>
    <w:rsid w:val="00495D5A"/>
    <w:rsid w:val="004962EB"/>
    <w:rsid w:val="00496C31"/>
    <w:rsid w:val="004A0D0D"/>
    <w:rsid w:val="004A3A18"/>
    <w:rsid w:val="004A46D7"/>
    <w:rsid w:val="004A4E45"/>
    <w:rsid w:val="004A5C4A"/>
    <w:rsid w:val="004B0289"/>
    <w:rsid w:val="004B03DB"/>
    <w:rsid w:val="004B0735"/>
    <w:rsid w:val="004B128D"/>
    <w:rsid w:val="004B1CDC"/>
    <w:rsid w:val="004B2404"/>
    <w:rsid w:val="004B5931"/>
    <w:rsid w:val="004B6920"/>
    <w:rsid w:val="004B6EC5"/>
    <w:rsid w:val="004B6F0F"/>
    <w:rsid w:val="004B72F2"/>
    <w:rsid w:val="004B79EC"/>
    <w:rsid w:val="004C23C2"/>
    <w:rsid w:val="004C2F41"/>
    <w:rsid w:val="004C2FAC"/>
    <w:rsid w:val="004C5C40"/>
    <w:rsid w:val="004D20BC"/>
    <w:rsid w:val="004D23E1"/>
    <w:rsid w:val="004D3EBF"/>
    <w:rsid w:val="004D4A57"/>
    <w:rsid w:val="004D601A"/>
    <w:rsid w:val="004E1AE0"/>
    <w:rsid w:val="004E1E72"/>
    <w:rsid w:val="004E1E90"/>
    <w:rsid w:val="004E2103"/>
    <w:rsid w:val="004E21C3"/>
    <w:rsid w:val="004E2CB8"/>
    <w:rsid w:val="004E3746"/>
    <w:rsid w:val="004E4424"/>
    <w:rsid w:val="004E4702"/>
    <w:rsid w:val="004E5720"/>
    <w:rsid w:val="004E61C8"/>
    <w:rsid w:val="004E7FCE"/>
    <w:rsid w:val="004F0F3E"/>
    <w:rsid w:val="004F199E"/>
    <w:rsid w:val="004F1CF0"/>
    <w:rsid w:val="004F1EF7"/>
    <w:rsid w:val="004F23DB"/>
    <w:rsid w:val="004F34D1"/>
    <w:rsid w:val="004F4051"/>
    <w:rsid w:val="004F5140"/>
    <w:rsid w:val="004F5BFC"/>
    <w:rsid w:val="004F61AA"/>
    <w:rsid w:val="00500578"/>
    <w:rsid w:val="00503834"/>
    <w:rsid w:val="005038DA"/>
    <w:rsid w:val="00504435"/>
    <w:rsid w:val="00504E28"/>
    <w:rsid w:val="0050526B"/>
    <w:rsid w:val="00506199"/>
    <w:rsid w:val="0050687A"/>
    <w:rsid w:val="00506A30"/>
    <w:rsid w:val="005078BE"/>
    <w:rsid w:val="005115EB"/>
    <w:rsid w:val="00511BC3"/>
    <w:rsid w:val="005129EB"/>
    <w:rsid w:val="005145F3"/>
    <w:rsid w:val="00514AFA"/>
    <w:rsid w:val="00514B8B"/>
    <w:rsid w:val="005158DE"/>
    <w:rsid w:val="0051604C"/>
    <w:rsid w:val="00516C45"/>
    <w:rsid w:val="00517230"/>
    <w:rsid w:val="005207A1"/>
    <w:rsid w:val="00520DC5"/>
    <w:rsid w:val="00521698"/>
    <w:rsid w:val="00521EFB"/>
    <w:rsid w:val="005221F1"/>
    <w:rsid w:val="00522E53"/>
    <w:rsid w:val="00522E6D"/>
    <w:rsid w:val="00524248"/>
    <w:rsid w:val="00525F49"/>
    <w:rsid w:val="00526485"/>
    <w:rsid w:val="005273C1"/>
    <w:rsid w:val="00527E8C"/>
    <w:rsid w:val="0053011F"/>
    <w:rsid w:val="0053025E"/>
    <w:rsid w:val="00530BD7"/>
    <w:rsid w:val="00532FEA"/>
    <w:rsid w:val="00534C47"/>
    <w:rsid w:val="00534D93"/>
    <w:rsid w:val="00536F48"/>
    <w:rsid w:val="005375FA"/>
    <w:rsid w:val="00540156"/>
    <w:rsid w:val="005425B5"/>
    <w:rsid w:val="0054357B"/>
    <w:rsid w:val="005441E6"/>
    <w:rsid w:val="00545C8D"/>
    <w:rsid w:val="0054692D"/>
    <w:rsid w:val="0054706E"/>
    <w:rsid w:val="00547B08"/>
    <w:rsid w:val="00551905"/>
    <w:rsid w:val="00552355"/>
    <w:rsid w:val="00553139"/>
    <w:rsid w:val="0055333A"/>
    <w:rsid w:val="00555994"/>
    <w:rsid w:val="00556113"/>
    <w:rsid w:val="00557AFE"/>
    <w:rsid w:val="005608B8"/>
    <w:rsid w:val="00560E39"/>
    <w:rsid w:val="0056272B"/>
    <w:rsid w:val="00563EFE"/>
    <w:rsid w:val="00565C0D"/>
    <w:rsid w:val="00567D5F"/>
    <w:rsid w:val="005706E1"/>
    <w:rsid w:val="00571ED7"/>
    <w:rsid w:val="005721E7"/>
    <w:rsid w:val="00572981"/>
    <w:rsid w:val="00572E0D"/>
    <w:rsid w:val="00574E64"/>
    <w:rsid w:val="005752C7"/>
    <w:rsid w:val="005761AF"/>
    <w:rsid w:val="005814BF"/>
    <w:rsid w:val="00581B51"/>
    <w:rsid w:val="00582168"/>
    <w:rsid w:val="00585574"/>
    <w:rsid w:val="00585B23"/>
    <w:rsid w:val="0058680E"/>
    <w:rsid w:val="00587475"/>
    <w:rsid w:val="00592DCC"/>
    <w:rsid w:val="0059359C"/>
    <w:rsid w:val="00596194"/>
    <w:rsid w:val="00596C12"/>
    <w:rsid w:val="00597D04"/>
    <w:rsid w:val="005A1D15"/>
    <w:rsid w:val="005A346C"/>
    <w:rsid w:val="005A45D3"/>
    <w:rsid w:val="005A79E3"/>
    <w:rsid w:val="005B0439"/>
    <w:rsid w:val="005B1719"/>
    <w:rsid w:val="005B1AD9"/>
    <w:rsid w:val="005B3AF5"/>
    <w:rsid w:val="005B4FD8"/>
    <w:rsid w:val="005B5B33"/>
    <w:rsid w:val="005B6029"/>
    <w:rsid w:val="005B6330"/>
    <w:rsid w:val="005B7903"/>
    <w:rsid w:val="005B7F6D"/>
    <w:rsid w:val="005C0C87"/>
    <w:rsid w:val="005C1E9E"/>
    <w:rsid w:val="005C3B47"/>
    <w:rsid w:val="005C4831"/>
    <w:rsid w:val="005C56A6"/>
    <w:rsid w:val="005C6D42"/>
    <w:rsid w:val="005D17A9"/>
    <w:rsid w:val="005D216A"/>
    <w:rsid w:val="005D3315"/>
    <w:rsid w:val="005D3E12"/>
    <w:rsid w:val="005D45FE"/>
    <w:rsid w:val="005D56F8"/>
    <w:rsid w:val="005D5C97"/>
    <w:rsid w:val="005D60BE"/>
    <w:rsid w:val="005D7B13"/>
    <w:rsid w:val="005D7FAE"/>
    <w:rsid w:val="005E121A"/>
    <w:rsid w:val="005E19D3"/>
    <w:rsid w:val="005E1BDF"/>
    <w:rsid w:val="005E1E9A"/>
    <w:rsid w:val="005E2C7E"/>
    <w:rsid w:val="005E2FF5"/>
    <w:rsid w:val="005E36E4"/>
    <w:rsid w:val="005E3B07"/>
    <w:rsid w:val="005F1913"/>
    <w:rsid w:val="005F1F0A"/>
    <w:rsid w:val="005F2133"/>
    <w:rsid w:val="005F2C81"/>
    <w:rsid w:val="005F2D51"/>
    <w:rsid w:val="005F301A"/>
    <w:rsid w:val="005F316E"/>
    <w:rsid w:val="005F3FCD"/>
    <w:rsid w:val="005F541C"/>
    <w:rsid w:val="005F6929"/>
    <w:rsid w:val="005F7897"/>
    <w:rsid w:val="005F789A"/>
    <w:rsid w:val="0060093F"/>
    <w:rsid w:val="006024C3"/>
    <w:rsid w:val="00602F28"/>
    <w:rsid w:val="0060349E"/>
    <w:rsid w:val="00603A58"/>
    <w:rsid w:val="0060444B"/>
    <w:rsid w:val="00604E84"/>
    <w:rsid w:val="006063A8"/>
    <w:rsid w:val="00607097"/>
    <w:rsid w:val="006079D1"/>
    <w:rsid w:val="00607B1B"/>
    <w:rsid w:val="00611E49"/>
    <w:rsid w:val="00612264"/>
    <w:rsid w:val="0061296D"/>
    <w:rsid w:val="00612974"/>
    <w:rsid w:val="00613C3E"/>
    <w:rsid w:val="006150EB"/>
    <w:rsid w:val="006153A5"/>
    <w:rsid w:val="006158B4"/>
    <w:rsid w:val="00622828"/>
    <w:rsid w:val="006249AB"/>
    <w:rsid w:val="0062665B"/>
    <w:rsid w:val="006271CD"/>
    <w:rsid w:val="00627347"/>
    <w:rsid w:val="00627E1B"/>
    <w:rsid w:val="006309DA"/>
    <w:rsid w:val="00630AB7"/>
    <w:rsid w:val="00631BD6"/>
    <w:rsid w:val="00632339"/>
    <w:rsid w:val="00632A71"/>
    <w:rsid w:val="00632CB9"/>
    <w:rsid w:val="00633D3A"/>
    <w:rsid w:val="00634BBF"/>
    <w:rsid w:val="00636910"/>
    <w:rsid w:val="0063736D"/>
    <w:rsid w:val="006377B0"/>
    <w:rsid w:val="006378B1"/>
    <w:rsid w:val="00637C31"/>
    <w:rsid w:val="00637C58"/>
    <w:rsid w:val="0064007E"/>
    <w:rsid w:val="0064147E"/>
    <w:rsid w:val="00641E48"/>
    <w:rsid w:val="00642495"/>
    <w:rsid w:val="0064380C"/>
    <w:rsid w:val="006456E5"/>
    <w:rsid w:val="00646540"/>
    <w:rsid w:val="0064744A"/>
    <w:rsid w:val="00652E2C"/>
    <w:rsid w:val="006535A5"/>
    <w:rsid w:val="006552BB"/>
    <w:rsid w:val="00655316"/>
    <w:rsid w:val="006553BF"/>
    <w:rsid w:val="00655497"/>
    <w:rsid w:val="00655759"/>
    <w:rsid w:val="00655CE3"/>
    <w:rsid w:val="00663117"/>
    <w:rsid w:val="006636B9"/>
    <w:rsid w:val="00663B68"/>
    <w:rsid w:val="00665DB3"/>
    <w:rsid w:val="00665DE6"/>
    <w:rsid w:val="00666285"/>
    <w:rsid w:val="00666F03"/>
    <w:rsid w:val="006671EC"/>
    <w:rsid w:val="006675C3"/>
    <w:rsid w:val="006701DE"/>
    <w:rsid w:val="00670996"/>
    <w:rsid w:val="00672C69"/>
    <w:rsid w:val="00672D65"/>
    <w:rsid w:val="00672F74"/>
    <w:rsid w:val="006746B6"/>
    <w:rsid w:val="00674C56"/>
    <w:rsid w:val="00674F44"/>
    <w:rsid w:val="00675E65"/>
    <w:rsid w:val="00680A15"/>
    <w:rsid w:val="006825CE"/>
    <w:rsid w:val="00682A3E"/>
    <w:rsid w:val="006839A7"/>
    <w:rsid w:val="00683F1F"/>
    <w:rsid w:val="00684C67"/>
    <w:rsid w:val="00685032"/>
    <w:rsid w:val="006854CC"/>
    <w:rsid w:val="00686E7A"/>
    <w:rsid w:val="00687551"/>
    <w:rsid w:val="00691146"/>
    <w:rsid w:val="006934BA"/>
    <w:rsid w:val="00696295"/>
    <w:rsid w:val="00696894"/>
    <w:rsid w:val="0069748D"/>
    <w:rsid w:val="00697AAC"/>
    <w:rsid w:val="006A0A90"/>
    <w:rsid w:val="006A0E56"/>
    <w:rsid w:val="006A1855"/>
    <w:rsid w:val="006A210C"/>
    <w:rsid w:val="006A220C"/>
    <w:rsid w:val="006A2634"/>
    <w:rsid w:val="006A276C"/>
    <w:rsid w:val="006A42EC"/>
    <w:rsid w:val="006B120B"/>
    <w:rsid w:val="006B124A"/>
    <w:rsid w:val="006B13AE"/>
    <w:rsid w:val="006B2D8D"/>
    <w:rsid w:val="006B339D"/>
    <w:rsid w:val="006B3AE1"/>
    <w:rsid w:val="006B47EB"/>
    <w:rsid w:val="006B4E70"/>
    <w:rsid w:val="006B5930"/>
    <w:rsid w:val="006B5C65"/>
    <w:rsid w:val="006B6633"/>
    <w:rsid w:val="006B760D"/>
    <w:rsid w:val="006B787C"/>
    <w:rsid w:val="006C0FFC"/>
    <w:rsid w:val="006C2A4D"/>
    <w:rsid w:val="006C4A4C"/>
    <w:rsid w:val="006C4E7A"/>
    <w:rsid w:val="006C7A48"/>
    <w:rsid w:val="006D0C17"/>
    <w:rsid w:val="006D18FF"/>
    <w:rsid w:val="006D2917"/>
    <w:rsid w:val="006D3A84"/>
    <w:rsid w:val="006D4030"/>
    <w:rsid w:val="006D48BF"/>
    <w:rsid w:val="006D4E07"/>
    <w:rsid w:val="006E0CFF"/>
    <w:rsid w:val="006E2F11"/>
    <w:rsid w:val="006E2FA8"/>
    <w:rsid w:val="006E376E"/>
    <w:rsid w:val="006E4B01"/>
    <w:rsid w:val="006E4E44"/>
    <w:rsid w:val="006E4F1E"/>
    <w:rsid w:val="006E5185"/>
    <w:rsid w:val="006E53D3"/>
    <w:rsid w:val="006E5965"/>
    <w:rsid w:val="006E59CB"/>
    <w:rsid w:val="006E60B1"/>
    <w:rsid w:val="006F0725"/>
    <w:rsid w:val="006F215A"/>
    <w:rsid w:val="006F228C"/>
    <w:rsid w:val="006F259F"/>
    <w:rsid w:val="006F29A6"/>
    <w:rsid w:val="006F5B50"/>
    <w:rsid w:val="006F5E99"/>
    <w:rsid w:val="006F7035"/>
    <w:rsid w:val="006F76FE"/>
    <w:rsid w:val="007000F3"/>
    <w:rsid w:val="00700D87"/>
    <w:rsid w:val="007016C3"/>
    <w:rsid w:val="007034DF"/>
    <w:rsid w:val="007066EF"/>
    <w:rsid w:val="0071019D"/>
    <w:rsid w:val="007112D8"/>
    <w:rsid w:val="00711C3B"/>
    <w:rsid w:val="0071279A"/>
    <w:rsid w:val="0071527E"/>
    <w:rsid w:val="007155C0"/>
    <w:rsid w:val="00716005"/>
    <w:rsid w:val="00717C8C"/>
    <w:rsid w:val="00717FCD"/>
    <w:rsid w:val="007216F8"/>
    <w:rsid w:val="0072212E"/>
    <w:rsid w:val="00722229"/>
    <w:rsid w:val="007224F0"/>
    <w:rsid w:val="00723458"/>
    <w:rsid w:val="00726928"/>
    <w:rsid w:val="00727698"/>
    <w:rsid w:val="00727A21"/>
    <w:rsid w:val="00727B39"/>
    <w:rsid w:val="00730166"/>
    <w:rsid w:val="007321EB"/>
    <w:rsid w:val="00732BAA"/>
    <w:rsid w:val="0073347F"/>
    <w:rsid w:val="007370FC"/>
    <w:rsid w:val="00740FC9"/>
    <w:rsid w:val="007426DC"/>
    <w:rsid w:val="00742785"/>
    <w:rsid w:val="007445A7"/>
    <w:rsid w:val="00744911"/>
    <w:rsid w:val="007455EA"/>
    <w:rsid w:val="0075088D"/>
    <w:rsid w:val="007519C5"/>
    <w:rsid w:val="00751E73"/>
    <w:rsid w:val="00752892"/>
    <w:rsid w:val="00753BCE"/>
    <w:rsid w:val="00754C9B"/>
    <w:rsid w:val="00754EC6"/>
    <w:rsid w:val="00756C80"/>
    <w:rsid w:val="00757416"/>
    <w:rsid w:val="00760269"/>
    <w:rsid w:val="00761618"/>
    <w:rsid w:val="00762A8D"/>
    <w:rsid w:val="00762DDD"/>
    <w:rsid w:val="00762E3E"/>
    <w:rsid w:val="00763944"/>
    <w:rsid w:val="00763C78"/>
    <w:rsid w:val="00763FEB"/>
    <w:rsid w:val="00765C90"/>
    <w:rsid w:val="00765E70"/>
    <w:rsid w:val="00767BED"/>
    <w:rsid w:val="007706E3"/>
    <w:rsid w:val="007706E7"/>
    <w:rsid w:val="0077118B"/>
    <w:rsid w:val="0077143E"/>
    <w:rsid w:val="007726C7"/>
    <w:rsid w:val="00772ECC"/>
    <w:rsid w:val="00774911"/>
    <w:rsid w:val="00776683"/>
    <w:rsid w:val="007772B9"/>
    <w:rsid w:val="00777C19"/>
    <w:rsid w:val="00780BCA"/>
    <w:rsid w:val="00782E1D"/>
    <w:rsid w:val="007845F3"/>
    <w:rsid w:val="00792D4E"/>
    <w:rsid w:val="007945BB"/>
    <w:rsid w:val="00794BC0"/>
    <w:rsid w:val="007958C4"/>
    <w:rsid w:val="00795A5D"/>
    <w:rsid w:val="007A1A65"/>
    <w:rsid w:val="007A1D4D"/>
    <w:rsid w:val="007A1EF1"/>
    <w:rsid w:val="007A29E9"/>
    <w:rsid w:val="007A484C"/>
    <w:rsid w:val="007A618A"/>
    <w:rsid w:val="007A661B"/>
    <w:rsid w:val="007A79DC"/>
    <w:rsid w:val="007B295C"/>
    <w:rsid w:val="007B2C7A"/>
    <w:rsid w:val="007B3C32"/>
    <w:rsid w:val="007B6211"/>
    <w:rsid w:val="007B6A48"/>
    <w:rsid w:val="007B7CE5"/>
    <w:rsid w:val="007C093F"/>
    <w:rsid w:val="007C20B7"/>
    <w:rsid w:val="007C2A18"/>
    <w:rsid w:val="007C2CC4"/>
    <w:rsid w:val="007C378F"/>
    <w:rsid w:val="007C4551"/>
    <w:rsid w:val="007C4D9D"/>
    <w:rsid w:val="007C520A"/>
    <w:rsid w:val="007D21FC"/>
    <w:rsid w:val="007D274E"/>
    <w:rsid w:val="007D4E9A"/>
    <w:rsid w:val="007D62B8"/>
    <w:rsid w:val="007E25B5"/>
    <w:rsid w:val="007E3A4E"/>
    <w:rsid w:val="007E5747"/>
    <w:rsid w:val="007E5FA8"/>
    <w:rsid w:val="007E6153"/>
    <w:rsid w:val="007E6CF5"/>
    <w:rsid w:val="007F013C"/>
    <w:rsid w:val="007F06A2"/>
    <w:rsid w:val="007F3391"/>
    <w:rsid w:val="007F4386"/>
    <w:rsid w:val="007F579A"/>
    <w:rsid w:val="007F5C95"/>
    <w:rsid w:val="007F672E"/>
    <w:rsid w:val="007F69F7"/>
    <w:rsid w:val="007F77FE"/>
    <w:rsid w:val="0080012F"/>
    <w:rsid w:val="00801AC2"/>
    <w:rsid w:val="00801CB2"/>
    <w:rsid w:val="00801F41"/>
    <w:rsid w:val="0080251A"/>
    <w:rsid w:val="00803136"/>
    <w:rsid w:val="0080345C"/>
    <w:rsid w:val="00804C95"/>
    <w:rsid w:val="00805C38"/>
    <w:rsid w:val="00806ACC"/>
    <w:rsid w:val="00807BC3"/>
    <w:rsid w:val="00810AF4"/>
    <w:rsid w:val="008114B1"/>
    <w:rsid w:val="008128DB"/>
    <w:rsid w:val="00813673"/>
    <w:rsid w:val="00814E1D"/>
    <w:rsid w:val="0081640A"/>
    <w:rsid w:val="00820F76"/>
    <w:rsid w:val="008227A8"/>
    <w:rsid w:val="00822F18"/>
    <w:rsid w:val="00823B3F"/>
    <w:rsid w:val="00823D31"/>
    <w:rsid w:val="00825A37"/>
    <w:rsid w:val="00827F51"/>
    <w:rsid w:val="00830419"/>
    <w:rsid w:val="008308E7"/>
    <w:rsid w:val="0083285B"/>
    <w:rsid w:val="00833691"/>
    <w:rsid w:val="00835BA8"/>
    <w:rsid w:val="00836552"/>
    <w:rsid w:val="0083780B"/>
    <w:rsid w:val="008400DC"/>
    <w:rsid w:val="00840581"/>
    <w:rsid w:val="008411D9"/>
    <w:rsid w:val="00841676"/>
    <w:rsid w:val="00841F15"/>
    <w:rsid w:val="008421E1"/>
    <w:rsid w:val="00842CCF"/>
    <w:rsid w:val="00844F02"/>
    <w:rsid w:val="00845276"/>
    <w:rsid w:val="00845408"/>
    <w:rsid w:val="0084736E"/>
    <w:rsid w:val="00847439"/>
    <w:rsid w:val="008475D3"/>
    <w:rsid w:val="00847D8D"/>
    <w:rsid w:val="008508CE"/>
    <w:rsid w:val="00852B0A"/>
    <w:rsid w:val="00852C9D"/>
    <w:rsid w:val="00853362"/>
    <w:rsid w:val="008541BB"/>
    <w:rsid w:val="00855B2F"/>
    <w:rsid w:val="008561A7"/>
    <w:rsid w:val="008562C9"/>
    <w:rsid w:val="0085781C"/>
    <w:rsid w:val="0086243F"/>
    <w:rsid w:val="008625DB"/>
    <w:rsid w:val="00862D14"/>
    <w:rsid w:val="0086342A"/>
    <w:rsid w:val="0086490D"/>
    <w:rsid w:val="008704D9"/>
    <w:rsid w:val="00871163"/>
    <w:rsid w:val="00871241"/>
    <w:rsid w:val="00871813"/>
    <w:rsid w:val="00871A08"/>
    <w:rsid w:val="0087220F"/>
    <w:rsid w:val="008738F0"/>
    <w:rsid w:val="008751C6"/>
    <w:rsid w:val="0087524B"/>
    <w:rsid w:val="00876697"/>
    <w:rsid w:val="008812D8"/>
    <w:rsid w:val="0088234B"/>
    <w:rsid w:val="00882A60"/>
    <w:rsid w:val="00882C32"/>
    <w:rsid w:val="00884B4A"/>
    <w:rsid w:val="00886559"/>
    <w:rsid w:val="00886874"/>
    <w:rsid w:val="0089073F"/>
    <w:rsid w:val="00890EE4"/>
    <w:rsid w:val="00891D22"/>
    <w:rsid w:val="00892EE2"/>
    <w:rsid w:val="00893419"/>
    <w:rsid w:val="0089364A"/>
    <w:rsid w:val="008936B7"/>
    <w:rsid w:val="00894E45"/>
    <w:rsid w:val="0089690C"/>
    <w:rsid w:val="00897147"/>
    <w:rsid w:val="008A1C58"/>
    <w:rsid w:val="008A2C8C"/>
    <w:rsid w:val="008A2FA2"/>
    <w:rsid w:val="008A3106"/>
    <w:rsid w:val="008A3C17"/>
    <w:rsid w:val="008A3D3E"/>
    <w:rsid w:val="008A535E"/>
    <w:rsid w:val="008A5C24"/>
    <w:rsid w:val="008B1FCF"/>
    <w:rsid w:val="008B2EAB"/>
    <w:rsid w:val="008B35B6"/>
    <w:rsid w:val="008B3959"/>
    <w:rsid w:val="008B45A3"/>
    <w:rsid w:val="008B4F17"/>
    <w:rsid w:val="008B69DD"/>
    <w:rsid w:val="008B7360"/>
    <w:rsid w:val="008C0C25"/>
    <w:rsid w:val="008C1085"/>
    <w:rsid w:val="008C13BB"/>
    <w:rsid w:val="008C1AB3"/>
    <w:rsid w:val="008C278B"/>
    <w:rsid w:val="008C2E03"/>
    <w:rsid w:val="008C4451"/>
    <w:rsid w:val="008C4622"/>
    <w:rsid w:val="008C4EEA"/>
    <w:rsid w:val="008C585E"/>
    <w:rsid w:val="008C7C77"/>
    <w:rsid w:val="008C7DAF"/>
    <w:rsid w:val="008D0A52"/>
    <w:rsid w:val="008D1C2E"/>
    <w:rsid w:val="008D3C12"/>
    <w:rsid w:val="008D46CA"/>
    <w:rsid w:val="008D4FFD"/>
    <w:rsid w:val="008D518E"/>
    <w:rsid w:val="008D6F1A"/>
    <w:rsid w:val="008E0517"/>
    <w:rsid w:val="008E2B7D"/>
    <w:rsid w:val="008E392B"/>
    <w:rsid w:val="008E46AB"/>
    <w:rsid w:val="008E522E"/>
    <w:rsid w:val="008E5D63"/>
    <w:rsid w:val="008E5EE5"/>
    <w:rsid w:val="008E7B60"/>
    <w:rsid w:val="008F0022"/>
    <w:rsid w:val="008F0436"/>
    <w:rsid w:val="008F0C71"/>
    <w:rsid w:val="008F2F67"/>
    <w:rsid w:val="008F318F"/>
    <w:rsid w:val="008F492E"/>
    <w:rsid w:val="008F523F"/>
    <w:rsid w:val="008F58BF"/>
    <w:rsid w:val="008F729E"/>
    <w:rsid w:val="008F792F"/>
    <w:rsid w:val="008F7AC8"/>
    <w:rsid w:val="00900528"/>
    <w:rsid w:val="009007C5"/>
    <w:rsid w:val="009008E5"/>
    <w:rsid w:val="009018C6"/>
    <w:rsid w:val="00902CBE"/>
    <w:rsid w:val="00903B2A"/>
    <w:rsid w:val="009056E9"/>
    <w:rsid w:val="00905ADA"/>
    <w:rsid w:val="00911C04"/>
    <w:rsid w:val="009128D8"/>
    <w:rsid w:val="009155B5"/>
    <w:rsid w:val="00920C9E"/>
    <w:rsid w:val="00921439"/>
    <w:rsid w:val="00921AD8"/>
    <w:rsid w:val="009228DB"/>
    <w:rsid w:val="00922E77"/>
    <w:rsid w:val="00923285"/>
    <w:rsid w:val="00923340"/>
    <w:rsid w:val="00923780"/>
    <w:rsid w:val="00923D94"/>
    <w:rsid w:val="00926A4C"/>
    <w:rsid w:val="0092781C"/>
    <w:rsid w:val="00930858"/>
    <w:rsid w:val="00931330"/>
    <w:rsid w:val="00931863"/>
    <w:rsid w:val="009340D0"/>
    <w:rsid w:val="009357B4"/>
    <w:rsid w:val="00935B4E"/>
    <w:rsid w:val="009364AD"/>
    <w:rsid w:val="009365B0"/>
    <w:rsid w:val="0094018D"/>
    <w:rsid w:val="009414F8"/>
    <w:rsid w:val="00941E91"/>
    <w:rsid w:val="00941FC7"/>
    <w:rsid w:val="0094237A"/>
    <w:rsid w:val="009429B0"/>
    <w:rsid w:val="00942E9A"/>
    <w:rsid w:val="0094420A"/>
    <w:rsid w:val="00945BEC"/>
    <w:rsid w:val="00946752"/>
    <w:rsid w:val="00946B6B"/>
    <w:rsid w:val="009502A2"/>
    <w:rsid w:val="0095122C"/>
    <w:rsid w:val="009513A9"/>
    <w:rsid w:val="009520F6"/>
    <w:rsid w:val="0095444F"/>
    <w:rsid w:val="0095667D"/>
    <w:rsid w:val="009567A7"/>
    <w:rsid w:val="00956D01"/>
    <w:rsid w:val="00957642"/>
    <w:rsid w:val="00957812"/>
    <w:rsid w:val="00957CA4"/>
    <w:rsid w:val="00960223"/>
    <w:rsid w:val="009602F6"/>
    <w:rsid w:val="009605D2"/>
    <w:rsid w:val="00960711"/>
    <w:rsid w:val="00961A59"/>
    <w:rsid w:val="009638E4"/>
    <w:rsid w:val="00963A7D"/>
    <w:rsid w:val="00964AA5"/>
    <w:rsid w:val="009651F7"/>
    <w:rsid w:val="00966566"/>
    <w:rsid w:val="009668D4"/>
    <w:rsid w:val="00967BA6"/>
    <w:rsid w:val="00967E95"/>
    <w:rsid w:val="009706E7"/>
    <w:rsid w:val="00970AB7"/>
    <w:rsid w:val="009714DF"/>
    <w:rsid w:val="00973C4B"/>
    <w:rsid w:val="00975901"/>
    <w:rsid w:val="009759A2"/>
    <w:rsid w:val="009764AC"/>
    <w:rsid w:val="009772B4"/>
    <w:rsid w:val="009823EE"/>
    <w:rsid w:val="009835F9"/>
    <w:rsid w:val="009853CF"/>
    <w:rsid w:val="00985D59"/>
    <w:rsid w:val="0098643F"/>
    <w:rsid w:val="00986466"/>
    <w:rsid w:val="0099180D"/>
    <w:rsid w:val="00991A35"/>
    <w:rsid w:val="009945C9"/>
    <w:rsid w:val="00994D91"/>
    <w:rsid w:val="00995F11"/>
    <w:rsid w:val="009A19D7"/>
    <w:rsid w:val="009A1BAA"/>
    <w:rsid w:val="009A2051"/>
    <w:rsid w:val="009A2061"/>
    <w:rsid w:val="009A2273"/>
    <w:rsid w:val="009A2B40"/>
    <w:rsid w:val="009A2B51"/>
    <w:rsid w:val="009A2D14"/>
    <w:rsid w:val="009A4E5E"/>
    <w:rsid w:val="009A4F73"/>
    <w:rsid w:val="009A5A84"/>
    <w:rsid w:val="009A67E8"/>
    <w:rsid w:val="009A6B7C"/>
    <w:rsid w:val="009A6EB4"/>
    <w:rsid w:val="009A728B"/>
    <w:rsid w:val="009A7371"/>
    <w:rsid w:val="009A7A60"/>
    <w:rsid w:val="009A7AE1"/>
    <w:rsid w:val="009B051D"/>
    <w:rsid w:val="009B0ED7"/>
    <w:rsid w:val="009B1551"/>
    <w:rsid w:val="009B3664"/>
    <w:rsid w:val="009B4290"/>
    <w:rsid w:val="009B4C10"/>
    <w:rsid w:val="009B5318"/>
    <w:rsid w:val="009B56A4"/>
    <w:rsid w:val="009B61F2"/>
    <w:rsid w:val="009B6E91"/>
    <w:rsid w:val="009C1316"/>
    <w:rsid w:val="009C2B25"/>
    <w:rsid w:val="009C2F43"/>
    <w:rsid w:val="009C378A"/>
    <w:rsid w:val="009C44BC"/>
    <w:rsid w:val="009C5546"/>
    <w:rsid w:val="009D0023"/>
    <w:rsid w:val="009D1E94"/>
    <w:rsid w:val="009D56FD"/>
    <w:rsid w:val="009D5922"/>
    <w:rsid w:val="009D64DE"/>
    <w:rsid w:val="009D6D6D"/>
    <w:rsid w:val="009E0409"/>
    <w:rsid w:val="009E11BA"/>
    <w:rsid w:val="009E1868"/>
    <w:rsid w:val="009E1942"/>
    <w:rsid w:val="009E1FB5"/>
    <w:rsid w:val="009E3698"/>
    <w:rsid w:val="009E5731"/>
    <w:rsid w:val="009E769E"/>
    <w:rsid w:val="009F0199"/>
    <w:rsid w:val="009F1E11"/>
    <w:rsid w:val="009F3F55"/>
    <w:rsid w:val="009F4A0A"/>
    <w:rsid w:val="009F4B23"/>
    <w:rsid w:val="009F4C81"/>
    <w:rsid w:val="009F4F0A"/>
    <w:rsid w:val="009F4F49"/>
    <w:rsid w:val="009F58B1"/>
    <w:rsid w:val="009F6C6D"/>
    <w:rsid w:val="009F7965"/>
    <w:rsid w:val="00A00145"/>
    <w:rsid w:val="00A00FFF"/>
    <w:rsid w:val="00A015FA"/>
    <w:rsid w:val="00A016E2"/>
    <w:rsid w:val="00A03122"/>
    <w:rsid w:val="00A03432"/>
    <w:rsid w:val="00A03C27"/>
    <w:rsid w:val="00A05289"/>
    <w:rsid w:val="00A052A0"/>
    <w:rsid w:val="00A077CB"/>
    <w:rsid w:val="00A07E4F"/>
    <w:rsid w:val="00A10286"/>
    <w:rsid w:val="00A10EFB"/>
    <w:rsid w:val="00A10F71"/>
    <w:rsid w:val="00A1116F"/>
    <w:rsid w:val="00A13517"/>
    <w:rsid w:val="00A13D8E"/>
    <w:rsid w:val="00A15B7B"/>
    <w:rsid w:val="00A15E1C"/>
    <w:rsid w:val="00A15E8D"/>
    <w:rsid w:val="00A15F99"/>
    <w:rsid w:val="00A16C7F"/>
    <w:rsid w:val="00A17AAC"/>
    <w:rsid w:val="00A17D2E"/>
    <w:rsid w:val="00A20589"/>
    <w:rsid w:val="00A207C4"/>
    <w:rsid w:val="00A21446"/>
    <w:rsid w:val="00A23335"/>
    <w:rsid w:val="00A2338B"/>
    <w:rsid w:val="00A2593D"/>
    <w:rsid w:val="00A26003"/>
    <w:rsid w:val="00A32D90"/>
    <w:rsid w:val="00A33770"/>
    <w:rsid w:val="00A33CC5"/>
    <w:rsid w:val="00A3596D"/>
    <w:rsid w:val="00A35CC2"/>
    <w:rsid w:val="00A372BB"/>
    <w:rsid w:val="00A372C0"/>
    <w:rsid w:val="00A3784F"/>
    <w:rsid w:val="00A37A0D"/>
    <w:rsid w:val="00A37A18"/>
    <w:rsid w:val="00A407B5"/>
    <w:rsid w:val="00A416A1"/>
    <w:rsid w:val="00A427AB"/>
    <w:rsid w:val="00A43962"/>
    <w:rsid w:val="00A43B2F"/>
    <w:rsid w:val="00A44014"/>
    <w:rsid w:val="00A47586"/>
    <w:rsid w:val="00A50957"/>
    <w:rsid w:val="00A51D3B"/>
    <w:rsid w:val="00A52ACD"/>
    <w:rsid w:val="00A53B9E"/>
    <w:rsid w:val="00A54635"/>
    <w:rsid w:val="00A549AA"/>
    <w:rsid w:val="00A60EF3"/>
    <w:rsid w:val="00A61376"/>
    <w:rsid w:val="00A61B3D"/>
    <w:rsid w:val="00A61E4C"/>
    <w:rsid w:val="00A62574"/>
    <w:rsid w:val="00A62706"/>
    <w:rsid w:val="00A63DDA"/>
    <w:rsid w:val="00A64BC7"/>
    <w:rsid w:val="00A65D74"/>
    <w:rsid w:val="00A660B4"/>
    <w:rsid w:val="00A70B40"/>
    <w:rsid w:val="00A71866"/>
    <w:rsid w:val="00A71895"/>
    <w:rsid w:val="00A71B45"/>
    <w:rsid w:val="00A71C75"/>
    <w:rsid w:val="00A71F25"/>
    <w:rsid w:val="00A73851"/>
    <w:rsid w:val="00A74BA6"/>
    <w:rsid w:val="00A7540F"/>
    <w:rsid w:val="00A7575B"/>
    <w:rsid w:val="00A758A8"/>
    <w:rsid w:val="00A779DC"/>
    <w:rsid w:val="00A80607"/>
    <w:rsid w:val="00A82908"/>
    <w:rsid w:val="00A83039"/>
    <w:rsid w:val="00A83EE7"/>
    <w:rsid w:val="00A842ED"/>
    <w:rsid w:val="00A84A99"/>
    <w:rsid w:val="00A85E66"/>
    <w:rsid w:val="00A862E0"/>
    <w:rsid w:val="00A87209"/>
    <w:rsid w:val="00A87BE0"/>
    <w:rsid w:val="00A9042E"/>
    <w:rsid w:val="00A9064D"/>
    <w:rsid w:val="00A90752"/>
    <w:rsid w:val="00A9372B"/>
    <w:rsid w:val="00A94BBB"/>
    <w:rsid w:val="00A94DEF"/>
    <w:rsid w:val="00A95EC0"/>
    <w:rsid w:val="00A973EB"/>
    <w:rsid w:val="00A97C06"/>
    <w:rsid w:val="00AA1A98"/>
    <w:rsid w:val="00AA2AE9"/>
    <w:rsid w:val="00AA495F"/>
    <w:rsid w:val="00AA692E"/>
    <w:rsid w:val="00AA701D"/>
    <w:rsid w:val="00AA7B2D"/>
    <w:rsid w:val="00AB38D7"/>
    <w:rsid w:val="00AB4AEB"/>
    <w:rsid w:val="00AB4E8F"/>
    <w:rsid w:val="00AB680E"/>
    <w:rsid w:val="00AC02AD"/>
    <w:rsid w:val="00AC0A9E"/>
    <w:rsid w:val="00AC286D"/>
    <w:rsid w:val="00AC2C9B"/>
    <w:rsid w:val="00AC5A86"/>
    <w:rsid w:val="00AC5AD4"/>
    <w:rsid w:val="00AC5EA6"/>
    <w:rsid w:val="00AC7125"/>
    <w:rsid w:val="00AC728A"/>
    <w:rsid w:val="00AC73BE"/>
    <w:rsid w:val="00AC7726"/>
    <w:rsid w:val="00AD06C8"/>
    <w:rsid w:val="00AD0D86"/>
    <w:rsid w:val="00AD1612"/>
    <w:rsid w:val="00AD2277"/>
    <w:rsid w:val="00AD2CF0"/>
    <w:rsid w:val="00AD3F47"/>
    <w:rsid w:val="00AD6E1B"/>
    <w:rsid w:val="00AD75BD"/>
    <w:rsid w:val="00AD75C6"/>
    <w:rsid w:val="00AD7655"/>
    <w:rsid w:val="00AE0871"/>
    <w:rsid w:val="00AE1BB2"/>
    <w:rsid w:val="00AE1E65"/>
    <w:rsid w:val="00AE263E"/>
    <w:rsid w:val="00AE41EA"/>
    <w:rsid w:val="00AE4408"/>
    <w:rsid w:val="00AE4881"/>
    <w:rsid w:val="00AE5A10"/>
    <w:rsid w:val="00AE5CA4"/>
    <w:rsid w:val="00AE6F66"/>
    <w:rsid w:val="00AE70F5"/>
    <w:rsid w:val="00AE715A"/>
    <w:rsid w:val="00AF0217"/>
    <w:rsid w:val="00AF154D"/>
    <w:rsid w:val="00AF171E"/>
    <w:rsid w:val="00AF1C4C"/>
    <w:rsid w:val="00AF3006"/>
    <w:rsid w:val="00AF3EB6"/>
    <w:rsid w:val="00AF68E2"/>
    <w:rsid w:val="00B001CB"/>
    <w:rsid w:val="00B005B2"/>
    <w:rsid w:val="00B00979"/>
    <w:rsid w:val="00B02127"/>
    <w:rsid w:val="00B027C5"/>
    <w:rsid w:val="00B03084"/>
    <w:rsid w:val="00B03878"/>
    <w:rsid w:val="00B04077"/>
    <w:rsid w:val="00B0451E"/>
    <w:rsid w:val="00B0540F"/>
    <w:rsid w:val="00B05D00"/>
    <w:rsid w:val="00B10E9B"/>
    <w:rsid w:val="00B11376"/>
    <w:rsid w:val="00B11AE8"/>
    <w:rsid w:val="00B124EB"/>
    <w:rsid w:val="00B12649"/>
    <w:rsid w:val="00B12653"/>
    <w:rsid w:val="00B13BD2"/>
    <w:rsid w:val="00B1497F"/>
    <w:rsid w:val="00B149A8"/>
    <w:rsid w:val="00B14C3C"/>
    <w:rsid w:val="00B156F1"/>
    <w:rsid w:val="00B15D15"/>
    <w:rsid w:val="00B15DC4"/>
    <w:rsid w:val="00B160F8"/>
    <w:rsid w:val="00B16BF6"/>
    <w:rsid w:val="00B21B3C"/>
    <w:rsid w:val="00B2271E"/>
    <w:rsid w:val="00B22E27"/>
    <w:rsid w:val="00B25926"/>
    <w:rsid w:val="00B27A25"/>
    <w:rsid w:val="00B306D4"/>
    <w:rsid w:val="00B32873"/>
    <w:rsid w:val="00B32A19"/>
    <w:rsid w:val="00B33D3A"/>
    <w:rsid w:val="00B340E5"/>
    <w:rsid w:val="00B34C35"/>
    <w:rsid w:val="00B35E82"/>
    <w:rsid w:val="00B366AA"/>
    <w:rsid w:val="00B367DE"/>
    <w:rsid w:val="00B4133B"/>
    <w:rsid w:val="00B42C10"/>
    <w:rsid w:val="00B431B6"/>
    <w:rsid w:val="00B4468D"/>
    <w:rsid w:val="00B46716"/>
    <w:rsid w:val="00B4781D"/>
    <w:rsid w:val="00B51787"/>
    <w:rsid w:val="00B52099"/>
    <w:rsid w:val="00B52262"/>
    <w:rsid w:val="00B52AB3"/>
    <w:rsid w:val="00B534B7"/>
    <w:rsid w:val="00B55089"/>
    <w:rsid w:val="00B55747"/>
    <w:rsid w:val="00B55AED"/>
    <w:rsid w:val="00B56329"/>
    <w:rsid w:val="00B56690"/>
    <w:rsid w:val="00B56C28"/>
    <w:rsid w:val="00B6036C"/>
    <w:rsid w:val="00B60D9F"/>
    <w:rsid w:val="00B65F2D"/>
    <w:rsid w:val="00B67631"/>
    <w:rsid w:val="00B677EB"/>
    <w:rsid w:val="00B67C0F"/>
    <w:rsid w:val="00B70031"/>
    <w:rsid w:val="00B71BBD"/>
    <w:rsid w:val="00B722D8"/>
    <w:rsid w:val="00B73FFF"/>
    <w:rsid w:val="00B74E77"/>
    <w:rsid w:val="00B75B5F"/>
    <w:rsid w:val="00B7743F"/>
    <w:rsid w:val="00B80BE1"/>
    <w:rsid w:val="00B81274"/>
    <w:rsid w:val="00B81387"/>
    <w:rsid w:val="00B83AA0"/>
    <w:rsid w:val="00B84F61"/>
    <w:rsid w:val="00B91388"/>
    <w:rsid w:val="00B92980"/>
    <w:rsid w:val="00B93076"/>
    <w:rsid w:val="00B9354F"/>
    <w:rsid w:val="00B975C7"/>
    <w:rsid w:val="00BA0B3F"/>
    <w:rsid w:val="00BA0C5C"/>
    <w:rsid w:val="00BA0F8C"/>
    <w:rsid w:val="00BA12FD"/>
    <w:rsid w:val="00BA21B9"/>
    <w:rsid w:val="00BA60CD"/>
    <w:rsid w:val="00BB226D"/>
    <w:rsid w:val="00BB2DB4"/>
    <w:rsid w:val="00BB30C7"/>
    <w:rsid w:val="00BB3E76"/>
    <w:rsid w:val="00BB53BE"/>
    <w:rsid w:val="00BB63E5"/>
    <w:rsid w:val="00BB6A6B"/>
    <w:rsid w:val="00BB707C"/>
    <w:rsid w:val="00BC1631"/>
    <w:rsid w:val="00BC265E"/>
    <w:rsid w:val="00BC3A99"/>
    <w:rsid w:val="00BC40B0"/>
    <w:rsid w:val="00BC5B5C"/>
    <w:rsid w:val="00BC628E"/>
    <w:rsid w:val="00BC65B7"/>
    <w:rsid w:val="00BC77F5"/>
    <w:rsid w:val="00BD04C3"/>
    <w:rsid w:val="00BD0679"/>
    <w:rsid w:val="00BD1603"/>
    <w:rsid w:val="00BD1B9F"/>
    <w:rsid w:val="00BD1F84"/>
    <w:rsid w:val="00BD2802"/>
    <w:rsid w:val="00BD3186"/>
    <w:rsid w:val="00BD3723"/>
    <w:rsid w:val="00BD423C"/>
    <w:rsid w:val="00BE0D81"/>
    <w:rsid w:val="00BE1108"/>
    <w:rsid w:val="00BE1A0D"/>
    <w:rsid w:val="00BE1E09"/>
    <w:rsid w:val="00BE28B6"/>
    <w:rsid w:val="00BE2FBE"/>
    <w:rsid w:val="00BE4840"/>
    <w:rsid w:val="00BE7EE5"/>
    <w:rsid w:val="00BF010A"/>
    <w:rsid w:val="00BF0B87"/>
    <w:rsid w:val="00BF0EA9"/>
    <w:rsid w:val="00BF2BE6"/>
    <w:rsid w:val="00BF4174"/>
    <w:rsid w:val="00BF44B5"/>
    <w:rsid w:val="00BF44BA"/>
    <w:rsid w:val="00BF5AA9"/>
    <w:rsid w:val="00BF6BF7"/>
    <w:rsid w:val="00C00498"/>
    <w:rsid w:val="00C01CAD"/>
    <w:rsid w:val="00C032DB"/>
    <w:rsid w:val="00C05015"/>
    <w:rsid w:val="00C06016"/>
    <w:rsid w:val="00C0693C"/>
    <w:rsid w:val="00C07164"/>
    <w:rsid w:val="00C07371"/>
    <w:rsid w:val="00C07FAF"/>
    <w:rsid w:val="00C1029B"/>
    <w:rsid w:val="00C12336"/>
    <w:rsid w:val="00C12D84"/>
    <w:rsid w:val="00C13061"/>
    <w:rsid w:val="00C131B2"/>
    <w:rsid w:val="00C14EAB"/>
    <w:rsid w:val="00C22118"/>
    <w:rsid w:val="00C22196"/>
    <w:rsid w:val="00C221A7"/>
    <w:rsid w:val="00C2295F"/>
    <w:rsid w:val="00C24780"/>
    <w:rsid w:val="00C2512F"/>
    <w:rsid w:val="00C256E4"/>
    <w:rsid w:val="00C2702D"/>
    <w:rsid w:val="00C27F7A"/>
    <w:rsid w:val="00C30DC5"/>
    <w:rsid w:val="00C32BE7"/>
    <w:rsid w:val="00C3601F"/>
    <w:rsid w:val="00C36985"/>
    <w:rsid w:val="00C37EA1"/>
    <w:rsid w:val="00C40F1E"/>
    <w:rsid w:val="00C41F7B"/>
    <w:rsid w:val="00C422B9"/>
    <w:rsid w:val="00C44146"/>
    <w:rsid w:val="00C445CC"/>
    <w:rsid w:val="00C447DA"/>
    <w:rsid w:val="00C4613C"/>
    <w:rsid w:val="00C46CB8"/>
    <w:rsid w:val="00C4702F"/>
    <w:rsid w:val="00C50044"/>
    <w:rsid w:val="00C507CE"/>
    <w:rsid w:val="00C50B03"/>
    <w:rsid w:val="00C50CA2"/>
    <w:rsid w:val="00C50DD3"/>
    <w:rsid w:val="00C52214"/>
    <w:rsid w:val="00C5362E"/>
    <w:rsid w:val="00C53B5A"/>
    <w:rsid w:val="00C54BDF"/>
    <w:rsid w:val="00C55589"/>
    <w:rsid w:val="00C55D63"/>
    <w:rsid w:val="00C55FFC"/>
    <w:rsid w:val="00C5600B"/>
    <w:rsid w:val="00C56177"/>
    <w:rsid w:val="00C562C9"/>
    <w:rsid w:val="00C56C60"/>
    <w:rsid w:val="00C57424"/>
    <w:rsid w:val="00C5765B"/>
    <w:rsid w:val="00C57F76"/>
    <w:rsid w:val="00C6024F"/>
    <w:rsid w:val="00C60B80"/>
    <w:rsid w:val="00C63A15"/>
    <w:rsid w:val="00C662AE"/>
    <w:rsid w:val="00C66637"/>
    <w:rsid w:val="00C67554"/>
    <w:rsid w:val="00C67904"/>
    <w:rsid w:val="00C67BD7"/>
    <w:rsid w:val="00C67D0F"/>
    <w:rsid w:val="00C70186"/>
    <w:rsid w:val="00C702C4"/>
    <w:rsid w:val="00C716D0"/>
    <w:rsid w:val="00C7469C"/>
    <w:rsid w:val="00C74B4C"/>
    <w:rsid w:val="00C7570D"/>
    <w:rsid w:val="00C75E8D"/>
    <w:rsid w:val="00C75F0B"/>
    <w:rsid w:val="00C76C3F"/>
    <w:rsid w:val="00C77609"/>
    <w:rsid w:val="00C80221"/>
    <w:rsid w:val="00C810BE"/>
    <w:rsid w:val="00C81D9A"/>
    <w:rsid w:val="00C81F22"/>
    <w:rsid w:val="00C8201C"/>
    <w:rsid w:val="00C82238"/>
    <w:rsid w:val="00C82AA1"/>
    <w:rsid w:val="00C82EB0"/>
    <w:rsid w:val="00C8761B"/>
    <w:rsid w:val="00C91749"/>
    <w:rsid w:val="00C92952"/>
    <w:rsid w:val="00C9498F"/>
    <w:rsid w:val="00C952B2"/>
    <w:rsid w:val="00C9558E"/>
    <w:rsid w:val="00C957BC"/>
    <w:rsid w:val="00C97B4A"/>
    <w:rsid w:val="00CA0D77"/>
    <w:rsid w:val="00CA11E6"/>
    <w:rsid w:val="00CA1308"/>
    <w:rsid w:val="00CA148D"/>
    <w:rsid w:val="00CA1F8A"/>
    <w:rsid w:val="00CA2894"/>
    <w:rsid w:val="00CA38F2"/>
    <w:rsid w:val="00CA6D0A"/>
    <w:rsid w:val="00CA79E5"/>
    <w:rsid w:val="00CB018C"/>
    <w:rsid w:val="00CB273D"/>
    <w:rsid w:val="00CB4BCF"/>
    <w:rsid w:val="00CB4CC8"/>
    <w:rsid w:val="00CB690F"/>
    <w:rsid w:val="00CB7F33"/>
    <w:rsid w:val="00CC0445"/>
    <w:rsid w:val="00CC17C9"/>
    <w:rsid w:val="00CC1CFE"/>
    <w:rsid w:val="00CC2DEA"/>
    <w:rsid w:val="00CC7653"/>
    <w:rsid w:val="00CC791F"/>
    <w:rsid w:val="00CD085B"/>
    <w:rsid w:val="00CD09EE"/>
    <w:rsid w:val="00CD2F63"/>
    <w:rsid w:val="00CD3B3F"/>
    <w:rsid w:val="00CD5261"/>
    <w:rsid w:val="00CD5C12"/>
    <w:rsid w:val="00CE0C8D"/>
    <w:rsid w:val="00CE20F0"/>
    <w:rsid w:val="00CE393E"/>
    <w:rsid w:val="00CE3EF4"/>
    <w:rsid w:val="00CE4862"/>
    <w:rsid w:val="00CE64AE"/>
    <w:rsid w:val="00CF2DD9"/>
    <w:rsid w:val="00CF5779"/>
    <w:rsid w:val="00CF5BC7"/>
    <w:rsid w:val="00CF5F41"/>
    <w:rsid w:val="00CF6313"/>
    <w:rsid w:val="00CF633C"/>
    <w:rsid w:val="00CF64C3"/>
    <w:rsid w:val="00CF6616"/>
    <w:rsid w:val="00CF6DE7"/>
    <w:rsid w:val="00CF7E09"/>
    <w:rsid w:val="00D00FED"/>
    <w:rsid w:val="00D010C1"/>
    <w:rsid w:val="00D05E55"/>
    <w:rsid w:val="00D078B2"/>
    <w:rsid w:val="00D1069A"/>
    <w:rsid w:val="00D11B85"/>
    <w:rsid w:val="00D12AFD"/>
    <w:rsid w:val="00D13737"/>
    <w:rsid w:val="00D13B8E"/>
    <w:rsid w:val="00D13D4D"/>
    <w:rsid w:val="00D13D5A"/>
    <w:rsid w:val="00D146E9"/>
    <w:rsid w:val="00D14EC8"/>
    <w:rsid w:val="00D15C56"/>
    <w:rsid w:val="00D161F0"/>
    <w:rsid w:val="00D16B91"/>
    <w:rsid w:val="00D176E7"/>
    <w:rsid w:val="00D17B42"/>
    <w:rsid w:val="00D2181B"/>
    <w:rsid w:val="00D21F8D"/>
    <w:rsid w:val="00D2218E"/>
    <w:rsid w:val="00D22886"/>
    <w:rsid w:val="00D23594"/>
    <w:rsid w:val="00D24402"/>
    <w:rsid w:val="00D2545E"/>
    <w:rsid w:val="00D2770F"/>
    <w:rsid w:val="00D27EC5"/>
    <w:rsid w:val="00D31264"/>
    <w:rsid w:val="00D31DDB"/>
    <w:rsid w:val="00D32174"/>
    <w:rsid w:val="00D3239D"/>
    <w:rsid w:val="00D32CF6"/>
    <w:rsid w:val="00D338AA"/>
    <w:rsid w:val="00D34443"/>
    <w:rsid w:val="00D35CDD"/>
    <w:rsid w:val="00D37F87"/>
    <w:rsid w:val="00D40C0A"/>
    <w:rsid w:val="00D45082"/>
    <w:rsid w:val="00D46B41"/>
    <w:rsid w:val="00D47910"/>
    <w:rsid w:val="00D47B72"/>
    <w:rsid w:val="00D50128"/>
    <w:rsid w:val="00D534D1"/>
    <w:rsid w:val="00D5489F"/>
    <w:rsid w:val="00D5549D"/>
    <w:rsid w:val="00D56097"/>
    <w:rsid w:val="00D562CC"/>
    <w:rsid w:val="00D566F3"/>
    <w:rsid w:val="00D60A6C"/>
    <w:rsid w:val="00D61791"/>
    <w:rsid w:val="00D62F0C"/>
    <w:rsid w:val="00D63747"/>
    <w:rsid w:val="00D64CC6"/>
    <w:rsid w:val="00D64EAE"/>
    <w:rsid w:val="00D660D1"/>
    <w:rsid w:val="00D72D9D"/>
    <w:rsid w:val="00D72EEF"/>
    <w:rsid w:val="00D72EFF"/>
    <w:rsid w:val="00D739AE"/>
    <w:rsid w:val="00D74B37"/>
    <w:rsid w:val="00D756A6"/>
    <w:rsid w:val="00D75987"/>
    <w:rsid w:val="00D75D4B"/>
    <w:rsid w:val="00D75F5F"/>
    <w:rsid w:val="00D77CA2"/>
    <w:rsid w:val="00D807FC"/>
    <w:rsid w:val="00D81013"/>
    <w:rsid w:val="00D81D44"/>
    <w:rsid w:val="00D83044"/>
    <w:rsid w:val="00D84993"/>
    <w:rsid w:val="00D84ED7"/>
    <w:rsid w:val="00D8706F"/>
    <w:rsid w:val="00D87ECE"/>
    <w:rsid w:val="00D92F5B"/>
    <w:rsid w:val="00D95AC3"/>
    <w:rsid w:val="00D96B0E"/>
    <w:rsid w:val="00D977B1"/>
    <w:rsid w:val="00DA04DF"/>
    <w:rsid w:val="00DA0EAD"/>
    <w:rsid w:val="00DA1AF4"/>
    <w:rsid w:val="00DA206C"/>
    <w:rsid w:val="00DA3DA0"/>
    <w:rsid w:val="00DA4083"/>
    <w:rsid w:val="00DA4D0D"/>
    <w:rsid w:val="00DA5247"/>
    <w:rsid w:val="00DB0410"/>
    <w:rsid w:val="00DB1EC8"/>
    <w:rsid w:val="00DB36B9"/>
    <w:rsid w:val="00DB5937"/>
    <w:rsid w:val="00DB6139"/>
    <w:rsid w:val="00DB7541"/>
    <w:rsid w:val="00DC14EC"/>
    <w:rsid w:val="00DC1FAE"/>
    <w:rsid w:val="00DC298F"/>
    <w:rsid w:val="00DC337F"/>
    <w:rsid w:val="00DC39CB"/>
    <w:rsid w:val="00DC4711"/>
    <w:rsid w:val="00DC4917"/>
    <w:rsid w:val="00DC49C8"/>
    <w:rsid w:val="00DD0CBC"/>
    <w:rsid w:val="00DD2077"/>
    <w:rsid w:val="00DD22ED"/>
    <w:rsid w:val="00DD3219"/>
    <w:rsid w:val="00DD362B"/>
    <w:rsid w:val="00DD3B91"/>
    <w:rsid w:val="00DD4239"/>
    <w:rsid w:val="00DD5613"/>
    <w:rsid w:val="00DD65BC"/>
    <w:rsid w:val="00DD669C"/>
    <w:rsid w:val="00DE087D"/>
    <w:rsid w:val="00DE0D32"/>
    <w:rsid w:val="00DE1EA2"/>
    <w:rsid w:val="00DE2215"/>
    <w:rsid w:val="00DE3D78"/>
    <w:rsid w:val="00DE3DEE"/>
    <w:rsid w:val="00DE440F"/>
    <w:rsid w:val="00DE5107"/>
    <w:rsid w:val="00DF2C05"/>
    <w:rsid w:val="00DF4D41"/>
    <w:rsid w:val="00DF5186"/>
    <w:rsid w:val="00DF59EB"/>
    <w:rsid w:val="00DF5FFD"/>
    <w:rsid w:val="00DF6681"/>
    <w:rsid w:val="00DF75F2"/>
    <w:rsid w:val="00DF776F"/>
    <w:rsid w:val="00E01223"/>
    <w:rsid w:val="00E01684"/>
    <w:rsid w:val="00E01915"/>
    <w:rsid w:val="00E02A62"/>
    <w:rsid w:val="00E03505"/>
    <w:rsid w:val="00E03F11"/>
    <w:rsid w:val="00E04211"/>
    <w:rsid w:val="00E04A10"/>
    <w:rsid w:val="00E04FF5"/>
    <w:rsid w:val="00E052A9"/>
    <w:rsid w:val="00E057EF"/>
    <w:rsid w:val="00E06259"/>
    <w:rsid w:val="00E06F07"/>
    <w:rsid w:val="00E07551"/>
    <w:rsid w:val="00E079B0"/>
    <w:rsid w:val="00E07C3C"/>
    <w:rsid w:val="00E10756"/>
    <w:rsid w:val="00E10CB0"/>
    <w:rsid w:val="00E12136"/>
    <w:rsid w:val="00E202A4"/>
    <w:rsid w:val="00E20A8A"/>
    <w:rsid w:val="00E21313"/>
    <w:rsid w:val="00E22026"/>
    <w:rsid w:val="00E22E6B"/>
    <w:rsid w:val="00E2522F"/>
    <w:rsid w:val="00E26AC3"/>
    <w:rsid w:val="00E26F2F"/>
    <w:rsid w:val="00E30D10"/>
    <w:rsid w:val="00E3187B"/>
    <w:rsid w:val="00E31AAA"/>
    <w:rsid w:val="00E34B3B"/>
    <w:rsid w:val="00E35766"/>
    <w:rsid w:val="00E35C80"/>
    <w:rsid w:val="00E365EB"/>
    <w:rsid w:val="00E4020A"/>
    <w:rsid w:val="00E402B6"/>
    <w:rsid w:val="00E404F9"/>
    <w:rsid w:val="00E41DF4"/>
    <w:rsid w:val="00E43226"/>
    <w:rsid w:val="00E43923"/>
    <w:rsid w:val="00E43C9C"/>
    <w:rsid w:val="00E44E3F"/>
    <w:rsid w:val="00E45365"/>
    <w:rsid w:val="00E507EA"/>
    <w:rsid w:val="00E520A9"/>
    <w:rsid w:val="00E526BD"/>
    <w:rsid w:val="00E52A51"/>
    <w:rsid w:val="00E53A6F"/>
    <w:rsid w:val="00E53BC5"/>
    <w:rsid w:val="00E55BDE"/>
    <w:rsid w:val="00E569A8"/>
    <w:rsid w:val="00E60060"/>
    <w:rsid w:val="00E616BA"/>
    <w:rsid w:val="00E6345D"/>
    <w:rsid w:val="00E64551"/>
    <w:rsid w:val="00E6623E"/>
    <w:rsid w:val="00E674F7"/>
    <w:rsid w:val="00E676D5"/>
    <w:rsid w:val="00E6778C"/>
    <w:rsid w:val="00E67861"/>
    <w:rsid w:val="00E67E00"/>
    <w:rsid w:val="00E67FBB"/>
    <w:rsid w:val="00E7298E"/>
    <w:rsid w:val="00E73785"/>
    <w:rsid w:val="00E73FB7"/>
    <w:rsid w:val="00E7454A"/>
    <w:rsid w:val="00E75C31"/>
    <w:rsid w:val="00E75E9A"/>
    <w:rsid w:val="00E75EB2"/>
    <w:rsid w:val="00E760E7"/>
    <w:rsid w:val="00E7674E"/>
    <w:rsid w:val="00E77AD4"/>
    <w:rsid w:val="00E81C33"/>
    <w:rsid w:val="00E84A88"/>
    <w:rsid w:val="00E84AEC"/>
    <w:rsid w:val="00E85751"/>
    <w:rsid w:val="00E85E47"/>
    <w:rsid w:val="00E9023B"/>
    <w:rsid w:val="00E90CE2"/>
    <w:rsid w:val="00E90E74"/>
    <w:rsid w:val="00E90FE2"/>
    <w:rsid w:val="00E93185"/>
    <w:rsid w:val="00E93A1C"/>
    <w:rsid w:val="00E93C04"/>
    <w:rsid w:val="00E97D92"/>
    <w:rsid w:val="00EA066F"/>
    <w:rsid w:val="00EA34DF"/>
    <w:rsid w:val="00EA60D5"/>
    <w:rsid w:val="00EA6EEA"/>
    <w:rsid w:val="00EB02E7"/>
    <w:rsid w:val="00EB07A9"/>
    <w:rsid w:val="00EB18ED"/>
    <w:rsid w:val="00EB1C01"/>
    <w:rsid w:val="00EB2358"/>
    <w:rsid w:val="00EB499F"/>
    <w:rsid w:val="00EB6B1D"/>
    <w:rsid w:val="00EC275F"/>
    <w:rsid w:val="00EC4E52"/>
    <w:rsid w:val="00EC5596"/>
    <w:rsid w:val="00EC668C"/>
    <w:rsid w:val="00EC7707"/>
    <w:rsid w:val="00ED04F0"/>
    <w:rsid w:val="00ED0DD6"/>
    <w:rsid w:val="00ED1593"/>
    <w:rsid w:val="00ED3BE3"/>
    <w:rsid w:val="00ED4237"/>
    <w:rsid w:val="00ED596C"/>
    <w:rsid w:val="00ED6542"/>
    <w:rsid w:val="00ED6631"/>
    <w:rsid w:val="00ED696F"/>
    <w:rsid w:val="00ED7041"/>
    <w:rsid w:val="00EE107D"/>
    <w:rsid w:val="00EE4553"/>
    <w:rsid w:val="00EE4C27"/>
    <w:rsid w:val="00EE51E8"/>
    <w:rsid w:val="00EE52C2"/>
    <w:rsid w:val="00EE5D12"/>
    <w:rsid w:val="00EE619D"/>
    <w:rsid w:val="00EE668B"/>
    <w:rsid w:val="00EF0F9A"/>
    <w:rsid w:val="00EF1BD0"/>
    <w:rsid w:val="00EF2717"/>
    <w:rsid w:val="00EF2B71"/>
    <w:rsid w:val="00EF2BC7"/>
    <w:rsid w:val="00EF36BC"/>
    <w:rsid w:val="00EF36D5"/>
    <w:rsid w:val="00EF5843"/>
    <w:rsid w:val="00EF69C9"/>
    <w:rsid w:val="00EF715B"/>
    <w:rsid w:val="00EF7190"/>
    <w:rsid w:val="00F026B0"/>
    <w:rsid w:val="00F02F24"/>
    <w:rsid w:val="00F0307A"/>
    <w:rsid w:val="00F03DC3"/>
    <w:rsid w:val="00F04012"/>
    <w:rsid w:val="00F05D6D"/>
    <w:rsid w:val="00F062CD"/>
    <w:rsid w:val="00F067DA"/>
    <w:rsid w:val="00F106B7"/>
    <w:rsid w:val="00F1093F"/>
    <w:rsid w:val="00F10F65"/>
    <w:rsid w:val="00F11011"/>
    <w:rsid w:val="00F11F12"/>
    <w:rsid w:val="00F12F37"/>
    <w:rsid w:val="00F13095"/>
    <w:rsid w:val="00F14AC3"/>
    <w:rsid w:val="00F15EAA"/>
    <w:rsid w:val="00F16FB6"/>
    <w:rsid w:val="00F17643"/>
    <w:rsid w:val="00F21463"/>
    <w:rsid w:val="00F21A80"/>
    <w:rsid w:val="00F21BD5"/>
    <w:rsid w:val="00F22553"/>
    <w:rsid w:val="00F23836"/>
    <w:rsid w:val="00F24D7F"/>
    <w:rsid w:val="00F308D3"/>
    <w:rsid w:val="00F30B21"/>
    <w:rsid w:val="00F31A34"/>
    <w:rsid w:val="00F33846"/>
    <w:rsid w:val="00F33AF3"/>
    <w:rsid w:val="00F3481B"/>
    <w:rsid w:val="00F35B55"/>
    <w:rsid w:val="00F36C16"/>
    <w:rsid w:val="00F37B95"/>
    <w:rsid w:val="00F40D22"/>
    <w:rsid w:val="00F42BFE"/>
    <w:rsid w:val="00F42EC2"/>
    <w:rsid w:val="00F4301A"/>
    <w:rsid w:val="00F43665"/>
    <w:rsid w:val="00F4475A"/>
    <w:rsid w:val="00F44E66"/>
    <w:rsid w:val="00F475F5"/>
    <w:rsid w:val="00F4764E"/>
    <w:rsid w:val="00F52A2E"/>
    <w:rsid w:val="00F53A3E"/>
    <w:rsid w:val="00F53AFD"/>
    <w:rsid w:val="00F53B77"/>
    <w:rsid w:val="00F54126"/>
    <w:rsid w:val="00F55633"/>
    <w:rsid w:val="00F556A6"/>
    <w:rsid w:val="00F55E89"/>
    <w:rsid w:val="00F62584"/>
    <w:rsid w:val="00F661E1"/>
    <w:rsid w:val="00F66355"/>
    <w:rsid w:val="00F67412"/>
    <w:rsid w:val="00F73A39"/>
    <w:rsid w:val="00F743D4"/>
    <w:rsid w:val="00F74439"/>
    <w:rsid w:val="00F76FD5"/>
    <w:rsid w:val="00F77538"/>
    <w:rsid w:val="00F80956"/>
    <w:rsid w:val="00F80C2B"/>
    <w:rsid w:val="00F812D8"/>
    <w:rsid w:val="00F81872"/>
    <w:rsid w:val="00F82CFC"/>
    <w:rsid w:val="00F82F04"/>
    <w:rsid w:val="00F834CB"/>
    <w:rsid w:val="00F83DE1"/>
    <w:rsid w:val="00F85F32"/>
    <w:rsid w:val="00F86452"/>
    <w:rsid w:val="00F87EFD"/>
    <w:rsid w:val="00F910A7"/>
    <w:rsid w:val="00F91B7A"/>
    <w:rsid w:val="00F93EDC"/>
    <w:rsid w:val="00F94627"/>
    <w:rsid w:val="00F94AF0"/>
    <w:rsid w:val="00F953B5"/>
    <w:rsid w:val="00F957A3"/>
    <w:rsid w:val="00F9634E"/>
    <w:rsid w:val="00FA011C"/>
    <w:rsid w:val="00FA070F"/>
    <w:rsid w:val="00FA1747"/>
    <w:rsid w:val="00FA1E7B"/>
    <w:rsid w:val="00FA23F7"/>
    <w:rsid w:val="00FA396D"/>
    <w:rsid w:val="00FB097F"/>
    <w:rsid w:val="00FB10C2"/>
    <w:rsid w:val="00FB1612"/>
    <w:rsid w:val="00FB200A"/>
    <w:rsid w:val="00FB259E"/>
    <w:rsid w:val="00FB2B6C"/>
    <w:rsid w:val="00FB2F01"/>
    <w:rsid w:val="00FB4807"/>
    <w:rsid w:val="00FB5D99"/>
    <w:rsid w:val="00FB682A"/>
    <w:rsid w:val="00FB6DA8"/>
    <w:rsid w:val="00FB72E1"/>
    <w:rsid w:val="00FC1279"/>
    <w:rsid w:val="00FC15D7"/>
    <w:rsid w:val="00FC3198"/>
    <w:rsid w:val="00FC42E4"/>
    <w:rsid w:val="00FC6221"/>
    <w:rsid w:val="00FD005D"/>
    <w:rsid w:val="00FD0356"/>
    <w:rsid w:val="00FD0D30"/>
    <w:rsid w:val="00FD3FF1"/>
    <w:rsid w:val="00FD6C41"/>
    <w:rsid w:val="00FD71A2"/>
    <w:rsid w:val="00FD7D1B"/>
    <w:rsid w:val="00FE099C"/>
    <w:rsid w:val="00FE1917"/>
    <w:rsid w:val="00FE25CE"/>
    <w:rsid w:val="00FE3198"/>
    <w:rsid w:val="00FE38D3"/>
    <w:rsid w:val="00FE3BC7"/>
    <w:rsid w:val="00FE3D5D"/>
    <w:rsid w:val="00FE4989"/>
    <w:rsid w:val="00FE4E41"/>
    <w:rsid w:val="00FF1FB6"/>
    <w:rsid w:val="00FF28C4"/>
    <w:rsid w:val="00FF31CA"/>
    <w:rsid w:val="00FF5503"/>
    <w:rsid w:val="00FF7288"/>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95b3d7"/>
    </o:shapedefaults>
    <o:shapelayout v:ext="edit">
      <o:idmap v:ext="edit" data="1"/>
    </o:shapelayout>
  </w:shapeDefaults>
  <w:decimalSymbol w:val="."/>
  <w:listSeparator w:val=","/>
  <w14:docId w14:val="7BA14E52"/>
  <w15:docId w15:val="{8AE72AB4-B9E1-4BE8-8FC5-03E4E99AE6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B512B"/>
    <w:pPr>
      <w:jc w:val="both"/>
    </w:pPr>
    <w:rPr>
      <w:sz w:val="24"/>
      <w:lang w:val="en-GB"/>
    </w:rPr>
  </w:style>
  <w:style w:type="paragraph" w:styleId="Heading1">
    <w:name w:val="heading 1"/>
    <w:basedOn w:val="Normal"/>
    <w:next w:val="Texte"/>
    <w:link w:val="Heading1Char"/>
    <w:uiPriority w:val="9"/>
    <w:qFormat/>
    <w:rsid w:val="006A2634"/>
    <w:pPr>
      <w:keepNext/>
      <w:keepLines/>
      <w:shd w:val="clear" w:color="auto" w:fill="262626" w:themeFill="text1" w:themeFillTint="D9"/>
      <w:spacing w:before="120" w:after="240"/>
      <w:outlineLvl w:val="0"/>
    </w:pPr>
    <w:rPr>
      <w:rFonts w:ascii="Calibri" w:eastAsiaTheme="majorEastAsia" w:hAnsi="Calibri" w:cstheme="majorBidi"/>
      <w:bCs/>
      <w:color w:val="F2F2F2" w:themeColor="background1" w:themeShade="F2"/>
      <w:sz w:val="32"/>
      <w:szCs w:val="28"/>
    </w:rPr>
  </w:style>
  <w:style w:type="paragraph" w:styleId="Heading2">
    <w:name w:val="heading 2"/>
    <w:basedOn w:val="Normal"/>
    <w:next w:val="Texte"/>
    <w:link w:val="Heading2Char"/>
    <w:uiPriority w:val="9"/>
    <w:unhideWhenUsed/>
    <w:qFormat/>
    <w:rsid w:val="00CC2DEA"/>
    <w:pPr>
      <w:keepNext/>
      <w:keepLines/>
      <w:spacing w:before="200" w:after="60"/>
      <w:outlineLvl w:val="1"/>
    </w:pPr>
    <w:rPr>
      <w:rFonts w:asciiTheme="majorHAnsi" w:eastAsiaTheme="majorEastAsia" w:hAnsiTheme="majorHAnsi" w:cstheme="majorBidi"/>
      <w:b/>
      <w:bCs/>
      <w:color w:val="365F91" w:themeColor="accent1" w:themeShade="BF"/>
      <w:sz w:val="28"/>
      <w:szCs w:val="26"/>
    </w:rPr>
  </w:style>
  <w:style w:type="paragraph" w:styleId="Heading3">
    <w:name w:val="heading 3"/>
    <w:basedOn w:val="Normal"/>
    <w:next w:val="Texte"/>
    <w:link w:val="Heading3Char"/>
    <w:uiPriority w:val="9"/>
    <w:unhideWhenUsed/>
    <w:qFormat/>
    <w:rsid w:val="00D5549D"/>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Heading3"/>
    <w:next w:val="Normal"/>
    <w:link w:val="Heading4Char"/>
    <w:uiPriority w:val="9"/>
    <w:unhideWhenUsed/>
    <w:qFormat/>
    <w:rsid w:val="009772B4"/>
    <w:pPr>
      <w:pBdr>
        <w:bottom w:val="double" w:sz="6" w:space="1" w:color="9C0000"/>
      </w:pBdr>
      <w:shd w:val="clear" w:color="auto" w:fill="BFBFBF" w:themeFill="background1" w:themeFillShade="BF"/>
      <w:spacing w:before="0" w:line="240" w:lineRule="auto"/>
      <w:outlineLvl w:val="3"/>
    </w:pPr>
    <w:rPr>
      <w:b w:val="0"/>
      <w:bCs w:val="0"/>
      <w:i/>
      <w:iCs/>
      <w:color w:val="auto"/>
      <w:szCs w:val="24"/>
      <w:lang w:val="en-PH" w:eastAsia="en-US"/>
    </w:rPr>
  </w:style>
  <w:style w:type="paragraph" w:styleId="Heading5">
    <w:name w:val="heading 5"/>
    <w:basedOn w:val="Normal"/>
    <w:next w:val="Normal"/>
    <w:link w:val="Heading5Char"/>
    <w:uiPriority w:val="9"/>
    <w:semiHidden/>
    <w:unhideWhenUsed/>
    <w:qFormat/>
    <w:rsid w:val="009772B4"/>
    <w:pPr>
      <w:keepNext/>
      <w:keepLines/>
      <w:spacing w:before="40" w:after="0" w:line="259" w:lineRule="auto"/>
      <w:outlineLvl w:val="4"/>
    </w:pPr>
    <w:rPr>
      <w:rFonts w:asciiTheme="majorHAnsi" w:eastAsiaTheme="majorEastAsia" w:hAnsiTheme="majorHAnsi" w:cstheme="majorBidi"/>
      <w:lang w:val="en-PH"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A2634"/>
    <w:rPr>
      <w:rFonts w:ascii="Calibri" w:eastAsiaTheme="majorEastAsia" w:hAnsi="Calibri" w:cstheme="majorBidi"/>
      <w:bCs/>
      <w:color w:val="F2F2F2" w:themeColor="background1" w:themeShade="F2"/>
      <w:sz w:val="32"/>
      <w:szCs w:val="28"/>
      <w:shd w:val="clear" w:color="auto" w:fill="262626" w:themeFill="text1" w:themeFillTint="D9"/>
      <w:lang w:val="en-GB"/>
    </w:rPr>
  </w:style>
  <w:style w:type="paragraph" w:styleId="NoSpacing">
    <w:name w:val="No Spacing"/>
    <w:link w:val="NoSpacingChar"/>
    <w:uiPriority w:val="1"/>
    <w:qFormat/>
    <w:rsid w:val="00CC2DEA"/>
    <w:pPr>
      <w:spacing w:after="0" w:line="240" w:lineRule="auto"/>
    </w:pPr>
    <w:rPr>
      <w:sz w:val="16"/>
      <w:szCs w:val="16"/>
      <w:lang w:val="en-US" w:eastAsia="en-US"/>
    </w:rPr>
  </w:style>
  <w:style w:type="character" w:customStyle="1" w:styleId="NoSpacingChar">
    <w:name w:val="No Spacing Char"/>
    <w:basedOn w:val="DefaultParagraphFont"/>
    <w:link w:val="NoSpacing"/>
    <w:uiPriority w:val="1"/>
    <w:rsid w:val="00CC2DEA"/>
    <w:rPr>
      <w:sz w:val="16"/>
      <w:szCs w:val="16"/>
      <w:lang w:val="en-US" w:eastAsia="en-US"/>
    </w:rPr>
  </w:style>
  <w:style w:type="paragraph" w:styleId="BalloonText">
    <w:name w:val="Balloon Text"/>
    <w:basedOn w:val="Normal"/>
    <w:link w:val="BalloonTextChar"/>
    <w:uiPriority w:val="99"/>
    <w:semiHidden/>
    <w:unhideWhenUsed/>
    <w:rsid w:val="00571ED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71ED7"/>
    <w:rPr>
      <w:rFonts w:ascii="Tahoma" w:hAnsi="Tahoma" w:cs="Tahoma"/>
      <w:sz w:val="16"/>
      <w:szCs w:val="16"/>
    </w:rPr>
  </w:style>
  <w:style w:type="paragraph" w:styleId="ListParagraph">
    <w:name w:val="List Paragraph"/>
    <w:basedOn w:val="Normal"/>
    <w:uiPriority w:val="34"/>
    <w:qFormat/>
    <w:rsid w:val="0011472B"/>
    <w:pPr>
      <w:ind w:left="720"/>
      <w:contextualSpacing/>
    </w:pPr>
    <w:rPr>
      <w:rFonts w:ascii="Calibri" w:eastAsiaTheme="minorHAnsi" w:hAnsi="Calibri" w:cs="Calibri"/>
      <w:lang w:eastAsia="en-US"/>
    </w:rPr>
  </w:style>
  <w:style w:type="character" w:styleId="Hyperlink">
    <w:name w:val="Hyperlink"/>
    <w:basedOn w:val="DefaultParagraphFont"/>
    <w:uiPriority w:val="99"/>
    <w:unhideWhenUsed/>
    <w:rsid w:val="0011472B"/>
    <w:rPr>
      <w:color w:val="0000FF"/>
      <w:u w:val="single"/>
    </w:rPr>
  </w:style>
  <w:style w:type="paragraph" w:styleId="Header">
    <w:name w:val="header"/>
    <w:basedOn w:val="Normal"/>
    <w:link w:val="HeaderChar"/>
    <w:uiPriority w:val="99"/>
    <w:unhideWhenUsed/>
    <w:rsid w:val="0011472B"/>
    <w:pPr>
      <w:tabs>
        <w:tab w:val="center" w:pos="4513"/>
        <w:tab w:val="right" w:pos="9026"/>
      </w:tabs>
      <w:spacing w:after="0" w:line="240" w:lineRule="auto"/>
    </w:pPr>
    <w:rPr>
      <w:rFonts w:ascii="Calibri" w:eastAsiaTheme="minorHAnsi" w:hAnsi="Calibri" w:cs="Calibri"/>
      <w:lang w:eastAsia="en-US"/>
    </w:rPr>
  </w:style>
  <w:style w:type="character" w:customStyle="1" w:styleId="HeaderChar">
    <w:name w:val="Header Char"/>
    <w:basedOn w:val="DefaultParagraphFont"/>
    <w:link w:val="Header"/>
    <w:uiPriority w:val="99"/>
    <w:rsid w:val="0011472B"/>
    <w:rPr>
      <w:rFonts w:ascii="Calibri" w:eastAsiaTheme="minorHAnsi" w:hAnsi="Calibri" w:cs="Calibri"/>
      <w:lang w:eastAsia="en-US"/>
    </w:rPr>
  </w:style>
  <w:style w:type="paragraph" w:styleId="Footer">
    <w:name w:val="footer"/>
    <w:basedOn w:val="Normal"/>
    <w:link w:val="FooterChar"/>
    <w:uiPriority w:val="99"/>
    <w:unhideWhenUsed/>
    <w:rsid w:val="0011472B"/>
    <w:pPr>
      <w:tabs>
        <w:tab w:val="center" w:pos="4513"/>
        <w:tab w:val="right" w:pos="9026"/>
      </w:tabs>
      <w:spacing w:after="0" w:line="240" w:lineRule="auto"/>
    </w:pPr>
    <w:rPr>
      <w:rFonts w:ascii="Calibri" w:eastAsiaTheme="minorHAnsi" w:hAnsi="Calibri" w:cs="Calibri"/>
      <w:lang w:eastAsia="en-US"/>
    </w:rPr>
  </w:style>
  <w:style w:type="character" w:customStyle="1" w:styleId="FooterChar">
    <w:name w:val="Footer Char"/>
    <w:basedOn w:val="DefaultParagraphFont"/>
    <w:link w:val="Footer"/>
    <w:uiPriority w:val="99"/>
    <w:rsid w:val="0011472B"/>
    <w:rPr>
      <w:rFonts w:ascii="Calibri" w:eastAsiaTheme="minorHAnsi" w:hAnsi="Calibri" w:cs="Calibri"/>
      <w:lang w:eastAsia="en-US"/>
    </w:rPr>
  </w:style>
  <w:style w:type="paragraph" w:styleId="NormalWeb">
    <w:name w:val="Normal (Web)"/>
    <w:basedOn w:val="Normal"/>
    <w:uiPriority w:val="99"/>
    <w:unhideWhenUsed/>
    <w:rsid w:val="0011472B"/>
    <w:pPr>
      <w:spacing w:before="100" w:beforeAutospacing="1" w:after="119" w:line="240" w:lineRule="auto"/>
    </w:pPr>
    <w:rPr>
      <w:rFonts w:ascii="Times New Roman" w:eastAsia="Times New Roman" w:hAnsi="Times New Roman" w:cs="Times New Roman"/>
      <w:szCs w:val="24"/>
    </w:rPr>
  </w:style>
  <w:style w:type="character" w:customStyle="1" w:styleId="Heading2Char">
    <w:name w:val="Heading 2 Char"/>
    <w:basedOn w:val="DefaultParagraphFont"/>
    <w:link w:val="Heading2"/>
    <w:uiPriority w:val="9"/>
    <w:rsid w:val="00CC2DEA"/>
    <w:rPr>
      <w:rFonts w:asciiTheme="majorHAnsi" w:eastAsiaTheme="majorEastAsia" w:hAnsiTheme="majorHAnsi" w:cstheme="majorBidi"/>
      <w:b/>
      <w:bCs/>
      <w:color w:val="365F91" w:themeColor="accent1" w:themeShade="BF"/>
      <w:sz w:val="28"/>
      <w:szCs w:val="26"/>
    </w:rPr>
  </w:style>
  <w:style w:type="character" w:styleId="LineNumber">
    <w:name w:val="line number"/>
    <w:basedOn w:val="DefaultParagraphFont"/>
    <w:uiPriority w:val="99"/>
    <w:semiHidden/>
    <w:unhideWhenUsed/>
    <w:rsid w:val="00237B99"/>
  </w:style>
  <w:style w:type="paragraph" w:customStyle="1" w:styleId="Texte">
    <w:name w:val="Texte"/>
    <w:basedOn w:val="Normal"/>
    <w:link w:val="TexteCar"/>
    <w:qFormat/>
    <w:rsid w:val="00CC2DEA"/>
    <w:pPr>
      <w:spacing w:after="0"/>
    </w:pPr>
    <w:rPr>
      <w:szCs w:val="24"/>
    </w:rPr>
  </w:style>
  <w:style w:type="paragraph" w:customStyle="1" w:styleId="Image">
    <w:name w:val="Image"/>
    <w:basedOn w:val="Texte"/>
    <w:next w:val="Texte"/>
    <w:link w:val="ImageCar"/>
    <w:qFormat/>
    <w:rsid w:val="00CC2DEA"/>
    <w:pPr>
      <w:spacing w:before="120" w:after="120"/>
      <w:jc w:val="center"/>
    </w:pPr>
    <w:rPr>
      <w:noProof/>
    </w:rPr>
  </w:style>
  <w:style w:type="character" w:customStyle="1" w:styleId="TexteCar">
    <w:name w:val="Texte Car"/>
    <w:basedOn w:val="DefaultParagraphFont"/>
    <w:link w:val="Texte"/>
    <w:rsid w:val="00CC2DEA"/>
    <w:rPr>
      <w:sz w:val="24"/>
      <w:szCs w:val="24"/>
    </w:rPr>
  </w:style>
  <w:style w:type="character" w:customStyle="1" w:styleId="ImageCar">
    <w:name w:val="Image Car"/>
    <w:basedOn w:val="TexteCar"/>
    <w:link w:val="Image"/>
    <w:rsid w:val="00CC2DEA"/>
    <w:rPr>
      <w:noProof/>
      <w:sz w:val="24"/>
      <w:szCs w:val="24"/>
    </w:rPr>
  </w:style>
  <w:style w:type="paragraph" w:styleId="TOC1">
    <w:name w:val="toc 1"/>
    <w:basedOn w:val="Normal"/>
    <w:next w:val="Normal"/>
    <w:link w:val="TOC1Char"/>
    <w:autoRedefine/>
    <w:uiPriority w:val="39"/>
    <w:unhideWhenUsed/>
    <w:rsid w:val="00234194"/>
    <w:pPr>
      <w:tabs>
        <w:tab w:val="right" w:leader="dot" w:pos="7088"/>
      </w:tabs>
      <w:spacing w:after="100"/>
      <w:ind w:left="284"/>
    </w:pPr>
    <w:rPr>
      <w:b/>
      <w:noProof/>
    </w:rPr>
  </w:style>
  <w:style w:type="character" w:customStyle="1" w:styleId="Heading3Char">
    <w:name w:val="Heading 3 Char"/>
    <w:basedOn w:val="DefaultParagraphFont"/>
    <w:link w:val="Heading3"/>
    <w:uiPriority w:val="9"/>
    <w:rsid w:val="00D5549D"/>
    <w:rPr>
      <w:rFonts w:asciiTheme="majorHAnsi" w:eastAsiaTheme="majorEastAsia" w:hAnsiTheme="majorHAnsi" w:cstheme="majorBidi"/>
      <w:b/>
      <w:bCs/>
      <w:color w:val="4F81BD" w:themeColor="accent1"/>
      <w:lang w:val="en-GB"/>
    </w:rPr>
  </w:style>
  <w:style w:type="paragraph" w:styleId="TOC2">
    <w:name w:val="toc 2"/>
    <w:basedOn w:val="Normal"/>
    <w:next w:val="Normal"/>
    <w:link w:val="TOC2Char"/>
    <w:autoRedefine/>
    <w:uiPriority w:val="39"/>
    <w:unhideWhenUsed/>
    <w:rsid w:val="00960711"/>
    <w:pPr>
      <w:tabs>
        <w:tab w:val="right" w:leader="dot" w:pos="7088"/>
      </w:tabs>
      <w:spacing w:after="100"/>
      <w:ind w:left="709" w:right="256"/>
    </w:pPr>
    <w:rPr>
      <w:rFonts w:ascii="Arial" w:hAnsi="Arial" w:cs="Arial"/>
      <w:i/>
      <w:noProof/>
    </w:rPr>
  </w:style>
  <w:style w:type="paragraph" w:styleId="TOC3">
    <w:name w:val="toc 3"/>
    <w:basedOn w:val="Normal"/>
    <w:next w:val="Normal"/>
    <w:link w:val="TOC3Char"/>
    <w:autoRedefine/>
    <w:uiPriority w:val="39"/>
    <w:unhideWhenUsed/>
    <w:rsid w:val="00871241"/>
    <w:pPr>
      <w:tabs>
        <w:tab w:val="right" w:pos="7088"/>
      </w:tabs>
      <w:spacing w:after="100"/>
      <w:ind w:left="1276"/>
    </w:pPr>
    <w:rPr>
      <w:noProof/>
    </w:rPr>
  </w:style>
  <w:style w:type="table" w:styleId="TableGrid">
    <w:name w:val="Table Grid"/>
    <w:basedOn w:val="TableNormal"/>
    <w:uiPriority w:val="59"/>
    <w:rsid w:val="00F130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D11B85"/>
    <w:pPr>
      <w:spacing w:line="240" w:lineRule="auto"/>
    </w:pPr>
    <w:rPr>
      <w:b/>
      <w:bCs/>
      <w:color w:val="4F81BD" w:themeColor="accent1"/>
      <w:sz w:val="18"/>
      <w:szCs w:val="18"/>
    </w:rPr>
  </w:style>
  <w:style w:type="table" w:styleId="MediumGrid3-Accent1">
    <w:name w:val="Medium Grid 3 Accent 1"/>
    <w:basedOn w:val="TableNormal"/>
    <w:uiPriority w:val="69"/>
    <w:rsid w:val="00E760E7"/>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1-Accent1">
    <w:name w:val="Medium Grid 1 Accent 1"/>
    <w:basedOn w:val="TableNormal"/>
    <w:uiPriority w:val="67"/>
    <w:rsid w:val="00E760E7"/>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ListTable4-Accent1">
    <w:name w:val="List Table 4 Accent 1"/>
    <w:basedOn w:val="TableNormal"/>
    <w:uiPriority w:val="49"/>
    <w:rsid w:val="0040555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3">
    <w:name w:val="List Table 4 Accent 3"/>
    <w:basedOn w:val="TableNormal"/>
    <w:uiPriority w:val="49"/>
    <w:rsid w:val="00A372C0"/>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styleId="FollowedHyperlink">
    <w:name w:val="FollowedHyperlink"/>
    <w:basedOn w:val="DefaultParagraphFont"/>
    <w:uiPriority w:val="99"/>
    <w:semiHidden/>
    <w:unhideWhenUsed/>
    <w:rsid w:val="00E90E74"/>
    <w:rPr>
      <w:color w:val="800080" w:themeColor="followedHyperlink"/>
      <w:u w:val="single"/>
    </w:rPr>
  </w:style>
  <w:style w:type="table" w:styleId="GridTable6Colorful-Accent1">
    <w:name w:val="Grid Table 6 Colorful Accent 1"/>
    <w:basedOn w:val="TableNormal"/>
    <w:uiPriority w:val="51"/>
    <w:rsid w:val="00547B08"/>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ghtGrid-Accent5">
    <w:name w:val="Light Grid Accent 5"/>
    <w:basedOn w:val="TableNormal"/>
    <w:uiPriority w:val="62"/>
    <w:rsid w:val="00930858"/>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customStyle="1" w:styleId="Note">
    <w:name w:val="Note"/>
    <w:basedOn w:val="Texte"/>
    <w:next w:val="Texte"/>
    <w:qFormat/>
    <w:rsid w:val="00E569A8"/>
    <w:pPr>
      <w:shd w:val="clear" w:color="auto" w:fill="403152" w:themeFill="accent4" w:themeFillShade="80"/>
      <w:spacing w:after="60"/>
      <w:ind w:left="567" w:right="540"/>
    </w:pPr>
    <w:rPr>
      <w:b/>
      <w:i/>
      <w:color w:val="FFFFFF" w:themeColor="background1"/>
    </w:rPr>
  </w:style>
  <w:style w:type="paragraph" w:customStyle="1" w:styleId="Texteliste">
    <w:name w:val="Texte liste"/>
    <w:basedOn w:val="ListParagraph"/>
    <w:qFormat/>
    <w:rsid w:val="00331D54"/>
    <w:pPr>
      <w:spacing w:after="0"/>
      <w:ind w:left="0"/>
    </w:pPr>
    <w:rPr>
      <w:szCs w:val="24"/>
      <w:lang w:val="fr-FR"/>
    </w:rPr>
  </w:style>
  <w:style w:type="table" w:styleId="GridTable5Dark-Accent5">
    <w:name w:val="Grid Table 5 Dark Accent 5"/>
    <w:basedOn w:val="TableNormal"/>
    <w:uiPriority w:val="50"/>
    <w:rsid w:val="00E93C0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apple-converted-space">
    <w:name w:val="apple-converted-space"/>
    <w:basedOn w:val="DefaultParagraphFont"/>
    <w:rsid w:val="009A2273"/>
  </w:style>
  <w:style w:type="character" w:customStyle="1" w:styleId="Heading4Char">
    <w:name w:val="Heading 4 Char"/>
    <w:basedOn w:val="DefaultParagraphFont"/>
    <w:link w:val="Heading4"/>
    <w:uiPriority w:val="9"/>
    <w:rsid w:val="009772B4"/>
    <w:rPr>
      <w:rFonts w:asciiTheme="majorHAnsi" w:eastAsiaTheme="majorEastAsia" w:hAnsiTheme="majorHAnsi" w:cstheme="majorBidi"/>
      <w:i/>
      <w:iCs/>
      <w:szCs w:val="24"/>
      <w:shd w:val="clear" w:color="auto" w:fill="BFBFBF" w:themeFill="background1" w:themeFillShade="BF"/>
      <w:lang w:val="en-PH" w:eastAsia="en-US"/>
    </w:rPr>
  </w:style>
  <w:style w:type="paragraph" w:customStyle="1" w:styleId="Notes">
    <w:name w:val="Notes"/>
    <w:basedOn w:val="Normal"/>
    <w:link w:val="NotesChar"/>
    <w:qFormat/>
    <w:rsid w:val="009772B4"/>
    <w:pPr>
      <w:pBdr>
        <w:top w:val="dotted" w:sz="6" w:space="1" w:color="9C0000"/>
        <w:left w:val="dotted" w:sz="6" w:space="4" w:color="9C0000"/>
        <w:bottom w:val="dotted" w:sz="6" w:space="1" w:color="9C0000"/>
        <w:right w:val="dotted" w:sz="6" w:space="4" w:color="9C0000"/>
      </w:pBdr>
      <w:shd w:val="clear" w:color="auto" w:fill="D9D9D9" w:themeFill="background1" w:themeFillShade="D9"/>
      <w:spacing w:after="0" w:line="259" w:lineRule="auto"/>
      <w:ind w:left="90" w:right="90"/>
    </w:pPr>
    <w:rPr>
      <w:rFonts w:eastAsiaTheme="minorHAnsi"/>
      <w:lang w:val="en-PH" w:eastAsia="en-US"/>
    </w:rPr>
  </w:style>
  <w:style w:type="character" w:customStyle="1" w:styleId="NotesChar">
    <w:name w:val="Notes Char"/>
    <w:basedOn w:val="DefaultParagraphFont"/>
    <w:link w:val="Notes"/>
    <w:rsid w:val="009772B4"/>
    <w:rPr>
      <w:rFonts w:eastAsiaTheme="minorHAnsi"/>
      <w:shd w:val="clear" w:color="auto" w:fill="D9D9D9" w:themeFill="background1" w:themeFillShade="D9"/>
      <w:lang w:val="en-PH" w:eastAsia="en-US"/>
    </w:rPr>
  </w:style>
  <w:style w:type="character" w:customStyle="1" w:styleId="Heading5Char">
    <w:name w:val="Heading 5 Char"/>
    <w:basedOn w:val="DefaultParagraphFont"/>
    <w:link w:val="Heading5"/>
    <w:uiPriority w:val="9"/>
    <w:semiHidden/>
    <w:rsid w:val="009772B4"/>
    <w:rPr>
      <w:rFonts w:asciiTheme="majorHAnsi" w:eastAsiaTheme="majorEastAsia" w:hAnsiTheme="majorHAnsi" w:cstheme="majorBidi"/>
      <w:lang w:val="en-PH" w:eastAsia="en-US"/>
    </w:rPr>
  </w:style>
  <w:style w:type="paragraph" w:styleId="TOCHeading">
    <w:name w:val="TOC Heading"/>
    <w:basedOn w:val="Heading1"/>
    <w:next w:val="Normal"/>
    <w:uiPriority w:val="39"/>
    <w:unhideWhenUsed/>
    <w:qFormat/>
    <w:rsid w:val="009772B4"/>
    <w:pPr>
      <w:shd w:val="clear" w:color="auto" w:fill="auto"/>
      <w:spacing w:before="240" w:after="0" w:line="259" w:lineRule="auto"/>
      <w:outlineLvl w:val="9"/>
    </w:pPr>
    <w:rPr>
      <w:rFonts w:asciiTheme="majorHAnsi" w:hAnsiTheme="majorHAnsi"/>
      <w:bCs w:val="0"/>
      <w:color w:val="365F91" w:themeColor="accent1" w:themeShade="BF"/>
      <w:sz w:val="26"/>
      <w:szCs w:val="32"/>
      <w:lang w:val="en-US" w:eastAsia="en-US"/>
    </w:rPr>
  </w:style>
  <w:style w:type="character" w:customStyle="1" w:styleId="TOC1Char">
    <w:name w:val="TOC 1 Char"/>
    <w:basedOn w:val="DefaultParagraphFont"/>
    <w:link w:val="TOC1"/>
    <w:uiPriority w:val="39"/>
    <w:rsid w:val="009772B4"/>
    <w:rPr>
      <w:b/>
      <w:noProof/>
      <w:lang w:val="en-GB"/>
    </w:rPr>
  </w:style>
  <w:style w:type="character" w:customStyle="1" w:styleId="TOC2Char">
    <w:name w:val="TOC 2 Char"/>
    <w:basedOn w:val="DefaultParagraphFont"/>
    <w:link w:val="TOC2"/>
    <w:uiPriority w:val="39"/>
    <w:rsid w:val="00960711"/>
    <w:rPr>
      <w:rFonts w:ascii="Arial" w:hAnsi="Arial" w:cs="Arial"/>
      <w:i/>
      <w:noProof/>
      <w:sz w:val="24"/>
      <w:lang w:val="en-GB"/>
    </w:rPr>
  </w:style>
  <w:style w:type="character" w:customStyle="1" w:styleId="TOC3Char">
    <w:name w:val="TOC 3 Char"/>
    <w:basedOn w:val="DefaultParagraphFont"/>
    <w:link w:val="TOC3"/>
    <w:uiPriority w:val="39"/>
    <w:rsid w:val="009772B4"/>
    <w:rPr>
      <w:noProof/>
      <w:lang w:val="en-GB"/>
    </w:rPr>
  </w:style>
  <w:style w:type="paragraph" w:styleId="TOC4">
    <w:name w:val="toc 4"/>
    <w:basedOn w:val="Normal"/>
    <w:next w:val="Normal"/>
    <w:autoRedefine/>
    <w:uiPriority w:val="39"/>
    <w:semiHidden/>
    <w:unhideWhenUsed/>
    <w:rsid w:val="009772B4"/>
    <w:pPr>
      <w:spacing w:after="100" w:line="259" w:lineRule="auto"/>
      <w:ind w:left="600"/>
    </w:pPr>
    <w:rPr>
      <w:rFonts w:eastAsiaTheme="minorHAnsi"/>
      <w:lang w:val="en-PH" w:eastAsia="en-US"/>
    </w:rPr>
  </w:style>
  <w:style w:type="numbering" w:customStyle="1" w:styleId="Headings">
    <w:name w:val="Headings"/>
    <w:uiPriority w:val="99"/>
    <w:rsid w:val="009772B4"/>
    <w:pPr>
      <w:numPr>
        <w:numId w:val="18"/>
      </w:numPr>
    </w:pPr>
  </w:style>
  <w:style w:type="character" w:styleId="CommentReference">
    <w:name w:val="annotation reference"/>
    <w:basedOn w:val="DefaultParagraphFont"/>
    <w:uiPriority w:val="99"/>
    <w:semiHidden/>
    <w:unhideWhenUsed/>
    <w:rsid w:val="009772B4"/>
    <w:rPr>
      <w:sz w:val="16"/>
      <w:szCs w:val="16"/>
    </w:rPr>
  </w:style>
  <w:style w:type="paragraph" w:customStyle="1" w:styleId="CommentText1">
    <w:name w:val="Comment Text1"/>
    <w:basedOn w:val="Normal"/>
    <w:next w:val="CommentText"/>
    <w:link w:val="CommentTextChar"/>
    <w:uiPriority w:val="99"/>
    <w:semiHidden/>
    <w:unhideWhenUsed/>
    <w:rsid w:val="009772B4"/>
    <w:pPr>
      <w:spacing w:after="0" w:line="240" w:lineRule="auto"/>
    </w:pPr>
    <w:rPr>
      <w:rFonts w:eastAsiaTheme="minorHAnsi"/>
      <w:szCs w:val="20"/>
      <w:lang w:val="en-PH" w:eastAsia="en-US"/>
    </w:rPr>
  </w:style>
  <w:style w:type="character" w:customStyle="1" w:styleId="CommentTextChar">
    <w:name w:val="Comment Text Char"/>
    <w:basedOn w:val="DefaultParagraphFont"/>
    <w:link w:val="CommentText1"/>
    <w:uiPriority w:val="99"/>
    <w:semiHidden/>
    <w:rsid w:val="009772B4"/>
    <w:rPr>
      <w:rFonts w:eastAsiaTheme="minorHAnsi"/>
      <w:szCs w:val="20"/>
      <w:lang w:val="en-PH" w:eastAsia="en-US"/>
    </w:rPr>
  </w:style>
  <w:style w:type="paragraph" w:styleId="CommentText">
    <w:name w:val="annotation text"/>
    <w:basedOn w:val="Normal"/>
    <w:link w:val="CommentTextChar1"/>
    <w:uiPriority w:val="99"/>
    <w:semiHidden/>
    <w:unhideWhenUsed/>
    <w:rsid w:val="009772B4"/>
    <w:pPr>
      <w:spacing w:after="0" w:line="240" w:lineRule="auto"/>
    </w:pPr>
    <w:rPr>
      <w:rFonts w:eastAsiaTheme="minorHAnsi"/>
      <w:szCs w:val="20"/>
      <w:lang w:val="en-PH" w:eastAsia="en-US"/>
    </w:rPr>
  </w:style>
  <w:style w:type="character" w:customStyle="1" w:styleId="CommentTextChar1">
    <w:name w:val="Comment Text Char1"/>
    <w:basedOn w:val="DefaultParagraphFont"/>
    <w:link w:val="CommentText"/>
    <w:uiPriority w:val="99"/>
    <w:semiHidden/>
    <w:rsid w:val="009772B4"/>
    <w:rPr>
      <w:rFonts w:eastAsiaTheme="minorHAnsi"/>
      <w:szCs w:val="20"/>
      <w:lang w:val="en-PH" w:eastAsia="en-US"/>
    </w:rPr>
  </w:style>
  <w:style w:type="table" w:customStyle="1" w:styleId="4DLabs">
    <w:name w:val="4D Labs"/>
    <w:basedOn w:val="GridTable4"/>
    <w:uiPriority w:val="99"/>
    <w:rsid w:val="009772B4"/>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
    <w:name w:val="Grid Table 4"/>
    <w:basedOn w:val="TableNormal"/>
    <w:uiPriority w:val="49"/>
    <w:rsid w:val="009772B4"/>
    <w:pPr>
      <w:spacing w:after="0" w:line="240" w:lineRule="auto"/>
    </w:pPr>
    <w:rPr>
      <w:rFonts w:eastAsiaTheme="minorHAnsi"/>
      <w:lang w:val="en-PH"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4DLabs1">
    <w:name w:val="4D Labs1"/>
    <w:basedOn w:val="GridTable4"/>
    <w:uiPriority w:val="99"/>
    <w:rsid w:val="009772B4"/>
    <w:rPr>
      <w:lang w:val="en-NZ"/>
    </w:rP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4DLabs2">
    <w:name w:val="4D Labs2"/>
    <w:basedOn w:val="GridTable4"/>
    <w:uiPriority w:val="99"/>
    <w:rsid w:val="009772B4"/>
    <w:rPr>
      <w:lang w:val="en-NZ"/>
    </w:rP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4DLabs3">
    <w:name w:val="4D Labs3"/>
    <w:basedOn w:val="GridTable4"/>
    <w:uiPriority w:val="99"/>
    <w:rsid w:val="009772B4"/>
    <w:rPr>
      <w:lang w:val="en-NZ"/>
    </w:rP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4DLabs11">
    <w:name w:val="4D Labs11"/>
    <w:basedOn w:val="GridTable4"/>
    <w:uiPriority w:val="99"/>
    <w:rsid w:val="009772B4"/>
    <w:rPr>
      <w:lang w:val="en-NZ"/>
    </w:rP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Code">
    <w:name w:val="Code"/>
    <w:basedOn w:val="Normal"/>
    <w:link w:val="CodeChar"/>
    <w:qFormat/>
    <w:rsid w:val="009772B4"/>
    <w:pPr>
      <w:pBdr>
        <w:top w:val="dotted" w:sz="6" w:space="6" w:color="9C0000"/>
        <w:left w:val="dotted" w:sz="6" w:space="6" w:color="9C0000"/>
        <w:bottom w:val="dotted" w:sz="6" w:space="6" w:color="9C0000"/>
        <w:right w:val="dotted" w:sz="6" w:space="6" w:color="9C0000"/>
      </w:pBdr>
      <w:shd w:val="clear" w:color="auto" w:fill="D9D9D9"/>
      <w:spacing w:after="0" w:line="240" w:lineRule="auto"/>
      <w:ind w:left="90" w:right="99"/>
    </w:pPr>
    <w:rPr>
      <w:rFonts w:ascii="Courier New" w:eastAsia="Calibri" w:hAnsi="Courier New" w:cs="Times New Roman"/>
      <w:sz w:val="18"/>
      <w:szCs w:val="20"/>
      <w:lang w:val="en-AU" w:eastAsia="en-NZ"/>
    </w:rPr>
  </w:style>
  <w:style w:type="character" w:customStyle="1" w:styleId="CodeChar">
    <w:name w:val="Code Char"/>
    <w:basedOn w:val="DefaultParagraphFont"/>
    <w:link w:val="Code"/>
    <w:rsid w:val="009772B4"/>
    <w:rPr>
      <w:rFonts w:ascii="Courier New" w:eastAsia="Calibri" w:hAnsi="Courier New" w:cs="Times New Roman"/>
      <w:sz w:val="18"/>
      <w:szCs w:val="20"/>
      <w:shd w:val="clear" w:color="auto" w:fill="D9D9D9"/>
      <w:lang w:val="en-AU" w:eastAsia="en-NZ"/>
    </w:rPr>
  </w:style>
  <w:style w:type="paragraph" w:styleId="CommentSubject">
    <w:name w:val="annotation subject"/>
    <w:basedOn w:val="CommentText"/>
    <w:next w:val="CommentText"/>
    <w:link w:val="CommentSubjectChar"/>
    <w:uiPriority w:val="99"/>
    <w:semiHidden/>
    <w:unhideWhenUsed/>
    <w:rsid w:val="009772B4"/>
    <w:rPr>
      <w:b/>
      <w:bCs/>
      <w:sz w:val="20"/>
    </w:rPr>
  </w:style>
  <w:style w:type="character" w:customStyle="1" w:styleId="CommentSubjectChar">
    <w:name w:val="Comment Subject Char"/>
    <w:basedOn w:val="CommentTextChar1"/>
    <w:link w:val="CommentSubject"/>
    <w:uiPriority w:val="99"/>
    <w:semiHidden/>
    <w:rsid w:val="009772B4"/>
    <w:rPr>
      <w:rFonts w:eastAsiaTheme="minorHAnsi"/>
      <w:b/>
      <w:bCs/>
      <w:sz w:val="20"/>
      <w:szCs w:val="20"/>
      <w:lang w:val="en-PH" w:eastAsia="en-US"/>
    </w:rPr>
  </w:style>
  <w:style w:type="paragraph" w:customStyle="1" w:styleId="4DNote">
    <w:name w:val="4D Note"/>
    <w:basedOn w:val="Normal"/>
    <w:link w:val="4DNoteChar"/>
    <w:qFormat/>
    <w:rsid w:val="00B27A25"/>
    <w:pPr>
      <w:numPr>
        <w:numId w:val="25"/>
      </w:numPr>
      <w:pBdr>
        <w:top w:val="dotted" w:sz="6" w:space="1" w:color="9C0000"/>
        <w:left w:val="dotted" w:sz="6" w:space="4" w:color="9C0000"/>
        <w:bottom w:val="dotted" w:sz="6" w:space="1" w:color="9C0000"/>
        <w:right w:val="dotted" w:sz="6" w:space="4" w:color="9C0000"/>
      </w:pBdr>
      <w:shd w:val="clear" w:color="auto" w:fill="D9D9D9" w:themeFill="background1" w:themeFillShade="D9"/>
      <w:spacing w:after="0" w:line="240" w:lineRule="auto"/>
    </w:pPr>
    <w:rPr>
      <w:lang w:val="en-AU"/>
    </w:rPr>
  </w:style>
  <w:style w:type="character" w:customStyle="1" w:styleId="4DNoteChar">
    <w:name w:val="4D Note Char"/>
    <w:basedOn w:val="DefaultParagraphFont"/>
    <w:link w:val="4DNote"/>
    <w:rsid w:val="00B27A25"/>
    <w:rPr>
      <w:sz w:val="24"/>
      <w:shd w:val="clear" w:color="auto" w:fill="D9D9D9" w:themeFill="background1" w:themeFillShade="D9"/>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9147166">
      <w:bodyDiv w:val="1"/>
      <w:marLeft w:val="0"/>
      <w:marRight w:val="0"/>
      <w:marTop w:val="0"/>
      <w:marBottom w:val="0"/>
      <w:divBdr>
        <w:top w:val="none" w:sz="0" w:space="0" w:color="auto"/>
        <w:left w:val="none" w:sz="0" w:space="0" w:color="auto"/>
        <w:bottom w:val="none" w:sz="0" w:space="0" w:color="auto"/>
        <w:right w:val="none" w:sz="0" w:space="0" w:color="auto"/>
      </w:divBdr>
    </w:div>
    <w:div w:id="584412973">
      <w:bodyDiv w:val="1"/>
      <w:marLeft w:val="0"/>
      <w:marRight w:val="0"/>
      <w:marTop w:val="0"/>
      <w:marBottom w:val="0"/>
      <w:divBdr>
        <w:top w:val="none" w:sz="0" w:space="0" w:color="auto"/>
        <w:left w:val="none" w:sz="0" w:space="0" w:color="auto"/>
        <w:bottom w:val="none" w:sz="0" w:space="0" w:color="auto"/>
        <w:right w:val="none" w:sz="0" w:space="0" w:color="auto"/>
      </w:divBdr>
      <w:divsChild>
        <w:div w:id="1873691950">
          <w:marLeft w:val="0"/>
          <w:marRight w:val="0"/>
          <w:marTop w:val="0"/>
          <w:marBottom w:val="0"/>
          <w:divBdr>
            <w:top w:val="none" w:sz="0" w:space="0" w:color="auto"/>
            <w:left w:val="none" w:sz="0" w:space="0" w:color="auto"/>
            <w:bottom w:val="none" w:sz="0" w:space="0" w:color="auto"/>
            <w:right w:val="none" w:sz="0" w:space="0" w:color="auto"/>
          </w:divBdr>
        </w:div>
      </w:divsChild>
    </w:div>
    <w:div w:id="605888439">
      <w:bodyDiv w:val="1"/>
      <w:marLeft w:val="0"/>
      <w:marRight w:val="0"/>
      <w:marTop w:val="0"/>
      <w:marBottom w:val="0"/>
      <w:divBdr>
        <w:top w:val="none" w:sz="0" w:space="0" w:color="auto"/>
        <w:left w:val="none" w:sz="0" w:space="0" w:color="auto"/>
        <w:bottom w:val="none" w:sz="0" w:space="0" w:color="auto"/>
        <w:right w:val="none" w:sz="0" w:space="0" w:color="auto"/>
      </w:divBdr>
    </w:div>
    <w:div w:id="850948389">
      <w:bodyDiv w:val="1"/>
      <w:marLeft w:val="0"/>
      <w:marRight w:val="0"/>
      <w:marTop w:val="0"/>
      <w:marBottom w:val="0"/>
      <w:divBdr>
        <w:top w:val="none" w:sz="0" w:space="0" w:color="auto"/>
        <w:left w:val="none" w:sz="0" w:space="0" w:color="auto"/>
        <w:bottom w:val="none" w:sz="0" w:space="0" w:color="auto"/>
        <w:right w:val="none" w:sz="0" w:space="0" w:color="auto"/>
      </w:divBdr>
    </w:div>
    <w:div w:id="981690505">
      <w:bodyDiv w:val="1"/>
      <w:marLeft w:val="0"/>
      <w:marRight w:val="0"/>
      <w:marTop w:val="0"/>
      <w:marBottom w:val="0"/>
      <w:divBdr>
        <w:top w:val="none" w:sz="0" w:space="0" w:color="auto"/>
        <w:left w:val="none" w:sz="0" w:space="0" w:color="auto"/>
        <w:bottom w:val="none" w:sz="0" w:space="0" w:color="auto"/>
        <w:right w:val="none" w:sz="0" w:space="0" w:color="auto"/>
      </w:divBdr>
    </w:div>
    <w:div w:id="1058672436">
      <w:bodyDiv w:val="1"/>
      <w:marLeft w:val="0"/>
      <w:marRight w:val="0"/>
      <w:marTop w:val="0"/>
      <w:marBottom w:val="0"/>
      <w:divBdr>
        <w:top w:val="none" w:sz="0" w:space="0" w:color="auto"/>
        <w:left w:val="none" w:sz="0" w:space="0" w:color="auto"/>
        <w:bottom w:val="none" w:sz="0" w:space="0" w:color="auto"/>
        <w:right w:val="none" w:sz="0" w:space="0" w:color="auto"/>
      </w:divBdr>
    </w:div>
    <w:div w:id="1202792153">
      <w:bodyDiv w:val="1"/>
      <w:marLeft w:val="0"/>
      <w:marRight w:val="0"/>
      <w:marTop w:val="0"/>
      <w:marBottom w:val="0"/>
      <w:divBdr>
        <w:top w:val="none" w:sz="0" w:space="0" w:color="auto"/>
        <w:left w:val="none" w:sz="0" w:space="0" w:color="auto"/>
        <w:bottom w:val="none" w:sz="0" w:space="0" w:color="auto"/>
        <w:right w:val="none" w:sz="0" w:space="0" w:color="auto"/>
      </w:divBdr>
    </w:div>
    <w:div w:id="1315599502">
      <w:bodyDiv w:val="1"/>
      <w:marLeft w:val="0"/>
      <w:marRight w:val="0"/>
      <w:marTop w:val="0"/>
      <w:marBottom w:val="0"/>
      <w:divBdr>
        <w:top w:val="none" w:sz="0" w:space="0" w:color="auto"/>
        <w:left w:val="none" w:sz="0" w:space="0" w:color="auto"/>
        <w:bottom w:val="none" w:sz="0" w:space="0" w:color="auto"/>
        <w:right w:val="none" w:sz="0" w:space="0" w:color="auto"/>
      </w:divBdr>
    </w:div>
    <w:div w:id="1397389675">
      <w:bodyDiv w:val="1"/>
      <w:marLeft w:val="0"/>
      <w:marRight w:val="0"/>
      <w:marTop w:val="0"/>
      <w:marBottom w:val="0"/>
      <w:divBdr>
        <w:top w:val="none" w:sz="0" w:space="0" w:color="auto"/>
        <w:left w:val="none" w:sz="0" w:space="0" w:color="auto"/>
        <w:bottom w:val="none" w:sz="0" w:space="0" w:color="auto"/>
        <w:right w:val="none" w:sz="0" w:space="0" w:color="auto"/>
      </w:divBdr>
    </w:div>
    <w:div w:id="1405570696">
      <w:bodyDiv w:val="1"/>
      <w:marLeft w:val="0"/>
      <w:marRight w:val="0"/>
      <w:marTop w:val="0"/>
      <w:marBottom w:val="0"/>
      <w:divBdr>
        <w:top w:val="none" w:sz="0" w:space="0" w:color="auto"/>
        <w:left w:val="none" w:sz="0" w:space="0" w:color="auto"/>
        <w:bottom w:val="none" w:sz="0" w:space="0" w:color="auto"/>
        <w:right w:val="none" w:sz="0" w:space="0" w:color="auto"/>
      </w:divBdr>
    </w:div>
    <w:div w:id="1632203215">
      <w:bodyDiv w:val="1"/>
      <w:marLeft w:val="0"/>
      <w:marRight w:val="0"/>
      <w:marTop w:val="0"/>
      <w:marBottom w:val="0"/>
      <w:divBdr>
        <w:top w:val="none" w:sz="0" w:space="0" w:color="auto"/>
        <w:left w:val="none" w:sz="0" w:space="0" w:color="auto"/>
        <w:bottom w:val="none" w:sz="0" w:space="0" w:color="auto"/>
        <w:right w:val="none" w:sz="0" w:space="0" w:color="auto"/>
      </w:divBdr>
    </w:div>
    <w:div w:id="1903297054">
      <w:bodyDiv w:val="1"/>
      <w:marLeft w:val="0"/>
      <w:marRight w:val="0"/>
      <w:marTop w:val="0"/>
      <w:marBottom w:val="0"/>
      <w:divBdr>
        <w:top w:val="none" w:sz="0" w:space="0" w:color="auto"/>
        <w:left w:val="none" w:sz="0" w:space="0" w:color="auto"/>
        <w:bottom w:val="none" w:sz="0" w:space="0" w:color="auto"/>
        <w:right w:val="none" w:sz="0" w:space="0" w:color="auto"/>
      </w:divBdr>
    </w:div>
    <w:div w:id="2073700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3.png"/><Relationship Id="rId21" Type="http://schemas.openxmlformats.org/officeDocument/2006/relationships/image" Target="media/image10.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9.png"/><Relationship Id="rId138" Type="http://schemas.microsoft.com/office/2011/relationships/people" Target="people.xml"/><Relationship Id="rId16" Type="http://schemas.openxmlformats.org/officeDocument/2006/relationships/hyperlink" Target="https://4dsystems.com.au/workshop4" TargetMode="External"/><Relationship Id="rId107" Type="http://schemas.openxmlformats.org/officeDocument/2006/relationships/image" Target="media/image93.png"/><Relationship Id="rId11" Type="http://schemas.openxmlformats.org/officeDocument/2006/relationships/image" Target="media/image5.png"/><Relationship Id="rId32" Type="http://schemas.openxmlformats.org/officeDocument/2006/relationships/image" Target="media/image21.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28" Type="http://schemas.openxmlformats.org/officeDocument/2006/relationships/image" Target="media/image114.png"/><Relationship Id="rId5" Type="http://schemas.openxmlformats.org/officeDocument/2006/relationships/webSettings" Target="webSettings.xml"/><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9.png"/><Relationship Id="rId118" Type="http://schemas.openxmlformats.org/officeDocument/2006/relationships/image" Target="media/image104.png"/><Relationship Id="rId134" Type="http://schemas.openxmlformats.org/officeDocument/2006/relationships/image" Target="media/image120.png"/><Relationship Id="rId139"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37.pn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comments" Target="comments.xml"/><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103" Type="http://schemas.openxmlformats.org/officeDocument/2006/relationships/image" Target="media/image89.png"/><Relationship Id="rId108" Type="http://schemas.openxmlformats.org/officeDocument/2006/relationships/image" Target="media/image94.png"/><Relationship Id="rId116" Type="http://schemas.openxmlformats.org/officeDocument/2006/relationships/image" Target="media/image102.png"/><Relationship Id="rId124" Type="http://schemas.openxmlformats.org/officeDocument/2006/relationships/image" Target="media/image110.png"/><Relationship Id="rId129" Type="http://schemas.openxmlformats.org/officeDocument/2006/relationships/image" Target="media/image115.png"/><Relationship Id="rId137"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11" Type="http://schemas.openxmlformats.org/officeDocument/2006/relationships/image" Target="media/image97.png"/><Relationship Id="rId132" Type="http://schemas.openxmlformats.org/officeDocument/2006/relationships/image" Target="media/image11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4dsystems.com.au/products/accessories" TargetMode="Externa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6" Type="http://schemas.openxmlformats.org/officeDocument/2006/relationships/image" Target="media/image92.png"/><Relationship Id="rId114" Type="http://schemas.openxmlformats.org/officeDocument/2006/relationships/image" Target="media/image100.png"/><Relationship Id="rId119" Type="http://schemas.openxmlformats.org/officeDocument/2006/relationships/image" Target="media/image105.png"/><Relationship Id="rId127" Type="http://schemas.openxmlformats.org/officeDocument/2006/relationships/image" Target="media/image113.png"/><Relationship Id="rId10" Type="http://schemas.openxmlformats.org/officeDocument/2006/relationships/image" Target="media/image4.jpeg"/><Relationship Id="rId31" Type="http://schemas.openxmlformats.org/officeDocument/2006/relationships/image" Target="media/image20.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130" Type="http://schemas.openxmlformats.org/officeDocument/2006/relationships/image" Target="media/image116.png"/><Relationship Id="rId135" Type="http://schemas.openxmlformats.org/officeDocument/2006/relationships/image" Target="media/image121.png"/><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hyperlink" Target="https://4dsystems.com.au/products/4d-intelligent-hmi-display-modules/gen4-hmi-display-modules" TargetMode="External"/><Relationship Id="rId18" Type="http://schemas.openxmlformats.org/officeDocument/2006/relationships/image" Target="media/image7.png"/><Relationship Id="rId39" Type="http://schemas.openxmlformats.org/officeDocument/2006/relationships/image" Target="media/image25.png"/><Relationship Id="rId109" Type="http://schemas.openxmlformats.org/officeDocument/2006/relationships/image" Target="media/image95.png"/><Relationship Id="rId34" Type="http://schemas.microsoft.com/office/2011/relationships/commentsExtended" Target="commentsExtended.xml"/><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6.png"/><Relationship Id="rId125" Type="http://schemas.openxmlformats.org/officeDocument/2006/relationships/image" Target="media/image111.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6.png"/><Relationship Id="rId115" Type="http://schemas.openxmlformats.org/officeDocument/2006/relationships/image" Target="media/image101.png"/><Relationship Id="rId131" Type="http://schemas.openxmlformats.org/officeDocument/2006/relationships/image" Target="media/image117.png"/><Relationship Id="rId136" Type="http://schemas.openxmlformats.org/officeDocument/2006/relationships/header" Target="header1.xml"/><Relationship Id="rId61" Type="http://schemas.openxmlformats.org/officeDocument/2006/relationships/image" Target="media/image47.png"/><Relationship Id="rId82" Type="http://schemas.openxmlformats.org/officeDocument/2006/relationships/image" Target="media/image68.png"/><Relationship Id="rId19" Type="http://schemas.openxmlformats.org/officeDocument/2006/relationships/image" Target="media/image8.png"/><Relationship Id="rId14" Type="http://schemas.openxmlformats.org/officeDocument/2006/relationships/hyperlink" Target="https://4dsystems.com.au/products/accessories" TargetMode="External"/><Relationship Id="rId30" Type="http://schemas.openxmlformats.org/officeDocument/2006/relationships/image" Target="media/image19.png"/><Relationship Id="rId35" Type="http://schemas.microsoft.com/office/2016/09/relationships/commentsIds" Target="commentsIds.xml"/><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1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D:\4d%20systems%20philippines\4d%20systems\GPIO%20control%20app%20note\GPIObusLED\App%20Notes-Template-New%20Format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noFill/>
        <a:ln w="9525">
          <a:noFill/>
          <a:miter lim="800000"/>
          <a:headEnd/>
          <a:tailEnd/>
        </a:ln>
      </a:spPr>
      <a:bodyPr rot="0" vert="horz" wrap="square" lIns="91440" tIns="45720" rIns="91440" bIns="45720" anchor="t" anchorCtr="0">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EBF88A-BEF1-435C-993C-94462ABFC5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App Notes-Template-New Format2.dotm</Template>
  <TotalTime>38</TotalTime>
  <Pages>33</Pages>
  <Words>3460</Words>
  <Characters>19722</Characters>
  <Application>Microsoft Office Word</Application>
  <DocSecurity>0</DocSecurity>
  <Lines>164</Lines>
  <Paragraphs>46</Paragraphs>
  <ScaleCrop>false</ScaleCrop>
  <HeadingPairs>
    <vt:vector size="6" baseType="variant">
      <vt:variant>
        <vt:lpstr>Title</vt:lpstr>
      </vt:variant>
      <vt:variant>
        <vt:i4>1</vt:i4>
      </vt:variant>
      <vt:variant>
        <vt:lpstr>Titre</vt:lpstr>
      </vt:variant>
      <vt:variant>
        <vt:i4>1</vt:i4>
      </vt:variant>
      <vt:variant>
        <vt:lpstr>Titres</vt:lpstr>
      </vt:variant>
      <vt:variant>
        <vt:i4>9</vt:i4>
      </vt:variant>
    </vt:vector>
  </HeadingPairs>
  <TitlesOfParts>
    <vt:vector size="11" baseType="lpstr">
      <vt:lpstr/>
      <vt:lpstr/>
      <vt:lpstr>Description</vt:lpstr>
      <vt:lpstr>Content</vt:lpstr>
      <vt:lpstr>Application Overview</vt:lpstr>
      <vt:lpstr>Setup Procedure</vt:lpstr>
      <vt:lpstr>Simulation Procedure</vt:lpstr>
      <vt:lpstr>    Become Familiar with the 4D-ViSi Environment</vt:lpstr>
      <vt:lpstr>    Create a 4D-ViSi Program File</vt:lpstr>
      <vt:lpstr>Proprietary Information</vt:lpstr>
      <vt:lpstr>Disclaimer of Warranties &amp; Limitation of Liability</vt:lpstr>
    </vt:vector>
  </TitlesOfParts>
  <Company>Hewlett-Packard</Company>
  <LinksUpToDate>false</LinksUpToDate>
  <CharactersWithSpaces>23136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4d-doff</dc:creator>
  <cp:keywords/>
  <dc:description/>
  <cp:lastModifiedBy>Sherwin Macabio</cp:lastModifiedBy>
  <cp:revision>3</cp:revision>
  <cp:lastPrinted>2020-02-20T08:15:00Z</cp:lastPrinted>
  <dcterms:created xsi:type="dcterms:W3CDTF">2020-05-19T00:33:00Z</dcterms:created>
  <dcterms:modified xsi:type="dcterms:W3CDTF">2020-05-19T01:11:00Z</dcterms:modified>
</cp:coreProperties>
</file>