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C295370" w14:textId="6285016C" w:rsidR="00A9042E" w:rsidRDefault="0073347F" w:rsidP="0070421B">
      <w:pPr>
        <w:tabs>
          <w:tab w:val="left" w:pos="3810"/>
        </w:tabs>
        <w:spacing w:after="0"/>
        <w:jc w:val="both"/>
        <w:rPr>
          <w:rFonts w:ascii="Sony Sketch EF" w:hAnsi="Sony Sketch EF" w:cs="Sony Sketch EF"/>
          <w:b/>
          <w:sz w:val="52"/>
          <w:szCs w:val="52"/>
        </w:rPr>
      </w:pPr>
      <w:r w:rsidRPr="009C1316">
        <w:rPr>
          <w:rFonts w:ascii="Sony Sketch EF" w:hAnsi="Sony Sketch EF" w:cs="Sony Sketch EF"/>
          <w:b/>
          <w:noProof/>
          <w:sz w:val="52"/>
          <w:szCs w:val="52"/>
          <w:lang w:val="en-PH" w:eastAsia="en-PH"/>
        </w:rPr>
        <w:drawing>
          <wp:anchor distT="0" distB="0" distL="114300" distR="114300" simplePos="0" relativeHeight="251719680" behindDoc="1" locked="0" layoutInCell="1" allowOverlap="1" wp14:anchorId="5F0558F5" wp14:editId="6B329474">
            <wp:simplePos x="0" y="0"/>
            <wp:positionH relativeFrom="page">
              <wp:align>right</wp:align>
            </wp:positionH>
            <wp:positionV relativeFrom="paragraph">
              <wp:posOffset>-1982470</wp:posOffset>
            </wp:positionV>
            <wp:extent cx="7539989" cy="10665437"/>
            <wp:effectExtent l="0" t="0" r="4445" b="3175"/>
            <wp:wrapNone/>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over.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539989" cy="10665437"/>
                    </a:xfrm>
                    <a:prstGeom prst="rect">
                      <a:avLst/>
                    </a:prstGeom>
                  </pic:spPr>
                </pic:pic>
              </a:graphicData>
            </a:graphic>
            <wp14:sizeRelH relativeFrom="margin">
              <wp14:pctWidth>0</wp14:pctWidth>
            </wp14:sizeRelH>
            <wp14:sizeRelV relativeFrom="margin">
              <wp14:pctHeight>0</wp14:pctHeight>
            </wp14:sizeRelV>
          </wp:anchor>
        </w:drawing>
      </w:r>
    </w:p>
    <w:p w14:paraId="5872D92F" w14:textId="77777777" w:rsidR="003E7DB3" w:rsidRDefault="00C82238" w:rsidP="00571ED7">
      <w:pPr>
        <w:spacing w:after="0"/>
        <w:jc w:val="both"/>
        <w:rPr>
          <w:rFonts w:ascii="Sony Sketch EF" w:hAnsi="Sony Sketch EF" w:cs="Sony Sketch EF"/>
          <w:b/>
          <w:sz w:val="52"/>
          <w:szCs w:val="52"/>
        </w:rPr>
      </w:pPr>
      <w:r w:rsidRPr="009C1316">
        <w:rPr>
          <w:rFonts w:ascii="Sony Sketch EF" w:hAnsi="Sony Sketch EF" w:cs="Sony Sketch EF"/>
          <w:b/>
          <w:noProof/>
          <w:sz w:val="52"/>
          <w:szCs w:val="52"/>
          <w:lang w:val="en-PH" w:eastAsia="en-PH"/>
        </w:rPr>
        <mc:AlternateContent>
          <mc:Choice Requires="wps">
            <w:drawing>
              <wp:anchor distT="45720" distB="45720" distL="114300" distR="114300" simplePos="0" relativeHeight="251721728" behindDoc="0" locked="0" layoutInCell="1" allowOverlap="1" wp14:anchorId="0E762419" wp14:editId="21D389E8">
                <wp:simplePos x="0" y="0"/>
                <wp:positionH relativeFrom="margin">
                  <wp:posOffset>942975</wp:posOffset>
                </wp:positionH>
                <wp:positionV relativeFrom="paragraph">
                  <wp:posOffset>1908175</wp:posOffset>
                </wp:positionV>
                <wp:extent cx="5628005" cy="112395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28005" cy="1123950"/>
                        </a:xfrm>
                        <a:prstGeom prst="rect">
                          <a:avLst/>
                        </a:prstGeom>
                        <a:noFill/>
                        <a:ln w="9525">
                          <a:noFill/>
                          <a:miter lim="800000"/>
                          <a:headEnd/>
                          <a:tailEnd/>
                        </a:ln>
                      </wps:spPr>
                      <wps:txbx>
                        <w:txbxContent>
                          <w:p w14:paraId="2C4FC87E" w14:textId="406C2825" w:rsidR="00ED4013" w:rsidRPr="008508CE" w:rsidRDefault="007956F6" w:rsidP="00A3467D">
                            <w:pPr>
                              <w:rPr>
                                <w:rFonts w:ascii="Lato" w:hAnsi="Lato"/>
                                <w:b/>
                                <w:sz w:val="52"/>
                                <w:szCs w:val="30"/>
                              </w:rPr>
                            </w:pPr>
                            <w:r>
                              <w:rPr>
                                <w:rFonts w:ascii="Lato" w:hAnsi="Lato"/>
                                <w:b/>
                                <w:sz w:val="52"/>
                                <w:szCs w:val="30"/>
                              </w:rPr>
                              <w:t>Smart Widgets:</w:t>
                            </w:r>
                            <w:r>
                              <w:rPr>
                                <w:rFonts w:ascii="Lato" w:hAnsi="Lato"/>
                                <w:b/>
                                <w:sz w:val="52"/>
                                <w:szCs w:val="30"/>
                              </w:rPr>
                              <w:br/>
                              <w:t>Slide Menu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0E762419" id="_x0000_t202" coordsize="21600,21600" o:spt="202" path="m,l,21600r21600,l21600,xe">
                <v:stroke joinstyle="miter"/>
                <v:path gradientshapeok="t" o:connecttype="rect"/>
              </v:shapetype>
              <v:shape id="Text Box 2" o:spid="_x0000_s1026" type="#_x0000_t202" style="position:absolute;left:0;text-align:left;margin-left:74.25pt;margin-top:150.25pt;width:443.15pt;height:88.5pt;z-index:2517217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" filled="f" stroked="f">
                <v:textbox>
                  <w:txbxContent>
                    <w:p w14:paraId="2C4FC87E" w14:textId="406C2825" w:rsidR="00ED4013" w:rsidRPr="008508CE" w:rsidRDefault="007956F6" w:rsidP="00A3467D">
                      <w:pPr>
                        <w:rPr>
                          <w:rFonts w:ascii="Lato" w:hAnsi="Lato"/>
                          <w:b/>
                          <w:sz w:val="52"/>
                          <w:szCs w:val="30"/>
                        </w:rPr>
                      </w:pPr>
                      <w:r>
                        <w:rPr>
                          <w:rFonts w:ascii="Lato" w:hAnsi="Lato"/>
                          <w:b/>
                          <w:sz w:val="52"/>
                          <w:szCs w:val="30"/>
                        </w:rPr>
                        <w:t>Smart Widgets:</w:t>
                      </w:r>
                      <w:r>
                        <w:rPr>
                          <w:rFonts w:ascii="Lato" w:hAnsi="Lato"/>
                          <w:b/>
                          <w:sz w:val="52"/>
                          <w:szCs w:val="30"/>
                        </w:rPr>
                        <w:br/>
                        <w:t>Slide Menu</w:t>
                      </w:r>
                    </w:p>
                  </w:txbxContent>
                </v:textbox>
                <w10:wrap type="square" anchorx="margin"/>
              </v:shape>
            </w:pict>
          </mc:Fallback>
        </mc:AlternateContent>
      </w:r>
      <w:r w:rsidRPr="009C1316">
        <w:rPr>
          <w:rFonts w:ascii="Sony Sketch EF" w:hAnsi="Sony Sketch EF" w:cs="Sony Sketch EF"/>
          <w:b/>
          <w:noProof/>
          <w:sz w:val="52"/>
          <w:szCs w:val="52"/>
          <w:lang w:val="en-PH" w:eastAsia="en-PH"/>
        </w:rPr>
        <mc:AlternateContent>
          <mc:Choice Requires="wps">
            <w:drawing>
              <wp:anchor distT="45720" distB="45720" distL="114300" distR="114300" simplePos="0" relativeHeight="251723776" behindDoc="0" locked="0" layoutInCell="1" allowOverlap="1" wp14:anchorId="5252171E" wp14:editId="324DBF21">
                <wp:simplePos x="0" y="0"/>
                <wp:positionH relativeFrom="margin">
                  <wp:posOffset>941508</wp:posOffset>
                </wp:positionH>
                <wp:positionV relativeFrom="paragraph">
                  <wp:posOffset>3757295</wp:posOffset>
                </wp:positionV>
                <wp:extent cx="4227195" cy="467360"/>
                <wp:effectExtent l="0" t="0" r="0" b="0"/>
                <wp:wrapSquare wrapText="bothSides"/>
                <wp:docPr id="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7195" cy="467360"/>
                        </a:xfrm>
                        <a:prstGeom prst="rect">
                          <a:avLst/>
                        </a:prstGeom>
                        <a:noFill/>
                        <a:ln w="9525">
                          <a:noFill/>
                          <a:miter lim="800000"/>
                          <a:headEnd/>
                          <a:tailEnd/>
                        </a:ln>
                      </wps:spPr>
                      <wps:txbx>
                        <w:txbxContent>
                          <w:p w14:paraId="10AE7E44" w14:textId="108ACCD2" w:rsidR="00ED4013" w:rsidRPr="003B10C9" w:rsidRDefault="00ED4013" w:rsidP="009C1316">
                            <w:pPr>
                              <w:rPr>
                                <w:rFonts w:ascii="Lato" w:hAnsi="Lato"/>
                                <w:b/>
                                <w:sz w:val="20"/>
                                <w:szCs w:val="20"/>
                              </w:rPr>
                            </w:pPr>
                            <w:r w:rsidRPr="003B10C9">
                              <w:rPr>
                                <w:rFonts w:ascii="Lato" w:hAnsi="Lato"/>
                                <w:sz w:val="20"/>
                                <w:szCs w:val="20"/>
                              </w:rPr>
                              <w:t>DOCUMENT DATE:</w:t>
                            </w:r>
                            <w:r>
                              <w:rPr>
                                <w:rFonts w:ascii="Lato" w:hAnsi="Lato"/>
                                <w:b/>
                                <w:sz w:val="20"/>
                                <w:szCs w:val="20"/>
                              </w:rPr>
                              <w:tab/>
                            </w:r>
                            <w:r w:rsidR="0046698E">
                              <w:rPr>
                                <w:rFonts w:ascii="Lato" w:hAnsi="Lato"/>
                                <w:b/>
                                <w:sz w:val="20"/>
                                <w:szCs w:val="20"/>
                              </w:rPr>
                              <w:tab/>
                            </w:r>
                            <w:r w:rsidR="0046698E" w:rsidRPr="0046698E">
                              <w:rPr>
                                <w:rFonts w:ascii="Lato Black" w:hAnsi="Lato Black"/>
                                <w:b/>
                                <w:sz w:val="20"/>
                                <w:szCs w:val="20"/>
                              </w:rPr>
                              <w:t>27</w:t>
                            </w:r>
                            <w:r w:rsidR="00BC5A3B">
                              <w:rPr>
                                <w:rFonts w:ascii="Lato Black" w:hAnsi="Lato Black"/>
                                <w:b/>
                                <w:sz w:val="20"/>
                                <w:szCs w:val="20"/>
                                <w:vertAlign w:val="superscript"/>
                              </w:rPr>
                              <w:t>t</w:t>
                            </w:r>
                            <w:r w:rsidR="00A83C4E">
                              <w:rPr>
                                <w:rFonts w:ascii="Lato Black" w:hAnsi="Lato Black"/>
                                <w:b/>
                                <w:sz w:val="20"/>
                                <w:szCs w:val="20"/>
                                <w:vertAlign w:val="superscript"/>
                              </w:rPr>
                              <w:t>h</w:t>
                            </w:r>
                            <w:r w:rsidRPr="003B10C9">
                              <w:rPr>
                                <w:rFonts w:ascii="Lato Black" w:hAnsi="Lato Black"/>
                                <w:b/>
                                <w:sz w:val="20"/>
                                <w:szCs w:val="20"/>
                              </w:rPr>
                              <w:t xml:space="preserve"> </w:t>
                            </w:r>
                            <w:r w:rsidR="00A83C4E">
                              <w:rPr>
                                <w:rFonts w:ascii="Lato Black" w:hAnsi="Lato Black"/>
                                <w:b/>
                                <w:sz w:val="20"/>
                                <w:szCs w:val="20"/>
                              </w:rPr>
                              <w:t>FEBRUARY</w:t>
                            </w:r>
                            <w:r w:rsidRPr="003B10C9">
                              <w:rPr>
                                <w:rFonts w:ascii="Lato Black" w:hAnsi="Lato Black"/>
                                <w:b/>
                                <w:sz w:val="20"/>
                                <w:szCs w:val="20"/>
                              </w:rPr>
                              <w:t xml:space="preserve"> </w:t>
                            </w:r>
                            <w:r>
                              <w:rPr>
                                <w:rFonts w:ascii="Lato Black" w:hAnsi="Lato Black"/>
                                <w:b/>
                                <w:sz w:val="20"/>
                                <w:szCs w:val="20"/>
                              </w:rPr>
                              <w:t>2020</w:t>
                            </w:r>
                            <w:r w:rsidRPr="003B10C9">
                              <w:rPr>
                                <w:rFonts w:ascii="Lato Black" w:hAnsi="Lato Black"/>
                                <w:b/>
                                <w:sz w:val="20"/>
                                <w:szCs w:val="20"/>
                              </w:rPr>
                              <w:br/>
                            </w:r>
                            <w:r w:rsidRPr="003B10C9">
                              <w:rPr>
                                <w:rFonts w:ascii="Lato" w:hAnsi="Lato"/>
                                <w:sz w:val="20"/>
                                <w:szCs w:val="20"/>
                              </w:rPr>
                              <w:t>DOCUMENT REVISION:</w:t>
                            </w:r>
                            <w:r>
                              <w:rPr>
                                <w:rFonts w:ascii="Lato" w:hAnsi="Lato"/>
                                <w:b/>
                                <w:sz w:val="20"/>
                                <w:szCs w:val="20"/>
                              </w:rPr>
                              <w:tab/>
                            </w:r>
                            <w:r w:rsidR="0046698E">
                              <w:rPr>
                                <w:rFonts w:ascii="Lato Black" w:hAnsi="Lato Black"/>
                                <w:b/>
                                <w:sz w:val="20"/>
                                <w:szCs w:val="20"/>
                              </w:rPr>
                              <w:t>1.</w:t>
                            </w:r>
                            <w:r w:rsidR="00E55574">
                              <w:rPr>
                                <w:rFonts w:ascii="Lato Black" w:hAnsi="Lato Black"/>
                                <w:b/>
                                <w:sz w:val="20"/>
                                <w:szCs w:val="20"/>
                              </w:rPr>
                              <w:t>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252171E" id="_x0000_t202" coordsize="21600,21600" o:spt="202" path="m,l,21600r21600,l21600,xe">
                <v:stroke joinstyle="miter"/>
                <v:path gradientshapeok="t" o:connecttype="rect"/>
              </v:shapetype>
              <v:shape id="_x0000_s1027" type="#_x0000_t202" style="position:absolute;left:0;text-align:left;margin-left:74.15pt;margin-top:295.85pt;width:332.85pt;height:36.8pt;z-index:25172377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" filled="f" stroked="f">
                <v:textbox>
                  <w:txbxContent>
                    <w:p w14:paraId="10AE7E44" w14:textId="108ACCD2" w:rsidR="00ED4013" w:rsidRPr="003B10C9" w:rsidRDefault="00ED4013" w:rsidP="009C1316">
                      <w:pPr>
                        <w:rPr>
                          <w:rFonts w:ascii="Lato" w:hAnsi="Lato"/>
                          <w:b/>
                          <w:sz w:val="20"/>
                          <w:szCs w:val="20"/>
                        </w:rPr>
                      </w:pPr>
                      <w:r w:rsidRPr="003B10C9">
                        <w:rPr>
                          <w:rFonts w:ascii="Lato" w:hAnsi="Lato"/>
                          <w:sz w:val="20"/>
                          <w:szCs w:val="20"/>
                        </w:rPr>
                        <w:t>DOCUMENT DATE:</w:t>
                      </w:r>
                      <w:r>
                        <w:rPr>
                          <w:rFonts w:ascii="Lato" w:hAnsi="Lato"/>
                          <w:b/>
                          <w:sz w:val="20"/>
                          <w:szCs w:val="20"/>
                        </w:rPr>
                        <w:tab/>
                      </w:r>
                      <w:r w:rsidR="0046698E">
                        <w:rPr>
                          <w:rFonts w:ascii="Lato" w:hAnsi="Lato"/>
                          <w:b/>
                          <w:sz w:val="20"/>
                          <w:szCs w:val="20"/>
                        </w:rPr>
                        <w:tab/>
                      </w:r>
                      <w:r w:rsidR="0046698E" w:rsidRPr="0046698E">
                        <w:rPr>
                          <w:rFonts w:ascii="Lato Black" w:hAnsi="Lato Black"/>
                          <w:b/>
                          <w:sz w:val="20"/>
                          <w:szCs w:val="20"/>
                        </w:rPr>
                        <w:t>27</w:t>
                      </w:r>
                      <w:r w:rsidR="00BC5A3B">
                        <w:rPr>
                          <w:rFonts w:ascii="Lato Black" w:hAnsi="Lato Black"/>
                          <w:b/>
                          <w:sz w:val="20"/>
                          <w:szCs w:val="20"/>
                          <w:vertAlign w:val="superscript"/>
                        </w:rPr>
                        <w:t>t</w:t>
                      </w:r>
                      <w:r w:rsidR="00A83C4E">
                        <w:rPr>
                          <w:rFonts w:ascii="Lato Black" w:hAnsi="Lato Black"/>
                          <w:b/>
                          <w:sz w:val="20"/>
                          <w:szCs w:val="20"/>
                          <w:vertAlign w:val="superscript"/>
                        </w:rPr>
                        <w:t>h</w:t>
                      </w:r>
                      <w:r w:rsidRPr="003B10C9">
                        <w:rPr>
                          <w:rFonts w:ascii="Lato Black" w:hAnsi="Lato Black"/>
                          <w:b/>
                          <w:sz w:val="20"/>
                          <w:szCs w:val="20"/>
                        </w:rPr>
                        <w:t xml:space="preserve"> </w:t>
                      </w:r>
                      <w:r w:rsidR="00A83C4E">
                        <w:rPr>
                          <w:rFonts w:ascii="Lato Black" w:hAnsi="Lato Black"/>
                          <w:b/>
                          <w:sz w:val="20"/>
                          <w:szCs w:val="20"/>
                        </w:rPr>
                        <w:t>FEBRUARY</w:t>
                      </w:r>
                      <w:r w:rsidRPr="003B10C9">
                        <w:rPr>
                          <w:rFonts w:ascii="Lato Black" w:hAnsi="Lato Black"/>
                          <w:b/>
                          <w:sz w:val="20"/>
                          <w:szCs w:val="20"/>
                        </w:rPr>
                        <w:t xml:space="preserve"> </w:t>
                      </w:r>
                      <w:r>
                        <w:rPr>
                          <w:rFonts w:ascii="Lato Black" w:hAnsi="Lato Black"/>
                          <w:b/>
                          <w:sz w:val="20"/>
                          <w:szCs w:val="20"/>
                        </w:rPr>
                        <w:t>2020</w:t>
                      </w:r>
                      <w:r w:rsidRPr="003B10C9">
                        <w:rPr>
                          <w:rFonts w:ascii="Lato Black" w:hAnsi="Lato Black"/>
                          <w:b/>
                          <w:sz w:val="20"/>
                          <w:szCs w:val="20"/>
                        </w:rPr>
                        <w:br/>
                      </w:r>
                      <w:r w:rsidRPr="003B10C9">
                        <w:rPr>
                          <w:rFonts w:ascii="Lato" w:hAnsi="Lato"/>
                          <w:sz w:val="20"/>
                          <w:szCs w:val="20"/>
                        </w:rPr>
                        <w:t>DOCUMENT REVISION:</w:t>
                      </w:r>
                      <w:r>
                        <w:rPr>
                          <w:rFonts w:ascii="Lato" w:hAnsi="Lato"/>
                          <w:b/>
                          <w:sz w:val="20"/>
                          <w:szCs w:val="20"/>
                        </w:rPr>
                        <w:tab/>
                      </w:r>
                      <w:r w:rsidR="0046698E">
                        <w:rPr>
                          <w:rFonts w:ascii="Lato Black" w:hAnsi="Lato Black"/>
                          <w:b/>
                          <w:sz w:val="20"/>
                          <w:szCs w:val="20"/>
                        </w:rPr>
                        <w:t>1.</w:t>
                      </w:r>
                      <w:r w:rsidR="00E55574">
                        <w:rPr>
                          <w:rFonts w:ascii="Lato Black" w:hAnsi="Lato Black"/>
                          <w:b/>
                          <w:sz w:val="20"/>
                          <w:szCs w:val="20"/>
                        </w:rPr>
                        <w:t>2</w:t>
                      </w:r>
                    </w:p>
                  </w:txbxContent>
                </v:textbox>
                <w10:wrap type="square" anchorx="margin"/>
              </v:shape>
            </w:pict>
          </mc:Fallback>
        </mc:AlternateContent>
      </w:r>
      <w:r w:rsidRPr="009C1316">
        <w:rPr>
          <w:rFonts w:ascii="Sony Sketch EF" w:hAnsi="Sony Sketch EF" w:cs="Sony Sketch EF"/>
          <w:b/>
          <w:noProof/>
          <w:sz w:val="52"/>
          <w:szCs w:val="52"/>
          <w:lang w:val="en-PH" w:eastAsia="en-PH"/>
        </w:rPr>
        <mc:AlternateContent>
          <mc:Choice Requires="wps">
            <w:drawing>
              <wp:anchor distT="45720" distB="45720" distL="114300" distR="114300" simplePos="0" relativeHeight="251722752" behindDoc="1" locked="0" layoutInCell="1" allowOverlap="1" wp14:anchorId="6BAA17AC" wp14:editId="775B14A5">
                <wp:simplePos x="0" y="0"/>
                <wp:positionH relativeFrom="margin">
                  <wp:posOffset>-4966335</wp:posOffset>
                </wp:positionH>
                <wp:positionV relativeFrom="paragraph">
                  <wp:posOffset>2331851</wp:posOffset>
                </wp:positionV>
                <wp:extent cx="9715500" cy="1008380"/>
                <wp:effectExtent l="0" t="8890" r="0" b="0"/>
                <wp:wrapNone/>
                <wp:docPr id="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9715500" cy="1008380"/>
                        </a:xfrm>
                        <a:prstGeom prst="rect">
                          <a:avLst/>
                        </a:prstGeom>
                        <a:solidFill>
                          <a:srgbClr val="C00000"/>
                        </a:solidFill>
                        <a:ln w="9525">
                          <a:noFill/>
                          <a:miter lim="800000"/>
                          <a:headEnd/>
                          <a:tailEnd/>
                        </a:ln>
                      </wps:spPr>
                      <wps:txbx>
                        <w:txbxContent>
                          <w:p w14:paraId="4A0F0CAC" w14:textId="77777777" w:rsidR="00ED4013" w:rsidRPr="007F3391" w:rsidRDefault="00ED4013" w:rsidP="00C82238">
                            <w:pPr>
                              <w:shd w:val="clear" w:color="auto" w:fill="C00000"/>
                              <w:jc w:val="center"/>
                              <w:rPr>
                                <w:rFonts w:ascii="Lato Bold" w:hAnsi="Lato Bold" w:cs="Sony Sketch EF"/>
                                <w:b/>
                                <w:spacing w:val="100"/>
                                <w:sz w:val="72"/>
                                <w:szCs w:val="94"/>
                              </w:rPr>
                            </w:pPr>
                            <w:r w:rsidRPr="007F3391">
                              <w:rPr>
                                <w:rFonts w:ascii="Lato Bold" w:hAnsi="Lato Bold" w:cs="Sony Sketch EF"/>
                                <w:b/>
                                <w:spacing w:val="100"/>
                                <w:sz w:val="72"/>
                                <w:szCs w:val="94"/>
                              </w:rPr>
                              <w:t>APPLICATION NOTES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6BAA17AC" id="_x0000_s1028" type="#_x0000_t202" style="position:absolute;left:0;text-align:left;margin-left:-391.05pt;margin-top:183.6pt;width:765pt;height:79.4pt;rotation:90;z-index:-2515937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" fillcolor="#c00000" stroked="f">
                <v:textbox>
                  <w:txbxContent>
                    <w:p w14:paraId="4A0F0CAC" w14:textId="77777777" w:rsidR="00ED4013" w:rsidRPr="007F3391" w:rsidRDefault="00ED4013" w:rsidP="00C82238">
                      <w:pPr>
                        <w:shd w:val="clear" w:color="auto" w:fill="C00000"/>
                        <w:jc w:val="center"/>
                        <w:rPr>
                          <w:rFonts w:ascii="Lato Bold" w:hAnsi="Lato Bold" w:cs="Sony Sketch EF"/>
                          <w:b/>
                          <w:spacing w:val="100"/>
                          <w:sz w:val="72"/>
                          <w:szCs w:val="94"/>
                        </w:rPr>
                      </w:pPr>
                      <w:r w:rsidRPr="007F3391">
                        <w:rPr>
                          <w:rFonts w:ascii="Lato Bold" w:hAnsi="Lato Bold" w:cs="Sony Sketch EF"/>
                          <w:b/>
                          <w:spacing w:val="100"/>
                          <w:sz w:val="72"/>
                          <w:szCs w:val="94"/>
                        </w:rPr>
                        <w:t>APPLICATION NOTES</w:t>
                      </w:r>
                    </w:p>
                  </w:txbxContent>
                </v:textbox>
                <w10:wrap anchorx="margin"/>
              </v:shape>
            </w:pict>
          </mc:Fallback>
        </mc:AlternateContent>
      </w:r>
      <w:r w:rsidRPr="009C1316">
        <w:rPr>
          <w:rFonts w:ascii="Sony Sketch EF" w:hAnsi="Sony Sketch EF" w:cs="Sony Sketch EF"/>
          <w:b/>
          <w:noProof/>
          <w:sz w:val="52"/>
          <w:szCs w:val="52"/>
          <w:lang w:val="en-PH" w:eastAsia="en-PH"/>
        </w:rPr>
        <w:drawing>
          <wp:anchor distT="0" distB="0" distL="114300" distR="114300" simplePos="0" relativeHeight="251720704" behindDoc="0" locked="0" layoutInCell="1" allowOverlap="1" wp14:anchorId="7C34052F" wp14:editId="72B7D707">
            <wp:simplePos x="0" y="0"/>
            <wp:positionH relativeFrom="margin">
              <wp:posOffset>944289</wp:posOffset>
            </wp:positionH>
            <wp:positionV relativeFrom="paragraph">
              <wp:posOffset>8255</wp:posOffset>
            </wp:positionV>
            <wp:extent cx="3072765" cy="90043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official logo.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072765" cy="900430"/>
                    </a:xfrm>
                    <a:prstGeom prst="rect">
                      <a:avLst/>
                    </a:prstGeom>
                  </pic:spPr>
                </pic:pic>
              </a:graphicData>
            </a:graphic>
            <wp14:sizeRelH relativeFrom="margin">
              <wp14:pctWidth>0</wp14:pctWidth>
            </wp14:sizeRelH>
            <wp14:sizeRelV relativeFrom="margin">
              <wp14:pctHeight>0</wp14:pctHeight>
            </wp14:sizeRelV>
          </wp:anchor>
        </w:drawing>
      </w:r>
      <w:r w:rsidR="009C1316" w:rsidRPr="009C1316">
        <w:rPr>
          <w:rFonts w:ascii="Sony Sketch EF" w:hAnsi="Sony Sketch EF" w:cs="Sony Sketch EF"/>
          <w:b/>
          <w:noProof/>
          <w:sz w:val="52"/>
          <w:szCs w:val="52"/>
          <w:lang w:val="en-PH" w:eastAsia="en-PH"/>
        </w:rPr>
        <mc:AlternateContent>
          <mc:Choice Requires="wps">
            <w:drawing>
              <wp:anchor distT="45720" distB="45720" distL="114300" distR="114300" simplePos="0" relativeHeight="251725824" behindDoc="0" locked="0" layoutInCell="1" allowOverlap="1" wp14:anchorId="11C12A98" wp14:editId="3A8BD738">
                <wp:simplePos x="0" y="0"/>
                <wp:positionH relativeFrom="margin">
                  <wp:align>center</wp:align>
                </wp:positionH>
                <wp:positionV relativeFrom="paragraph">
                  <wp:posOffset>9137694</wp:posOffset>
                </wp:positionV>
                <wp:extent cx="4227195" cy="257175"/>
                <wp:effectExtent l="0" t="0" r="0" b="0"/>
                <wp:wrapSquare wrapText="bothSides"/>
                <wp:docPr id="3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27195" cy="257175"/>
                        </a:xfrm>
                        <a:prstGeom prst="rect">
                          <a:avLst/>
                        </a:prstGeom>
                        <a:noFill/>
                        <a:ln w="9525">
                          <a:noFill/>
                          <a:miter lim="800000"/>
                          <a:headEnd/>
                          <a:tailEnd/>
                        </a:ln>
                      </wps:spPr>
                      <wps:txbx>
                        <w:txbxContent>
                          <w:p w14:paraId="67B66308" w14:textId="77777777" w:rsidR="00ED4013" w:rsidRPr="0022195C" w:rsidRDefault="00ED4013" w:rsidP="009C1316">
                            <w:pPr>
                              <w:jc w:val="center"/>
                              <w:rPr>
                                <w:rFonts w:ascii="Lato Black" w:hAnsi="Lato Black"/>
                                <w:spacing w:val="80"/>
                                <w:sz w:val="18"/>
                                <w:szCs w:val="20"/>
                              </w:rPr>
                            </w:pPr>
                            <w:r w:rsidRPr="0022195C">
                              <w:rPr>
                                <w:rFonts w:ascii="Lato Black" w:hAnsi="Lato Black"/>
                                <w:spacing w:val="80"/>
                                <w:sz w:val="18"/>
                                <w:szCs w:val="20"/>
                              </w:rPr>
                              <w:t>WWW.4DSYSTEMS.COM.AU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1C12A98" id="_x0000_s1029" type="#_x0000_t202" style="position:absolute;left:0;text-align:left;margin-left:0;margin-top:719.5pt;width:332.85pt;height:20.25pt;z-index:251725824;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" filled="f" stroked="f">
                <v:textbox>
                  <w:txbxContent>
                    <w:p w14:paraId="67B66308" w14:textId="77777777" w:rsidR="00ED4013" w:rsidRPr="0022195C" w:rsidRDefault="00ED4013" w:rsidP="009C1316">
                      <w:pPr>
                        <w:jc w:val="center"/>
                        <w:rPr>
                          <w:rFonts w:ascii="Lato Black" w:hAnsi="Lato Black"/>
                          <w:spacing w:val="80"/>
                          <w:sz w:val="18"/>
                          <w:szCs w:val="20"/>
                        </w:rPr>
                      </w:pPr>
                      <w:r w:rsidRPr="0022195C">
                        <w:rPr>
                          <w:rFonts w:ascii="Lato Black" w:hAnsi="Lato Black"/>
                          <w:spacing w:val="80"/>
                          <w:sz w:val="18"/>
                          <w:szCs w:val="20"/>
                        </w:rPr>
                        <w:t>WWW.4DSYSTEMS.COM.AU</w:t>
                      </w:r>
                    </w:p>
                  </w:txbxContent>
                </v:textbox>
                <w10:wrap type="square" anchorx="margin"/>
              </v:shape>
            </w:pict>
          </mc:Fallback>
        </mc:AlternateContent>
      </w:r>
    </w:p>
    <w:p w14:paraId="4902D6AF" w14:textId="77777777" w:rsidR="00571ED7" w:rsidRDefault="00571ED7">
      <w:pPr>
        <w:sectPr w:rsidR="00571ED7" w:rsidSect="00D40C0A">
          <w:footerReference w:type="default" r:id="rId10"/>
          <w:pgSz w:w="16838" w:h="11906" w:orient="landscape"/>
          <w:pgMar w:top="720" w:right="720" w:bottom="720" w:left="720" w:header="708" w:footer="708" w:gutter="0"/>
          <w:cols w:space="708"/>
          <w:titlePg/>
          <w:docGrid w:linePitch="360"/>
        </w:sectPr>
      </w:pPr>
    </w:p>
    <w:p w14:paraId="0CF2E606" w14:textId="0F6CAA03" w:rsidR="001567DC" w:rsidRPr="001567DC" w:rsidRDefault="00DE440F" w:rsidP="001F0E1B">
      <w:pPr>
        <w:pStyle w:val="Heading1"/>
      </w:pPr>
      <w:bookmarkStart w:id="0" w:name="_Toc33704869"/>
      <w:r w:rsidRPr="00CC2DEA">
        <w:lastRenderedPageBreak/>
        <w:t>Description</w:t>
      </w:r>
      <w:bookmarkEnd w:id="0"/>
    </w:p>
    <w:p w14:paraId="71CFA9A3" w14:textId="77777777" w:rsidR="002341B8" w:rsidRDefault="002341B8" w:rsidP="002341B8">
      <w:pPr>
        <w:jc w:val="both"/>
      </w:pPr>
      <w:r>
        <w:t>This application no</w:t>
      </w:r>
      <w:r w:rsidRPr="00CC2DEA">
        <w:t xml:space="preserve">te </w:t>
      </w:r>
      <w:r>
        <w:t>shows how to create custom slide menu for Picaso and Diablo16 touch screen display modules</w:t>
      </w:r>
      <w:r w:rsidRPr="00B12ADE">
        <w:t>.</w:t>
      </w:r>
    </w:p>
    <w:p w14:paraId="67DE4A6E" w14:textId="01ADF2EB" w:rsidR="00A3467D" w:rsidRDefault="00A3467D" w:rsidP="00A3467D">
      <w:pPr>
        <w:pStyle w:val="Texte"/>
      </w:pPr>
      <w:r w:rsidRPr="006E4EA0">
        <w:t>Before getting started, the following are required:</w:t>
      </w:r>
    </w:p>
    <w:p w14:paraId="094CDAFF" w14:textId="77777777" w:rsidR="00F712F6" w:rsidRDefault="00F712F6" w:rsidP="00A3467D">
      <w:pPr>
        <w:pStyle w:val="Texte"/>
      </w:pPr>
    </w:p>
    <w:p w14:paraId="7AF00C2E" w14:textId="3D133364" w:rsidR="00703141" w:rsidRDefault="00703141" w:rsidP="00A3467D">
      <w:pPr>
        <w:pStyle w:val="Texte"/>
        <w:rPr>
          <w:b/>
          <w:bCs/>
        </w:rPr>
      </w:pPr>
      <w:r w:rsidRPr="00703141">
        <w:rPr>
          <w:b/>
          <w:bCs/>
        </w:rPr>
        <w:t>Hardware</w:t>
      </w:r>
    </w:p>
    <w:p w14:paraId="09CDDB10" w14:textId="77777777" w:rsidR="006306F2" w:rsidRDefault="006306F2" w:rsidP="006306F2">
      <w:pPr>
        <w:pStyle w:val="Texte"/>
        <w:numPr>
          <w:ilvl w:val="0"/>
          <w:numId w:val="29"/>
        </w:numPr>
      </w:pPr>
      <w:r w:rsidRPr="006F3C10">
        <w:t xml:space="preserve">Any </w:t>
      </w:r>
      <w:hyperlink r:id="rId11" w:history="1">
        <w:r w:rsidRPr="006F3C10">
          <w:rPr>
            <w:rStyle w:val="Hyperlink"/>
          </w:rPr>
          <w:t>4D Systems display module</w:t>
        </w:r>
      </w:hyperlink>
      <w:r w:rsidRPr="006F3C10">
        <w:t xml:space="preserve"> powered by any of the following processors</w:t>
      </w:r>
      <w:r>
        <w:t>:</w:t>
      </w:r>
    </w:p>
    <w:p w14:paraId="39599A34" w14:textId="4A814FF3" w:rsidR="006306F2" w:rsidRDefault="006306F2" w:rsidP="006306F2">
      <w:pPr>
        <w:pStyle w:val="Texte"/>
        <w:numPr>
          <w:ilvl w:val="1"/>
          <w:numId w:val="29"/>
        </w:numPr>
      </w:pPr>
      <w:r>
        <w:t>Diablo16</w:t>
      </w:r>
    </w:p>
    <w:p w14:paraId="5DE4FBAF" w14:textId="7E7F5398" w:rsidR="002341B8" w:rsidRDefault="002341B8" w:rsidP="006306F2">
      <w:pPr>
        <w:pStyle w:val="Texte"/>
        <w:numPr>
          <w:ilvl w:val="1"/>
          <w:numId w:val="29"/>
        </w:numPr>
      </w:pPr>
      <w:r>
        <w:t>Picaso</w:t>
      </w:r>
    </w:p>
    <w:p w14:paraId="13F88D89" w14:textId="77777777" w:rsidR="006306F2" w:rsidRPr="006F3C10" w:rsidRDefault="006306F2" w:rsidP="006306F2">
      <w:pPr>
        <w:pStyle w:val="Texte"/>
        <w:numPr>
          <w:ilvl w:val="1"/>
          <w:numId w:val="29"/>
        </w:numPr>
      </w:pPr>
      <w:r>
        <w:t>Pixxi28/44</w:t>
      </w:r>
    </w:p>
    <w:p w14:paraId="7F1A0C8A" w14:textId="728090FD" w:rsidR="00F712F6" w:rsidRPr="00F712F6" w:rsidRDefault="0025699C" w:rsidP="00703141">
      <w:pPr>
        <w:pStyle w:val="Texte"/>
        <w:numPr>
          <w:ilvl w:val="0"/>
          <w:numId w:val="29"/>
        </w:numPr>
        <w:rPr>
          <w:b/>
          <w:bCs/>
        </w:rPr>
      </w:pPr>
      <w:hyperlink r:id="rId12" w:history="1">
        <w:r w:rsidR="00F712F6" w:rsidRPr="00F712F6">
          <w:rPr>
            <w:rStyle w:val="Hyperlink"/>
          </w:rPr>
          <w:t>Programming Adaptor for target display module</w:t>
        </w:r>
      </w:hyperlink>
    </w:p>
    <w:p w14:paraId="6802F72B" w14:textId="192D4A54" w:rsidR="00F712F6" w:rsidRPr="00973662" w:rsidRDefault="0025699C" w:rsidP="00703141">
      <w:pPr>
        <w:pStyle w:val="Texte"/>
        <w:numPr>
          <w:ilvl w:val="0"/>
          <w:numId w:val="29"/>
        </w:numPr>
        <w:rPr>
          <w:rStyle w:val="Hyperlink"/>
          <w:b/>
          <w:bCs/>
          <w:color w:val="auto"/>
          <w:u w:val="none"/>
        </w:rPr>
      </w:pPr>
      <w:hyperlink r:id="rId13" w:history="1">
        <w:r w:rsidR="00F712F6" w:rsidRPr="00F712F6">
          <w:rPr>
            <w:rStyle w:val="Hyperlink"/>
          </w:rPr>
          <w:t>uSD Card</w:t>
        </w:r>
      </w:hyperlink>
    </w:p>
    <w:p w14:paraId="79894816" w14:textId="3975E148" w:rsidR="00973662" w:rsidRPr="00973662" w:rsidRDefault="00973662" w:rsidP="00973662">
      <w:pPr>
        <w:pStyle w:val="Texte"/>
        <w:numPr>
          <w:ilvl w:val="0"/>
          <w:numId w:val="29"/>
        </w:numPr>
        <w:rPr>
          <w:b/>
          <w:bCs/>
        </w:rPr>
      </w:pPr>
      <w:r>
        <w:rPr>
          <w:rStyle w:val="Hyperlink"/>
          <w:color w:val="auto"/>
          <w:u w:val="none"/>
        </w:rPr>
        <w:t>USB Card Reader</w:t>
      </w:r>
    </w:p>
    <w:p w14:paraId="6B5A48F6" w14:textId="77777777" w:rsidR="00F712F6" w:rsidRPr="00703141" w:rsidRDefault="00F712F6" w:rsidP="00F712F6">
      <w:pPr>
        <w:pStyle w:val="Texte"/>
        <w:rPr>
          <w:b/>
          <w:bCs/>
        </w:rPr>
      </w:pPr>
    </w:p>
    <w:p w14:paraId="1C5534AD" w14:textId="647A0FE6" w:rsidR="00703141" w:rsidRDefault="00703141" w:rsidP="00A3467D">
      <w:pPr>
        <w:pStyle w:val="Texte"/>
        <w:rPr>
          <w:b/>
          <w:bCs/>
        </w:rPr>
      </w:pPr>
      <w:r w:rsidRPr="00703141">
        <w:rPr>
          <w:b/>
          <w:bCs/>
        </w:rPr>
        <w:t>Software</w:t>
      </w:r>
    </w:p>
    <w:p w14:paraId="39C0E248" w14:textId="6E1C76B6" w:rsidR="00F712F6" w:rsidRPr="0046698E" w:rsidRDefault="0025699C" w:rsidP="00F712F6">
      <w:pPr>
        <w:pStyle w:val="Texte"/>
        <w:numPr>
          <w:ilvl w:val="0"/>
          <w:numId w:val="29"/>
        </w:numPr>
        <w:rPr>
          <w:rStyle w:val="Hyperlink"/>
          <w:b/>
          <w:bCs/>
          <w:color w:val="auto"/>
          <w:u w:val="none"/>
        </w:rPr>
      </w:pPr>
      <w:hyperlink r:id="rId14" w:history="1">
        <w:r w:rsidR="00F712F6" w:rsidRPr="00F712F6">
          <w:rPr>
            <w:rStyle w:val="Hyperlink"/>
          </w:rPr>
          <w:t>Workshop4</w:t>
        </w:r>
      </w:hyperlink>
    </w:p>
    <w:p w14:paraId="28B0CA3C" w14:textId="77777777" w:rsidR="0046698E" w:rsidRPr="0046698E" w:rsidRDefault="0046698E" w:rsidP="0046698E">
      <w:pPr>
        <w:pStyle w:val="ListParagraph"/>
        <w:numPr>
          <w:ilvl w:val="0"/>
          <w:numId w:val="29"/>
        </w:numPr>
        <w:rPr>
          <w:rFonts w:asciiTheme="minorHAnsi" w:eastAsiaTheme="minorEastAsia" w:hAnsiTheme="minorHAnsi" w:cstheme="minorBidi"/>
          <w:bCs/>
          <w:szCs w:val="24"/>
          <w:lang w:eastAsia="fr-FR"/>
        </w:rPr>
      </w:pPr>
      <w:r w:rsidRPr="0046698E">
        <w:rPr>
          <w:rFonts w:asciiTheme="minorHAnsi" w:eastAsiaTheme="minorEastAsia" w:hAnsiTheme="minorHAnsi" w:cstheme="minorBidi"/>
          <w:bCs/>
          <w:szCs w:val="24"/>
          <w:lang w:eastAsia="fr-FR"/>
        </w:rPr>
        <w:t xml:space="preserve">This requires the </w:t>
      </w:r>
      <w:r w:rsidRPr="0046698E">
        <w:rPr>
          <w:rFonts w:asciiTheme="minorHAnsi" w:eastAsiaTheme="minorEastAsia" w:hAnsiTheme="minorHAnsi" w:cstheme="minorBidi"/>
          <w:b/>
          <w:bCs/>
          <w:szCs w:val="24"/>
          <w:lang w:eastAsia="fr-FR"/>
        </w:rPr>
        <w:t>PRO</w:t>
      </w:r>
      <w:r w:rsidRPr="0046698E">
        <w:rPr>
          <w:rFonts w:asciiTheme="minorHAnsi" w:eastAsiaTheme="minorEastAsia" w:hAnsiTheme="minorHAnsi" w:cstheme="minorBidi"/>
          <w:bCs/>
          <w:szCs w:val="24"/>
          <w:lang w:eastAsia="fr-FR"/>
        </w:rPr>
        <w:t xml:space="preserve"> version of Workshop4</w:t>
      </w:r>
    </w:p>
    <w:p w14:paraId="70425DBE" w14:textId="47255844" w:rsidR="00703141" w:rsidRDefault="00703141" w:rsidP="00A3467D">
      <w:pPr>
        <w:pStyle w:val="Texte"/>
      </w:pPr>
    </w:p>
    <w:p w14:paraId="74F1BBDE" w14:textId="5F9C9BDF" w:rsidR="001F0E1B" w:rsidRDefault="001F0E1B" w:rsidP="001F0E1B">
      <w:pPr>
        <w:pStyle w:val="Texte"/>
        <w:keepNext/>
      </w:pPr>
      <w:r>
        <w:t xml:space="preserve">This application note comes with </w:t>
      </w:r>
      <w:r w:rsidR="00B02875">
        <w:t xml:space="preserve">one (1) </w:t>
      </w:r>
      <w:proofErr w:type="spellStart"/>
      <w:r w:rsidR="00B02875">
        <w:t>ViSi</w:t>
      </w:r>
      <w:proofErr w:type="spellEnd"/>
      <w:r w:rsidR="00B02875">
        <w:t>-Genie project</w:t>
      </w:r>
      <w:r>
        <w:t>:</w:t>
      </w:r>
    </w:p>
    <w:p w14:paraId="2E97A66F" w14:textId="71D68BE4" w:rsidR="006306F2" w:rsidRDefault="00915B5C" w:rsidP="006306F2">
      <w:pPr>
        <w:pStyle w:val="Texte"/>
        <w:keepNext/>
        <w:numPr>
          <w:ilvl w:val="0"/>
          <w:numId w:val="32"/>
        </w:numPr>
        <w:ind w:left="426"/>
      </w:pPr>
      <w:r>
        <w:t>SlideMenu.zip</w:t>
      </w:r>
    </w:p>
    <w:p w14:paraId="7EB807EF" w14:textId="751556DB" w:rsidR="00F712F6" w:rsidRDefault="00F712F6" w:rsidP="00A3467D">
      <w:pPr>
        <w:pStyle w:val="Texte"/>
      </w:pPr>
    </w:p>
    <w:p w14:paraId="283D90C6" w14:textId="77777777" w:rsidR="009E3808" w:rsidRPr="009E3808" w:rsidRDefault="009E3808" w:rsidP="009E3808">
      <w:pPr>
        <w:pStyle w:val="4DNote"/>
      </w:pPr>
      <w:r w:rsidRPr="009E3808">
        <w:t>Using a non-4D programming interface could damage the processor and void the warranty.</w:t>
      </w:r>
    </w:p>
    <w:p w14:paraId="4EB1F34A" w14:textId="1BCF2EBC" w:rsidR="00F712F6" w:rsidRDefault="00F712F6" w:rsidP="00A3467D">
      <w:pPr>
        <w:pStyle w:val="Texte"/>
      </w:pPr>
    </w:p>
    <w:p w14:paraId="76409565" w14:textId="26B03F40" w:rsidR="00F712F6" w:rsidRDefault="00F712F6" w:rsidP="00A3467D">
      <w:pPr>
        <w:pStyle w:val="Texte"/>
      </w:pPr>
    </w:p>
    <w:p w14:paraId="6AE92352" w14:textId="101000F4" w:rsidR="0039717A" w:rsidRDefault="0039717A" w:rsidP="001F0E1B">
      <w:pPr>
        <w:pStyle w:val="Heading1"/>
      </w:pPr>
      <w:bookmarkStart w:id="1" w:name="_Toc33704870"/>
      <w:r>
        <w:t>Content</w:t>
      </w:r>
      <w:bookmarkEnd w:id="1"/>
    </w:p>
    <w:sdt>
      <w:sdtPr>
        <w:rPr>
          <w:rFonts w:asciiTheme="majorHAnsi" w:eastAsiaTheme="majorEastAsia" w:hAnsiTheme="majorHAnsi" w:cstheme="majorBidi"/>
          <w:b w:val="0"/>
          <w:bCs/>
          <w:noProof w:val="0"/>
          <w:color w:val="365F91" w:themeColor="accent1" w:themeShade="BF"/>
          <w:sz w:val="28"/>
          <w:szCs w:val="28"/>
        </w:rPr>
        <w:id w:val="738757189"/>
        <w:docPartObj>
          <w:docPartGallery w:val="Table of Contents"/>
          <w:docPartUnique/>
        </w:docPartObj>
      </w:sdtPr>
      <w:sdtEndPr>
        <w:rPr>
          <w:rFonts w:asciiTheme="minorHAnsi" w:eastAsiaTheme="minorEastAsia" w:hAnsiTheme="minorHAnsi" w:cstheme="minorBidi"/>
          <w:b/>
          <w:noProof/>
          <w:color w:val="auto"/>
          <w:sz w:val="24"/>
          <w:szCs w:val="22"/>
        </w:rPr>
      </w:sdtEndPr>
      <w:sdtContent>
        <w:p w14:paraId="1E77E976" w14:textId="77777777" w:rsidR="0046698E" w:rsidRDefault="00DA639F">
          <w:pPr>
            <w:pStyle w:val="TOC1"/>
            <w:rPr>
              <w:b w:val="0"/>
              <w:sz w:val="22"/>
              <w:lang w:val="en-PH" w:eastAsia="en-PH"/>
            </w:rPr>
          </w:pPr>
          <w:r>
            <w:fldChar w:fldCharType="begin"/>
          </w:r>
          <w:r>
            <w:instrText xml:space="preserve"> TOC \o "1-3" \h \z \u </w:instrText>
          </w:r>
          <w:r>
            <w:fldChar w:fldCharType="separate"/>
          </w:r>
          <w:hyperlink w:anchor="_Toc33704869" w:history="1">
            <w:r w:rsidR="0046698E" w:rsidRPr="00B93467">
              <w:rPr>
                <w:rStyle w:val="Hyperlink"/>
              </w:rPr>
              <w:t>Description</w:t>
            </w:r>
            <w:r w:rsidR="0046698E">
              <w:rPr>
                <w:webHidden/>
              </w:rPr>
              <w:tab/>
            </w:r>
            <w:r w:rsidR="0046698E">
              <w:rPr>
                <w:webHidden/>
              </w:rPr>
              <w:fldChar w:fldCharType="begin"/>
            </w:r>
            <w:r w:rsidR="0046698E">
              <w:rPr>
                <w:webHidden/>
              </w:rPr>
              <w:instrText xml:space="preserve"> PAGEREF _Toc33704869 \h </w:instrText>
            </w:r>
            <w:r w:rsidR="0046698E">
              <w:rPr>
                <w:webHidden/>
              </w:rPr>
            </w:r>
            <w:r w:rsidR="0046698E">
              <w:rPr>
                <w:webHidden/>
              </w:rPr>
              <w:fldChar w:fldCharType="separate"/>
            </w:r>
            <w:r w:rsidR="00E477C8">
              <w:rPr>
                <w:webHidden/>
              </w:rPr>
              <w:t>2</w:t>
            </w:r>
            <w:r w:rsidR="0046698E">
              <w:rPr>
                <w:webHidden/>
              </w:rPr>
              <w:fldChar w:fldCharType="end"/>
            </w:r>
          </w:hyperlink>
        </w:p>
        <w:p w14:paraId="794418B9" w14:textId="77777777" w:rsidR="0046698E" w:rsidRDefault="0025699C">
          <w:pPr>
            <w:pStyle w:val="TOC1"/>
            <w:rPr>
              <w:b w:val="0"/>
              <w:sz w:val="22"/>
              <w:lang w:val="en-PH" w:eastAsia="en-PH"/>
            </w:rPr>
          </w:pPr>
          <w:hyperlink w:anchor="_Toc33704870" w:history="1">
            <w:r w:rsidR="0046698E" w:rsidRPr="00B93467">
              <w:rPr>
                <w:rStyle w:val="Hyperlink"/>
              </w:rPr>
              <w:t>Content</w:t>
            </w:r>
            <w:r w:rsidR="0046698E">
              <w:rPr>
                <w:webHidden/>
              </w:rPr>
              <w:tab/>
            </w:r>
            <w:r w:rsidR="0046698E">
              <w:rPr>
                <w:webHidden/>
              </w:rPr>
              <w:fldChar w:fldCharType="begin"/>
            </w:r>
            <w:r w:rsidR="0046698E">
              <w:rPr>
                <w:webHidden/>
              </w:rPr>
              <w:instrText xml:space="preserve"> PAGEREF _Toc33704870 \h </w:instrText>
            </w:r>
            <w:r w:rsidR="0046698E">
              <w:rPr>
                <w:webHidden/>
              </w:rPr>
            </w:r>
            <w:r w:rsidR="0046698E">
              <w:rPr>
                <w:webHidden/>
              </w:rPr>
              <w:fldChar w:fldCharType="separate"/>
            </w:r>
            <w:r w:rsidR="00E477C8">
              <w:rPr>
                <w:webHidden/>
              </w:rPr>
              <w:t>2</w:t>
            </w:r>
            <w:r w:rsidR="0046698E">
              <w:rPr>
                <w:webHidden/>
              </w:rPr>
              <w:fldChar w:fldCharType="end"/>
            </w:r>
          </w:hyperlink>
        </w:p>
        <w:p w14:paraId="44756EA3" w14:textId="77777777" w:rsidR="0046698E" w:rsidRDefault="0025699C">
          <w:pPr>
            <w:pStyle w:val="TOC1"/>
            <w:rPr>
              <w:b w:val="0"/>
              <w:sz w:val="22"/>
              <w:lang w:val="en-PH" w:eastAsia="en-PH"/>
            </w:rPr>
          </w:pPr>
          <w:hyperlink w:anchor="_Toc33704871" w:history="1">
            <w:r w:rsidR="0046698E" w:rsidRPr="00B93467">
              <w:rPr>
                <w:rStyle w:val="Hyperlink"/>
              </w:rPr>
              <w:t>Application Overview</w:t>
            </w:r>
            <w:r w:rsidR="0046698E">
              <w:rPr>
                <w:webHidden/>
              </w:rPr>
              <w:tab/>
            </w:r>
            <w:r w:rsidR="0046698E">
              <w:rPr>
                <w:webHidden/>
              </w:rPr>
              <w:fldChar w:fldCharType="begin"/>
            </w:r>
            <w:r w:rsidR="0046698E">
              <w:rPr>
                <w:webHidden/>
              </w:rPr>
              <w:instrText xml:space="preserve"> PAGEREF _Toc33704871 \h </w:instrText>
            </w:r>
            <w:r w:rsidR="0046698E">
              <w:rPr>
                <w:webHidden/>
              </w:rPr>
            </w:r>
            <w:r w:rsidR="0046698E">
              <w:rPr>
                <w:webHidden/>
              </w:rPr>
              <w:fldChar w:fldCharType="separate"/>
            </w:r>
            <w:r w:rsidR="00E477C8">
              <w:rPr>
                <w:webHidden/>
              </w:rPr>
              <w:t>3</w:t>
            </w:r>
            <w:r w:rsidR="0046698E">
              <w:rPr>
                <w:webHidden/>
              </w:rPr>
              <w:fldChar w:fldCharType="end"/>
            </w:r>
          </w:hyperlink>
        </w:p>
        <w:p w14:paraId="68223FC0" w14:textId="77777777" w:rsidR="0046698E" w:rsidRDefault="0025699C">
          <w:pPr>
            <w:pStyle w:val="TOC1"/>
            <w:rPr>
              <w:b w:val="0"/>
              <w:sz w:val="22"/>
              <w:lang w:val="en-PH" w:eastAsia="en-PH"/>
            </w:rPr>
          </w:pPr>
          <w:hyperlink w:anchor="_Toc33704872" w:history="1">
            <w:r w:rsidR="0046698E" w:rsidRPr="00B93467">
              <w:rPr>
                <w:rStyle w:val="Hyperlink"/>
              </w:rPr>
              <w:t>Setup Procedure</w:t>
            </w:r>
            <w:r w:rsidR="0046698E">
              <w:rPr>
                <w:webHidden/>
              </w:rPr>
              <w:tab/>
            </w:r>
            <w:r w:rsidR="0046698E">
              <w:rPr>
                <w:webHidden/>
              </w:rPr>
              <w:fldChar w:fldCharType="begin"/>
            </w:r>
            <w:r w:rsidR="0046698E">
              <w:rPr>
                <w:webHidden/>
              </w:rPr>
              <w:instrText xml:space="preserve"> PAGEREF _Toc33704872 \h </w:instrText>
            </w:r>
            <w:r w:rsidR="0046698E">
              <w:rPr>
                <w:webHidden/>
              </w:rPr>
            </w:r>
            <w:r w:rsidR="0046698E">
              <w:rPr>
                <w:webHidden/>
              </w:rPr>
              <w:fldChar w:fldCharType="separate"/>
            </w:r>
            <w:r w:rsidR="00E477C8">
              <w:rPr>
                <w:webHidden/>
              </w:rPr>
              <w:t>3</w:t>
            </w:r>
            <w:r w:rsidR="0046698E">
              <w:rPr>
                <w:webHidden/>
              </w:rPr>
              <w:fldChar w:fldCharType="end"/>
            </w:r>
          </w:hyperlink>
        </w:p>
        <w:p w14:paraId="04F48F1B" w14:textId="77777777" w:rsidR="0046698E" w:rsidRDefault="0025699C">
          <w:pPr>
            <w:pStyle w:val="TOC1"/>
            <w:rPr>
              <w:b w:val="0"/>
              <w:sz w:val="22"/>
              <w:lang w:val="en-PH" w:eastAsia="en-PH"/>
            </w:rPr>
          </w:pPr>
          <w:hyperlink w:anchor="_Toc33704873" w:history="1">
            <w:r w:rsidR="0046698E" w:rsidRPr="00B93467">
              <w:rPr>
                <w:rStyle w:val="Hyperlink"/>
              </w:rPr>
              <w:t>Create a New Project</w:t>
            </w:r>
            <w:r w:rsidR="0046698E">
              <w:rPr>
                <w:webHidden/>
              </w:rPr>
              <w:tab/>
            </w:r>
            <w:r w:rsidR="0046698E">
              <w:rPr>
                <w:webHidden/>
              </w:rPr>
              <w:fldChar w:fldCharType="begin"/>
            </w:r>
            <w:r w:rsidR="0046698E">
              <w:rPr>
                <w:webHidden/>
              </w:rPr>
              <w:instrText xml:space="preserve"> PAGEREF _Toc33704873 \h </w:instrText>
            </w:r>
            <w:r w:rsidR="0046698E">
              <w:rPr>
                <w:webHidden/>
              </w:rPr>
            </w:r>
            <w:r w:rsidR="0046698E">
              <w:rPr>
                <w:webHidden/>
              </w:rPr>
              <w:fldChar w:fldCharType="separate"/>
            </w:r>
            <w:r w:rsidR="00E477C8">
              <w:rPr>
                <w:webHidden/>
              </w:rPr>
              <w:t>3</w:t>
            </w:r>
            <w:r w:rsidR="0046698E">
              <w:rPr>
                <w:webHidden/>
              </w:rPr>
              <w:fldChar w:fldCharType="end"/>
            </w:r>
          </w:hyperlink>
        </w:p>
        <w:p w14:paraId="3522B6EE" w14:textId="77777777" w:rsidR="0046698E" w:rsidRDefault="0025699C">
          <w:pPr>
            <w:pStyle w:val="TOC1"/>
            <w:rPr>
              <w:b w:val="0"/>
              <w:sz w:val="22"/>
              <w:lang w:val="en-PH" w:eastAsia="en-PH"/>
            </w:rPr>
          </w:pPr>
          <w:hyperlink w:anchor="_Toc33704874" w:history="1">
            <w:r w:rsidR="0046698E" w:rsidRPr="00B93467">
              <w:rPr>
                <w:rStyle w:val="Hyperlink"/>
              </w:rPr>
              <w:t>Design the Project</w:t>
            </w:r>
            <w:r w:rsidR="0046698E">
              <w:rPr>
                <w:webHidden/>
              </w:rPr>
              <w:tab/>
            </w:r>
            <w:r w:rsidR="0046698E">
              <w:rPr>
                <w:webHidden/>
              </w:rPr>
              <w:fldChar w:fldCharType="begin"/>
            </w:r>
            <w:r w:rsidR="0046698E">
              <w:rPr>
                <w:webHidden/>
              </w:rPr>
              <w:instrText xml:space="preserve"> PAGEREF _Toc33704874 \h </w:instrText>
            </w:r>
            <w:r w:rsidR="0046698E">
              <w:rPr>
                <w:webHidden/>
              </w:rPr>
            </w:r>
            <w:r w:rsidR="0046698E">
              <w:rPr>
                <w:webHidden/>
              </w:rPr>
              <w:fldChar w:fldCharType="separate"/>
            </w:r>
            <w:r w:rsidR="00E477C8">
              <w:rPr>
                <w:webHidden/>
              </w:rPr>
              <w:t>4</w:t>
            </w:r>
            <w:r w:rsidR="0046698E">
              <w:rPr>
                <w:webHidden/>
              </w:rPr>
              <w:fldChar w:fldCharType="end"/>
            </w:r>
          </w:hyperlink>
        </w:p>
        <w:p w14:paraId="0FD0A42D" w14:textId="77777777" w:rsidR="0046698E" w:rsidRDefault="0025699C">
          <w:pPr>
            <w:pStyle w:val="TOC2"/>
            <w:rPr>
              <w:rFonts w:asciiTheme="minorHAnsi" w:hAnsiTheme="minorHAnsi"/>
              <w:i w:val="0"/>
              <w:lang w:val="en-PH" w:eastAsia="en-PH"/>
            </w:rPr>
          </w:pPr>
          <w:hyperlink w:anchor="_Toc33704875" w:history="1">
            <w:r w:rsidR="0046698E" w:rsidRPr="00B93467">
              <w:rPr>
                <w:rStyle w:val="Hyperlink"/>
              </w:rPr>
              <w:t>Add a Smart Slider Object</w:t>
            </w:r>
            <w:r w:rsidR="0046698E">
              <w:rPr>
                <w:webHidden/>
              </w:rPr>
              <w:tab/>
            </w:r>
            <w:r w:rsidR="0046698E">
              <w:rPr>
                <w:webHidden/>
              </w:rPr>
              <w:fldChar w:fldCharType="begin"/>
            </w:r>
            <w:r w:rsidR="0046698E">
              <w:rPr>
                <w:webHidden/>
              </w:rPr>
              <w:instrText xml:space="preserve"> PAGEREF _Toc33704875 \h </w:instrText>
            </w:r>
            <w:r w:rsidR="0046698E">
              <w:rPr>
                <w:webHidden/>
              </w:rPr>
            </w:r>
            <w:r w:rsidR="0046698E">
              <w:rPr>
                <w:webHidden/>
              </w:rPr>
              <w:fldChar w:fldCharType="separate"/>
            </w:r>
            <w:r w:rsidR="00E477C8">
              <w:rPr>
                <w:webHidden/>
              </w:rPr>
              <w:t>4</w:t>
            </w:r>
            <w:r w:rsidR="0046698E">
              <w:rPr>
                <w:webHidden/>
              </w:rPr>
              <w:fldChar w:fldCharType="end"/>
            </w:r>
          </w:hyperlink>
        </w:p>
        <w:p w14:paraId="52371269" w14:textId="77777777" w:rsidR="0046698E" w:rsidRDefault="0025699C">
          <w:pPr>
            <w:pStyle w:val="TOC2"/>
            <w:rPr>
              <w:rFonts w:asciiTheme="minorHAnsi" w:hAnsiTheme="minorHAnsi"/>
              <w:i w:val="0"/>
              <w:lang w:val="en-PH" w:eastAsia="en-PH"/>
            </w:rPr>
          </w:pPr>
          <w:hyperlink w:anchor="_Toc33704876" w:history="1">
            <w:r w:rsidR="0046698E" w:rsidRPr="00B93467">
              <w:rPr>
                <w:rStyle w:val="Hyperlink"/>
              </w:rPr>
              <w:t>Open the Smart Widgets Editor Tool</w:t>
            </w:r>
            <w:r w:rsidR="0046698E">
              <w:rPr>
                <w:webHidden/>
              </w:rPr>
              <w:tab/>
            </w:r>
            <w:r w:rsidR="0046698E">
              <w:rPr>
                <w:webHidden/>
              </w:rPr>
              <w:fldChar w:fldCharType="begin"/>
            </w:r>
            <w:r w:rsidR="0046698E">
              <w:rPr>
                <w:webHidden/>
              </w:rPr>
              <w:instrText xml:space="preserve"> PAGEREF _Toc33704876 \h </w:instrText>
            </w:r>
            <w:r w:rsidR="0046698E">
              <w:rPr>
                <w:webHidden/>
              </w:rPr>
            </w:r>
            <w:r w:rsidR="0046698E">
              <w:rPr>
                <w:webHidden/>
              </w:rPr>
              <w:fldChar w:fldCharType="separate"/>
            </w:r>
            <w:r w:rsidR="00E477C8">
              <w:rPr>
                <w:webHidden/>
              </w:rPr>
              <w:t>5</w:t>
            </w:r>
            <w:r w:rsidR="0046698E">
              <w:rPr>
                <w:webHidden/>
              </w:rPr>
              <w:fldChar w:fldCharType="end"/>
            </w:r>
          </w:hyperlink>
        </w:p>
        <w:p w14:paraId="25CA2B99" w14:textId="77777777" w:rsidR="0046698E" w:rsidRDefault="0025699C">
          <w:pPr>
            <w:pStyle w:val="TOC2"/>
            <w:rPr>
              <w:rFonts w:asciiTheme="minorHAnsi" w:hAnsiTheme="minorHAnsi"/>
              <w:i w:val="0"/>
              <w:lang w:val="en-PH" w:eastAsia="en-PH"/>
            </w:rPr>
          </w:pPr>
          <w:hyperlink w:anchor="_Toc33704877" w:history="1">
            <w:r w:rsidR="0046698E" w:rsidRPr="00B93467">
              <w:rPr>
                <w:rStyle w:val="Hyperlink"/>
              </w:rPr>
              <w:t>Add a Face or Base Image</w:t>
            </w:r>
            <w:r w:rsidR="0046698E">
              <w:rPr>
                <w:webHidden/>
              </w:rPr>
              <w:tab/>
            </w:r>
            <w:r w:rsidR="0046698E">
              <w:rPr>
                <w:webHidden/>
              </w:rPr>
              <w:fldChar w:fldCharType="begin"/>
            </w:r>
            <w:r w:rsidR="0046698E">
              <w:rPr>
                <w:webHidden/>
              </w:rPr>
              <w:instrText xml:space="preserve"> PAGEREF _Toc33704877 \h </w:instrText>
            </w:r>
            <w:r w:rsidR="0046698E">
              <w:rPr>
                <w:webHidden/>
              </w:rPr>
            </w:r>
            <w:r w:rsidR="0046698E">
              <w:rPr>
                <w:webHidden/>
              </w:rPr>
              <w:fldChar w:fldCharType="separate"/>
            </w:r>
            <w:r w:rsidR="00E477C8">
              <w:rPr>
                <w:webHidden/>
              </w:rPr>
              <w:t>6</w:t>
            </w:r>
            <w:r w:rsidR="0046698E">
              <w:rPr>
                <w:webHidden/>
              </w:rPr>
              <w:fldChar w:fldCharType="end"/>
            </w:r>
          </w:hyperlink>
        </w:p>
        <w:p w14:paraId="57F7642C" w14:textId="77777777" w:rsidR="0046698E" w:rsidRDefault="0025699C">
          <w:pPr>
            <w:pStyle w:val="TOC2"/>
            <w:rPr>
              <w:rFonts w:asciiTheme="minorHAnsi" w:hAnsiTheme="minorHAnsi"/>
              <w:i w:val="0"/>
              <w:lang w:val="en-PH" w:eastAsia="en-PH"/>
            </w:rPr>
          </w:pPr>
          <w:hyperlink w:anchor="_Toc33704878" w:history="1">
            <w:r w:rsidR="0046698E" w:rsidRPr="00B93467">
              <w:rPr>
                <w:rStyle w:val="Hyperlink"/>
              </w:rPr>
              <w:t>Add a Manipulated Image to Layer 1</w:t>
            </w:r>
            <w:r w:rsidR="0046698E">
              <w:rPr>
                <w:webHidden/>
              </w:rPr>
              <w:tab/>
            </w:r>
            <w:r w:rsidR="0046698E">
              <w:rPr>
                <w:webHidden/>
              </w:rPr>
              <w:fldChar w:fldCharType="begin"/>
            </w:r>
            <w:r w:rsidR="0046698E">
              <w:rPr>
                <w:webHidden/>
              </w:rPr>
              <w:instrText xml:space="preserve"> PAGEREF _Toc33704878 \h </w:instrText>
            </w:r>
            <w:r w:rsidR="0046698E">
              <w:rPr>
                <w:webHidden/>
              </w:rPr>
            </w:r>
            <w:r w:rsidR="0046698E">
              <w:rPr>
                <w:webHidden/>
              </w:rPr>
              <w:fldChar w:fldCharType="separate"/>
            </w:r>
            <w:r w:rsidR="00E477C8">
              <w:rPr>
                <w:webHidden/>
              </w:rPr>
              <w:t>7</w:t>
            </w:r>
            <w:r w:rsidR="0046698E">
              <w:rPr>
                <w:webHidden/>
              </w:rPr>
              <w:fldChar w:fldCharType="end"/>
            </w:r>
          </w:hyperlink>
        </w:p>
        <w:p w14:paraId="48CAD2C9" w14:textId="77777777" w:rsidR="0046698E" w:rsidRDefault="0025699C">
          <w:pPr>
            <w:pStyle w:val="TOC2"/>
            <w:rPr>
              <w:rFonts w:asciiTheme="minorHAnsi" w:hAnsiTheme="minorHAnsi"/>
              <w:i w:val="0"/>
              <w:lang w:val="en-PH" w:eastAsia="en-PH"/>
            </w:rPr>
          </w:pPr>
          <w:hyperlink w:anchor="_Toc33704879" w:history="1">
            <w:r w:rsidR="0046698E" w:rsidRPr="00B93467">
              <w:rPr>
                <w:rStyle w:val="Hyperlink"/>
              </w:rPr>
              <w:t>Initial and Final Positions of Layer1</w:t>
            </w:r>
            <w:r w:rsidR="0046698E">
              <w:rPr>
                <w:webHidden/>
              </w:rPr>
              <w:tab/>
            </w:r>
            <w:r w:rsidR="0046698E">
              <w:rPr>
                <w:webHidden/>
              </w:rPr>
              <w:fldChar w:fldCharType="begin"/>
            </w:r>
            <w:r w:rsidR="0046698E">
              <w:rPr>
                <w:webHidden/>
              </w:rPr>
              <w:instrText xml:space="preserve"> PAGEREF _Toc33704879 \h </w:instrText>
            </w:r>
            <w:r w:rsidR="0046698E">
              <w:rPr>
                <w:webHidden/>
              </w:rPr>
            </w:r>
            <w:r w:rsidR="0046698E">
              <w:rPr>
                <w:webHidden/>
              </w:rPr>
              <w:fldChar w:fldCharType="separate"/>
            </w:r>
            <w:r w:rsidR="00E477C8">
              <w:rPr>
                <w:webHidden/>
              </w:rPr>
              <w:t>8</w:t>
            </w:r>
            <w:r w:rsidR="0046698E">
              <w:rPr>
                <w:webHidden/>
              </w:rPr>
              <w:fldChar w:fldCharType="end"/>
            </w:r>
          </w:hyperlink>
        </w:p>
        <w:p w14:paraId="28054AF4" w14:textId="77777777" w:rsidR="0046698E" w:rsidRDefault="0025699C">
          <w:pPr>
            <w:pStyle w:val="TOC2"/>
            <w:rPr>
              <w:rFonts w:asciiTheme="minorHAnsi" w:hAnsiTheme="minorHAnsi"/>
              <w:i w:val="0"/>
              <w:lang w:val="en-PH" w:eastAsia="en-PH"/>
            </w:rPr>
          </w:pPr>
          <w:hyperlink w:anchor="_Toc33704880" w:history="1">
            <w:r w:rsidR="0046698E" w:rsidRPr="00B93467">
              <w:rPr>
                <w:rStyle w:val="Hyperlink"/>
              </w:rPr>
              <w:t>Add Userimages Object</w:t>
            </w:r>
            <w:r w:rsidR="0046698E">
              <w:rPr>
                <w:webHidden/>
              </w:rPr>
              <w:tab/>
            </w:r>
            <w:r w:rsidR="0046698E">
              <w:rPr>
                <w:webHidden/>
              </w:rPr>
              <w:fldChar w:fldCharType="begin"/>
            </w:r>
            <w:r w:rsidR="0046698E">
              <w:rPr>
                <w:webHidden/>
              </w:rPr>
              <w:instrText xml:space="preserve"> PAGEREF _Toc33704880 \h </w:instrText>
            </w:r>
            <w:r w:rsidR="0046698E">
              <w:rPr>
                <w:webHidden/>
              </w:rPr>
            </w:r>
            <w:r w:rsidR="0046698E">
              <w:rPr>
                <w:webHidden/>
              </w:rPr>
              <w:fldChar w:fldCharType="separate"/>
            </w:r>
            <w:r w:rsidR="00E477C8">
              <w:rPr>
                <w:webHidden/>
              </w:rPr>
              <w:t>9</w:t>
            </w:r>
            <w:r w:rsidR="0046698E">
              <w:rPr>
                <w:webHidden/>
              </w:rPr>
              <w:fldChar w:fldCharType="end"/>
            </w:r>
          </w:hyperlink>
        </w:p>
        <w:p w14:paraId="6E1935A0" w14:textId="77777777" w:rsidR="0046698E" w:rsidRDefault="0025699C">
          <w:pPr>
            <w:pStyle w:val="TOC2"/>
            <w:rPr>
              <w:rFonts w:asciiTheme="minorHAnsi" w:hAnsiTheme="minorHAnsi"/>
              <w:i w:val="0"/>
              <w:lang w:val="en-PH" w:eastAsia="en-PH"/>
            </w:rPr>
          </w:pPr>
          <w:hyperlink w:anchor="_Toc33704881" w:history="1">
            <w:r w:rsidR="0046698E" w:rsidRPr="00B93467">
              <w:rPr>
                <w:rStyle w:val="Hyperlink"/>
              </w:rPr>
              <w:t>Use Userimage as Button</w:t>
            </w:r>
            <w:r w:rsidR="0046698E">
              <w:rPr>
                <w:webHidden/>
              </w:rPr>
              <w:tab/>
            </w:r>
            <w:r w:rsidR="0046698E">
              <w:rPr>
                <w:webHidden/>
              </w:rPr>
              <w:fldChar w:fldCharType="begin"/>
            </w:r>
            <w:r w:rsidR="0046698E">
              <w:rPr>
                <w:webHidden/>
              </w:rPr>
              <w:instrText xml:space="preserve"> PAGEREF _Toc33704881 \h </w:instrText>
            </w:r>
            <w:r w:rsidR="0046698E">
              <w:rPr>
                <w:webHidden/>
              </w:rPr>
            </w:r>
            <w:r w:rsidR="0046698E">
              <w:rPr>
                <w:webHidden/>
              </w:rPr>
              <w:fldChar w:fldCharType="separate"/>
            </w:r>
            <w:r w:rsidR="00E477C8">
              <w:rPr>
                <w:webHidden/>
              </w:rPr>
              <w:t>10</w:t>
            </w:r>
            <w:r w:rsidR="0046698E">
              <w:rPr>
                <w:webHidden/>
              </w:rPr>
              <w:fldChar w:fldCharType="end"/>
            </w:r>
          </w:hyperlink>
        </w:p>
        <w:p w14:paraId="582B23CC" w14:textId="77777777" w:rsidR="0046698E" w:rsidRDefault="0025699C">
          <w:pPr>
            <w:pStyle w:val="TOC2"/>
            <w:rPr>
              <w:rFonts w:asciiTheme="minorHAnsi" w:hAnsiTheme="minorHAnsi"/>
              <w:i w:val="0"/>
              <w:lang w:val="en-PH" w:eastAsia="en-PH"/>
            </w:rPr>
          </w:pPr>
          <w:hyperlink w:anchor="_Toc33704882" w:history="1">
            <w:r w:rsidR="0046698E" w:rsidRPr="00B93467">
              <w:rPr>
                <w:rStyle w:val="Hyperlink"/>
              </w:rPr>
              <w:t>Add Destination Forms</w:t>
            </w:r>
            <w:r w:rsidR="0046698E">
              <w:rPr>
                <w:webHidden/>
              </w:rPr>
              <w:tab/>
            </w:r>
            <w:r w:rsidR="0046698E">
              <w:rPr>
                <w:webHidden/>
              </w:rPr>
              <w:fldChar w:fldCharType="begin"/>
            </w:r>
            <w:r w:rsidR="0046698E">
              <w:rPr>
                <w:webHidden/>
              </w:rPr>
              <w:instrText xml:space="preserve"> PAGEREF _Toc33704882 \h </w:instrText>
            </w:r>
            <w:r w:rsidR="0046698E">
              <w:rPr>
                <w:webHidden/>
              </w:rPr>
            </w:r>
            <w:r w:rsidR="0046698E">
              <w:rPr>
                <w:webHidden/>
              </w:rPr>
              <w:fldChar w:fldCharType="separate"/>
            </w:r>
            <w:r w:rsidR="00E477C8">
              <w:rPr>
                <w:webHidden/>
              </w:rPr>
              <w:t>11</w:t>
            </w:r>
            <w:r w:rsidR="0046698E">
              <w:rPr>
                <w:webHidden/>
              </w:rPr>
              <w:fldChar w:fldCharType="end"/>
            </w:r>
          </w:hyperlink>
        </w:p>
        <w:p w14:paraId="0A093FE0" w14:textId="77777777" w:rsidR="0046698E" w:rsidRDefault="0025699C">
          <w:pPr>
            <w:pStyle w:val="TOC1"/>
            <w:rPr>
              <w:b w:val="0"/>
              <w:sz w:val="22"/>
              <w:lang w:val="en-PH" w:eastAsia="en-PH"/>
            </w:rPr>
          </w:pPr>
          <w:hyperlink w:anchor="_Toc33704883" w:history="1">
            <w:r w:rsidR="0046698E" w:rsidRPr="00B93467">
              <w:rPr>
                <w:rStyle w:val="Hyperlink"/>
              </w:rPr>
              <w:t>Run the Program</w:t>
            </w:r>
            <w:r w:rsidR="0046698E">
              <w:rPr>
                <w:webHidden/>
              </w:rPr>
              <w:tab/>
            </w:r>
            <w:r w:rsidR="0046698E">
              <w:rPr>
                <w:webHidden/>
              </w:rPr>
              <w:fldChar w:fldCharType="begin"/>
            </w:r>
            <w:r w:rsidR="0046698E">
              <w:rPr>
                <w:webHidden/>
              </w:rPr>
              <w:instrText xml:space="preserve"> PAGEREF _Toc33704883 \h </w:instrText>
            </w:r>
            <w:r w:rsidR="0046698E">
              <w:rPr>
                <w:webHidden/>
              </w:rPr>
            </w:r>
            <w:r w:rsidR="0046698E">
              <w:rPr>
                <w:webHidden/>
              </w:rPr>
              <w:fldChar w:fldCharType="separate"/>
            </w:r>
            <w:r w:rsidR="00E477C8">
              <w:rPr>
                <w:webHidden/>
              </w:rPr>
              <w:t>11</w:t>
            </w:r>
            <w:r w:rsidR="0046698E">
              <w:rPr>
                <w:webHidden/>
              </w:rPr>
              <w:fldChar w:fldCharType="end"/>
            </w:r>
          </w:hyperlink>
        </w:p>
        <w:p w14:paraId="1FE42408" w14:textId="77777777" w:rsidR="0046698E" w:rsidRDefault="0025699C">
          <w:pPr>
            <w:pStyle w:val="TOC1"/>
            <w:rPr>
              <w:b w:val="0"/>
              <w:sz w:val="22"/>
              <w:lang w:val="en-PH" w:eastAsia="en-PH"/>
            </w:rPr>
          </w:pPr>
          <w:hyperlink w:anchor="_Toc33704884" w:history="1">
            <w:r w:rsidR="0046698E" w:rsidRPr="00B93467">
              <w:rPr>
                <w:rStyle w:val="Hyperlink"/>
              </w:rPr>
              <w:t>Proprietary Information</w:t>
            </w:r>
            <w:r w:rsidR="0046698E">
              <w:rPr>
                <w:webHidden/>
              </w:rPr>
              <w:tab/>
            </w:r>
            <w:r w:rsidR="0046698E">
              <w:rPr>
                <w:webHidden/>
              </w:rPr>
              <w:fldChar w:fldCharType="begin"/>
            </w:r>
            <w:r w:rsidR="0046698E">
              <w:rPr>
                <w:webHidden/>
              </w:rPr>
              <w:instrText xml:space="preserve"> PAGEREF _Toc33704884 \h </w:instrText>
            </w:r>
            <w:r w:rsidR="0046698E">
              <w:rPr>
                <w:webHidden/>
              </w:rPr>
            </w:r>
            <w:r w:rsidR="0046698E">
              <w:rPr>
                <w:webHidden/>
              </w:rPr>
              <w:fldChar w:fldCharType="separate"/>
            </w:r>
            <w:r w:rsidR="00E477C8">
              <w:rPr>
                <w:webHidden/>
              </w:rPr>
              <w:t>12</w:t>
            </w:r>
            <w:r w:rsidR="0046698E">
              <w:rPr>
                <w:webHidden/>
              </w:rPr>
              <w:fldChar w:fldCharType="end"/>
            </w:r>
          </w:hyperlink>
        </w:p>
        <w:p w14:paraId="0E470E77" w14:textId="77777777" w:rsidR="0046698E" w:rsidRDefault="0025699C">
          <w:pPr>
            <w:pStyle w:val="TOC1"/>
            <w:rPr>
              <w:b w:val="0"/>
              <w:sz w:val="22"/>
              <w:lang w:val="en-PH" w:eastAsia="en-PH"/>
            </w:rPr>
          </w:pPr>
          <w:hyperlink w:anchor="_Toc33704885" w:history="1">
            <w:r w:rsidR="0046698E" w:rsidRPr="00B93467">
              <w:rPr>
                <w:rStyle w:val="Hyperlink"/>
              </w:rPr>
              <w:t>Disclaimer of Warranties &amp; Limitation of Liability</w:t>
            </w:r>
            <w:r w:rsidR="0046698E">
              <w:rPr>
                <w:webHidden/>
              </w:rPr>
              <w:tab/>
            </w:r>
            <w:r w:rsidR="0046698E">
              <w:rPr>
                <w:webHidden/>
              </w:rPr>
              <w:fldChar w:fldCharType="begin"/>
            </w:r>
            <w:r w:rsidR="0046698E">
              <w:rPr>
                <w:webHidden/>
              </w:rPr>
              <w:instrText xml:space="preserve"> PAGEREF _Toc33704885 \h </w:instrText>
            </w:r>
            <w:r w:rsidR="0046698E">
              <w:rPr>
                <w:webHidden/>
              </w:rPr>
            </w:r>
            <w:r w:rsidR="0046698E">
              <w:rPr>
                <w:webHidden/>
              </w:rPr>
              <w:fldChar w:fldCharType="separate"/>
            </w:r>
            <w:r w:rsidR="00E477C8">
              <w:rPr>
                <w:webHidden/>
              </w:rPr>
              <w:t>12</w:t>
            </w:r>
            <w:r w:rsidR="0046698E">
              <w:rPr>
                <w:webHidden/>
              </w:rPr>
              <w:fldChar w:fldCharType="end"/>
            </w:r>
          </w:hyperlink>
        </w:p>
        <w:p w14:paraId="1A1F78D9" w14:textId="712EEF33" w:rsidR="001D5CF5" w:rsidRPr="001D5CF5" w:rsidRDefault="00DA639F" w:rsidP="00DA639F">
          <w:pPr>
            <w:pStyle w:val="TOC1"/>
            <w:rPr>
              <w:b w:val="0"/>
              <w:bCs/>
            </w:rPr>
          </w:pPr>
          <w:r>
            <w:fldChar w:fldCharType="end"/>
          </w:r>
        </w:p>
      </w:sdtContent>
    </w:sdt>
    <w:p w14:paraId="446BE73C" w14:textId="3B5DB836" w:rsidR="003D3757" w:rsidRDefault="003D3757"/>
    <w:p w14:paraId="1570CDE1" w14:textId="77777777" w:rsidR="00452FDF" w:rsidRDefault="00452FDF"/>
    <w:p w14:paraId="195D77AD" w14:textId="77777777" w:rsidR="00452FDF" w:rsidRDefault="00452FDF"/>
    <w:p w14:paraId="0DF7FB2C" w14:textId="77777777" w:rsidR="002341B8" w:rsidRPr="00CC2DEA" w:rsidRDefault="002341B8" w:rsidP="002341B8">
      <w:pPr>
        <w:pStyle w:val="Heading1"/>
      </w:pPr>
      <w:bookmarkStart w:id="2" w:name="_Toc395597129"/>
      <w:bookmarkStart w:id="3" w:name="_Toc495583934"/>
      <w:bookmarkStart w:id="4" w:name="_Toc33704871"/>
      <w:bookmarkStart w:id="5" w:name="_Toc355605169"/>
      <w:r w:rsidRPr="00CC2DEA">
        <w:lastRenderedPageBreak/>
        <w:t>Application Overview</w:t>
      </w:r>
      <w:bookmarkEnd w:id="2"/>
      <w:bookmarkEnd w:id="3"/>
      <w:bookmarkEnd w:id="4"/>
    </w:p>
    <w:p w14:paraId="1F2BF3B5" w14:textId="77777777" w:rsidR="002341B8" w:rsidRDefault="002341B8" w:rsidP="0046698E">
      <w:pPr>
        <w:jc w:val="both"/>
      </w:pPr>
      <w:r>
        <w:t xml:space="preserve">The Smart Widgets Editor tool enables PRO version users to easily create custom widgets of their own design. It allows the user to create Sliders, Knobs and Gauges. </w:t>
      </w:r>
    </w:p>
    <w:p w14:paraId="1A88DDF4" w14:textId="77777777" w:rsidR="002341B8" w:rsidRDefault="002341B8" w:rsidP="0046698E">
      <w:pPr>
        <w:spacing w:after="0"/>
        <w:jc w:val="both"/>
        <w:rPr>
          <w:szCs w:val="24"/>
        </w:rPr>
      </w:pPr>
      <w:r w:rsidRPr="007F6BC3">
        <w:t>The purpo</w:t>
      </w:r>
      <w:r>
        <w:t xml:space="preserve">se of this application note is </w:t>
      </w:r>
      <w:r w:rsidRPr="007F6BC3">
        <w:t xml:space="preserve">to introduce </w:t>
      </w:r>
      <w:r>
        <w:t xml:space="preserve">the PRO version exclusive tool and to discuss how to create a circular progress bar using a Smart Gauge widget. This application note uses the </w:t>
      </w:r>
      <w:proofErr w:type="spellStart"/>
      <w:r>
        <w:t>ViSi</w:t>
      </w:r>
      <w:proofErr w:type="spellEnd"/>
      <w:r>
        <w:t>-Genie environment.</w:t>
      </w:r>
      <w:r>
        <w:rPr>
          <w:szCs w:val="24"/>
        </w:rPr>
        <w:t xml:space="preserve"> </w:t>
      </w:r>
    </w:p>
    <w:p w14:paraId="11ECF7F1" w14:textId="77777777" w:rsidR="0046698E" w:rsidRDefault="0046698E" w:rsidP="0046698E">
      <w:pPr>
        <w:jc w:val="both"/>
        <w:rPr>
          <w:szCs w:val="24"/>
        </w:rPr>
      </w:pPr>
    </w:p>
    <w:p w14:paraId="4B207BF8" w14:textId="77777777" w:rsidR="0046698E" w:rsidRDefault="0046698E" w:rsidP="0046698E">
      <w:pPr>
        <w:jc w:val="both"/>
        <w:rPr>
          <w:szCs w:val="24"/>
        </w:rPr>
      </w:pPr>
    </w:p>
    <w:p w14:paraId="6851D029" w14:textId="77777777" w:rsidR="0046698E" w:rsidRDefault="0046698E" w:rsidP="0046698E">
      <w:pPr>
        <w:jc w:val="both"/>
        <w:rPr>
          <w:szCs w:val="24"/>
        </w:rPr>
      </w:pPr>
    </w:p>
    <w:p w14:paraId="25ABB240" w14:textId="77777777" w:rsidR="0046698E" w:rsidRDefault="0046698E" w:rsidP="0046698E">
      <w:pPr>
        <w:jc w:val="both"/>
        <w:rPr>
          <w:szCs w:val="24"/>
        </w:rPr>
      </w:pPr>
    </w:p>
    <w:p w14:paraId="46E216AB" w14:textId="77777777" w:rsidR="0046698E" w:rsidRDefault="0046698E" w:rsidP="0046698E">
      <w:pPr>
        <w:jc w:val="both"/>
        <w:rPr>
          <w:szCs w:val="24"/>
        </w:rPr>
      </w:pPr>
    </w:p>
    <w:p w14:paraId="6A8C7AA8" w14:textId="77777777" w:rsidR="0046698E" w:rsidRDefault="0046698E" w:rsidP="0046698E">
      <w:pPr>
        <w:jc w:val="both"/>
        <w:rPr>
          <w:szCs w:val="24"/>
        </w:rPr>
      </w:pPr>
    </w:p>
    <w:p w14:paraId="2A4A6563" w14:textId="77777777" w:rsidR="0046698E" w:rsidRDefault="0046698E" w:rsidP="0046698E">
      <w:pPr>
        <w:jc w:val="both"/>
        <w:rPr>
          <w:szCs w:val="24"/>
        </w:rPr>
      </w:pPr>
    </w:p>
    <w:p w14:paraId="03203F17" w14:textId="77777777" w:rsidR="0046698E" w:rsidRDefault="0046698E" w:rsidP="0046698E">
      <w:pPr>
        <w:jc w:val="both"/>
        <w:rPr>
          <w:szCs w:val="24"/>
        </w:rPr>
      </w:pPr>
    </w:p>
    <w:p w14:paraId="07210AB5" w14:textId="77777777" w:rsidR="0046698E" w:rsidRDefault="0046698E" w:rsidP="0046698E">
      <w:pPr>
        <w:jc w:val="both"/>
        <w:rPr>
          <w:szCs w:val="24"/>
        </w:rPr>
      </w:pPr>
    </w:p>
    <w:p w14:paraId="19A481D3" w14:textId="77777777" w:rsidR="0046698E" w:rsidRDefault="0046698E" w:rsidP="0046698E">
      <w:pPr>
        <w:jc w:val="both"/>
        <w:rPr>
          <w:szCs w:val="24"/>
        </w:rPr>
      </w:pPr>
    </w:p>
    <w:p w14:paraId="57152B5F" w14:textId="77777777" w:rsidR="0046698E" w:rsidRDefault="0046698E" w:rsidP="0046698E">
      <w:pPr>
        <w:jc w:val="both"/>
        <w:rPr>
          <w:szCs w:val="24"/>
        </w:rPr>
      </w:pPr>
    </w:p>
    <w:p w14:paraId="1057CB0A" w14:textId="77777777" w:rsidR="0046698E" w:rsidRDefault="0046698E" w:rsidP="0046698E">
      <w:pPr>
        <w:spacing w:after="0"/>
        <w:jc w:val="both"/>
        <w:rPr>
          <w:szCs w:val="24"/>
        </w:rPr>
      </w:pPr>
    </w:p>
    <w:p w14:paraId="122ED230" w14:textId="77777777" w:rsidR="0046698E" w:rsidRDefault="0046698E" w:rsidP="0046698E">
      <w:pPr>
        <w:spacing w:after="0"/>
        <w:jc w:val="both"/>
        <w:rPr>
          <w:szCs w:val="24"/>
        </w:rPr>
      </w:pPr>
    </w:p>
    <w:p w14:paraId="11B2F24B" w14:textId="77777777" w:rsidR="002341B8" w:rsidRPr="000761AF" w:rsidRDefault="002341B8" w:rsidP="002341B8">
      <w:pPr>
        <w:pStyle w:val="Heading1"/>
        <w:rPr>
          <w:sz w:val="28"/>
        </w:rPr>
      </w:pPr>
      <w:bookmarkStart w:id="6" w:name="_Toc335231702"/>
      <w:bookmarkStart w:id="7" w:name="_Toc340573659"/>
      <w:bookmarkStart w:id="8" w:name="_Toc365354763"/>
      <w:bookmarkStart w:id="9" w:name="_Toc395597130"/>
      <w:bookmarkStart w:id="10" w:name="_Toc495583935"/>
      <w:bookmarkStart w:id="11" w:name="_Toc33704872"/>
      <w:r w:rsidRPr="000761AF">
        <w:t>Setup Procedure</w:t>
      </w:r>
      <w:bookmarkEnd w:id="6"/>
      <w:bookmarkEnd w:id="7"/>
      <w:bookmarkEnd w:id="8"/>
      <w:bookmarkEnd w:id="9"/>
      <w:bookmarkEnd w:id="10"/>
      <w:bookmarkEnd w:id="11"/>
    </w:p>
    <w:p w14:paraId="1464D1B0" w14:textId="77777777" w:rsidR="002341B8" w:rsidRDefault="002341B8" w:rsidP="002341B8">
      <w:bookmarkStart w:id="12" w:name="_Toc365354764"/>
      <w:r w:rsidRPr="008A5AD4">
        <w:t xml:space="preserve">For instructions on how to launch </w:t>
      </w:r>
      <w:r>
        <w:t>Workshop4</w:t>
      </w:r>
      <w:r w:rsidRPr="008A5AD4">
        <w:t xml:space="preserve">, how to open a </w:t>
      </w:r>
      <w:proofErr w:type="spellStart"/>
      <w:r>
        <w:rPr>
          <w:b/>
        </w:rPr>
        <w:t>ViSi</w:t>
      </w:r>
      <w:proofErr w:type="spellEnd"/>
      <w:r>
        <w:rPr>
          <w:b/>
        </w:rPr>
        <w:t>-Genie</w:t>
      </w:r>
      <w:r w:rsidRPr="008A5AD4">
        <w:t xml:space="preserve"> project, and how to change the target display, kindly refer to the section “</w:t>
      </w:r>
      <w:r w:rsidRPr="008A5AD4">
        <w:rPr>
          <w:b/>
        </w:rPr>
        <w:t>Setup Procedure</w:t>
      </w:r>
      <w:r w:rsidRPr="008A5AD4">
        <w:t>” of the applicat</w:t>
      </w:r>
      <w:r>
        <w:t>ion note</w:t>
      </w:r>
    </w:p>
    <w:p w14:paraId="0A280A99" w14:textId="3AA8BE68" w:rsidR="0046698E" w:rsidRPr="00806753" w:rsidRDefault="0046698E" w:rsidP="0046698E">
      <w:pPr>
        <w:pStyle w:val="Texte"/>
        <w:numPr>
          <w:ilvl w:val="0"/>
          <w:numId w:val="31"/>
        </w:numPr>
        <w:ind w:left="426" w:hanging="349"/>
        <w:rPr>
          <w:b/>
        </w:rPr>
      </w:pPr>
      <w:proofErr w:type="spellStart"/>
      <w:r w:rsidRPr="00806753">
        <w:rPr>
          <w:b/>
        </w:rPr>
        <w:t>ViSi</w:t>
      </w:r>
      <w:proofErr w:type="spellEnd"/>
      <w:r w:rsidRPr="00806753">
        <w:rPr>
          <w:b/>
        </w:rPr>
        <w:t>-Genie Getting Started - First Project for Diablo16 Display Modules</w:t>
      </w:r>
    </w:p>
    <w:p w14:paraId="3D2B5737" w14:textId="1200E313" w:rsidR="0046698E" w:rsidRPr="00806753" w:rsidRDefault="0046698E" w:rsidP="0046698E">
      <w:pPr>
        <w:pStyle w:val="Texte"/>
        <w:numPr>
          <w:ilvl w:val="0"/>
          <w:numId w:val="31"/>
        </w:numPr>
        <w:ind w:left="426" w:hanging="349"/>
        <w:rPr>
          <w:rStyle w:val="Hyperlink"/>
          <w:b/>
          <w:color w:val="000000" w:themeColor="text1"/>
        </w:rPr>
      </w:pPr>
      <w:proofErr w:type="spellStart"/>
      <w:r w:rsidRPr="00806753">
        <w:rPr>
          <w:b/>
        </w:rPr>
        <w:t>ViSi</w:t>
      </w:r>
      <w:proofErr w:type="spellEnd"/>
      <w:r w:rsidRPr="00806753">
        <w:rPr>
          <w:b/>
        </w:rPr>
        <w:t>-Genie Getting Started - First Project for Picaso Displays</w:t>
      </w:r>
    </w:p>
    <w:p w14:paraId="42BDA555" w14:textId="66F1E4FA" w:rsidR="0046698E" w:rsidRPr="00806753" w:rsidRDefault="0046698E" w:rsidP="0046698E">
      <w:pPr>
        <w:pStyle w:val="Texte"/>
        <w:numPr>
          <w:ilvl w:val="0"/>
          <w:numId w:val="31"/>
        </w:numPr>
        <w:ind w:left="426" w:hanging="349"/>
        <w:rPr>
          <w:rStyle w:val="Hyperlink"/>
          <w:b/>
          <w:color w:val="000000" w:themeColor="text1"/>
        </w:rPr>
      </w:pPr>
      <w:proofErr w:type="spellStart"/>
      <w:r w:rsidRPr="00806753">
        <w:rPr>
          <w:b/>
        </w:rPr>
        <w:t>ViSi</w:t>
      </w:r>
      <w:proofErr w:type="spellEnd"/>
      <w:r w:rsidRPr="00806753">
        <w:rPr>
          <w:b/>
        </w:rPr>
        <w:t xml:space="preserve">-Genie Getting Started - First Project for </w:t>
      </w:r>
      <w:proofErr w:type="spellStart"/>
      <w:r w:rsidRPr="00806753">
        <w:rPr>
          <w:b/>
        </w:rPr>
        <w:t>Pixxi</w:t>
      </w:r>
      <w:proofErr w:type="spellEnd"/>
      <w:r w:rsidRPr="00806753">
        <w:rPr>
          <w:b/>
        </w:rPr>
        <w:t xml:space="preserve"> Display Modules</w:t>
      </w:r>
    </w:p>
    <w:p w14:paraId="4AE8ED8F" w14:textId="77777777" w:rsidR="0046698E" w:rsidRDefault="0046698E" w:rsidP="002341B8"/>
    <w:p w14:paraId="630EC9DB" w14:textId="77777777" w:rsidR="002341B8" w:rsidRDefault="002341B8" w:rsidP="002341B8">
      <w:pPr>
        <w:pStyle w:val="Heading1"/>
      </w:pPr>
      <w:bookmarkStart w:id="13" w:name="_Toc355605165"/>
      <w:bookmarkStart w:id="14" w:name="_Toc365354765"/>
      <w:bookmarkStart w:id="15" w:name="_Toc366140414"/>
      <w:bookmarkStart w:id="16" w:name="_Toc394926420"/>
      <w:bookmarkStart w:id="17" w:name="_Toc394933101"/>
      <w:bookmarkStart w:id="18" w:name="_Toc395597131"/>
      <w:bookmarkStart w:id="19" w:name="_Toc495583936"/>
      <w:bookmarkStart w:id="20" w:name="_Toc33704873"/>
      <w:r>
        <w:t>Create a New Project</w:t>
      </w:r>
      <w:bookmarkEnd w:id="13"/>
      <w:bookmarkEnd w:id="14"/>
      <w:bookmarkEnd w:id="15"/>
      <w:bookmarkEnd w:id="16"/>
      <w:bookmarkEnd w:id="17"/>
      <w:bookmarkEnd w:id="18"/>
      <w:bookmarkEnd w:id="19"/>
      <w:bookmarkEnd w:id="20"/>
    </w:p>
    <w:p w14:paraId="69F38C47" w14:textId="77777777" w:rsidR="002341B8" w:rsidRPr="008A5AD4" w:rsidRDefault="002341B8" w:rsidP="002341B8">
      <w:r w:rsidRPr="008A5AD4">
        <w:t xml:space="preserve">For instructions on how to create a new </w:t>
      </w:r>
      <w:proofErr w:type="spellStart"/>
      <w:r>
        <w:rPr>
          <w:b/>
        </w:rPr>
        <w:t>ViSi</w:t>
      </w:r>
      <w:proofErr w:type="spellEnd"/>
      <w:r>
        <w:rPr>
          <w:b/>
        </w:rPr>
        <w:t>-Genie</w:t>
      </w:r>
      <w:r w:rsidRPr="008A5AD4">
        <w:t xml:space="preserve"> project, please refer to the section “</w:t>
      </w:r>
      <w:r w:rsidRPr="008A5AD4">
        <w:rPr>
          <w:b/>
        </w:rPr>
        <w:t>Create a New Project</w:t>
      </w:r>
      <w:r w:rsidRPr="008A5AD4">
        <w:t>” of the application note</w:t>
      </w:r>
    </w:p>
    <w:p w14:paraId="007C8B3E" w14:textId="7AF768C5" w:rsidR="0046698E" w:rsidRPr="00806753" w:rsidRDefault="0046698E" w:rsidP="0046698E">
      <w:pPr>
        <w:pStyle w:val="Texte"/>
        <w:numPr>
          <w:ilvl w:val="0"/>
          <w:numId w:val="31"/>
        </w:numPr>
        <w:ind w:left="426" w:hanging="349"/>
        <w:rPr>
          <w:b/>
        </w:rPr>
      </w:pPr>
      <w:proofErr w:type="spellStart"/>
      <w:r w:rsidRPr="00806753">
        <w:rPr>
          <w:b/>
        </w:rPr>
        <w:t>ViSi</w:t>
      </w:r>
      <w:proofErr w:type="spellEnd"/>
      <w:r w:rsidRPr="00806753">
        <w:rPr>
          <w:b/>
        </w:rPr>
        <w:t>-Genie Getting Started - First Project for Diablo16 Display Modules</w:t>
      </w:r>
    </w:p>
    <w:p w14:paraId="44F68970" w14:textId="123E7487" w:rsidR="0046698E" w:rsidRPr="00806753" w:rsidRDefault="0046698E" w:rsidP="0046698E">
      <w:pPr>
        <w:pStyle w:val="Texte"/>
        <w:numPr>
          <w:ilvl w:val="0"/>
          <w:numId w:val="31"/>
        </w:numPr>
        <w:ind w:left="426" w:hanging="349"/>
        <w:rPr>
          <w:rStyle w:val="Hyperlink"/>
          <w:b/>
          <w:color w:val="000000" w:themeColor="text1"/>
        </w:rPr>
      </w:pPr>
      <w:proofErr w:type="spellStart"/>
      <w:r w:rsidRPr="00806753">
        <w:rPr>
          <w:b/>
        </w:rPr>
        <w:t>ViSi</w:t>
      </w:r>
      <w:proofErr w:type="spellEnd"/>
      <w:r w:rsidRPr="00806753">
        <w:rPr>
          <w:b/>
        </w:rPr>
        <w:t>-Genie Getting Started - First Project for Picaso Displays</w:t>
      </w:r>
    </w:p>
    <w:p w14:paraId="41036535" w14:textId="55856510" w:rsidR="0046698E" w:rsidRPr="00806753" w:rsidRDefault="0046698E" w:rsidP="0046698E">
      <w:pPr>
        <w:pStyle w:val="Texte"/>
        <w:numPr>
          <w:ilvl w:val="0"/>
          <w:numId w:val="31"/>
        </w:numPr>
        <w:ind w:left="426" w:hanging="349"/>
        <w:rPr>
          <w:rStyle w:val="Hyperlink"/>
          <w:b/>
          <w:color w:val="000000" w:themeColor="text1"/>
        </w:rPr>
      </w:pPr>
      <w:proofErr w:type="spellStart"/>
      <w:r w:rsidRPr="00806753">
        <w:rPr>
          <w:b/>
        </w:rPr>
        <w:t>ViSi</w:t>
      </w:r>
      <w:proofErr w:type="spellEnd"/>
      <w:r w:rsidRPr="00806753">
        <w:rPr>
          <w:b/>
        </w:rPr>
        <w:t xml:space="preserve">-Genie Getting Started - First Project for </w:t>
      </w:r>
      <w:proofErr w:type="spellStart"/>
      <w:r w:rsidRPr="00806753">
        <w:rPr>
          <w:b/>
        </w:rPr>
        <w:t>Pixxi</w:t>
      </w:r>
      <w:proofErr w:type="spellEnd"/>
      <w:r w:rsidRPr="00806753">
        <w:rPr>
          <w:b/>
        </w:rPr>
        <w:t xml:space="preserve"> Display Modules</w:t>
      </w:r>
    </w:p>
    <w:p w14:paraId="1314F841" w14:textId="77777777" w:rsidR="0046698E" w:rsidRPr="0046698E" w:rsidRDefault="0046698E" w:rsidP="0046698E">
      <w:pPr>
        <w:rPr>
          <w:rStyle w:val="Hyperlink"/>
          <w:bCs/>
          <w:u w:val="none"/>
        </w:rPr>
      </w:pPr>
    </w:p>
    <w:p w14:paraId="6DA11B36" w14:textId="77777777" w:rsidR="0046698E" w:rsidRPr="0046698E" w:rsidRDefault="0046698E" w:rsidP="0046698E">
      <w:pPr>
        <w:rPr>
          <w:rStyle w:val="Hyperlink"/>
          <w:bCs/>
          <w:u w:val="none"/>
        </w:rPr>
      </w:pPr>
    </w:p>
    <w:p w14:paraId="589DEB8A" w14:textId="77777777" w:rsidR="0046698E" w:rsidRPr="0046698E" w:rsidRDefault="0046698E" w:rsidP="0046698E">
      <w:pPr>
        <w:rPr>
          <w:rStyle w:val="Hyperlink"/>
          <w:bCs/>
          <w:u w:val="none"/>
        </w:rPr>
      </w:pPr>
    </w:p>
    <w:p w14:paraId="3D61EFF7" w14:textId="77777777" w:rsidR="0046698E" w:rsidRPr="0046698E" w:rsidRDefault="0046698E" w:rsidP="0046698E">
      <w:pPr>
        <w:rPr>
          <w:rStyle w:val="Hyperlink"/>
          <w:bCs/>
          <w:u w:val="none"/>
        </w:rPr>
      </w:pPr>
    </w:p>
    <w:p w14:paraId="1C89DEDF" w14:textId="77777777" w:rsidR="0046698E" w:rsidRPr="0046698E" w:rsidRDefault="0046698E" w:rsidP="0046698E">
      <w:pPr>
        <w:rPr>
          <w:rStyle w:val="Hyperlink"/>
          <w:bCs/>
          <w:u w:val="none"/>
        </w:rPr>
      </w:pPr>
    </w:p>
    <w:p w14:paraId="7037E321" w14:textId="77777777" w:rsidR="0046698E" w:rsidRPr="0046698E" w:rsidRDefault="0046698E" w:rsidP="0046698E">
      <w:pPr>
        <w:rPr>
          <w:rStyle w:val="Hyperlink"/>
          <w:bCs/>
          <w:u w:val="none"/>
        </w:rPr>
      </w:pPr>
    </w:p>
    <w:p w14:paraId="7C80D01D" w14:textId="77777777" w:rsidR="002341B8" w:rsidRDefault="002341B8" w:rsidP="002341B8">
      <w:pPr>
        <w:pStyle w:val="Heading1"/>
      </w:pPr>
      <w:bookmarkStart w:id="21" w:name="_Toc355605167"/>
      <w:bookmarkStart w:id="22" w:name="_Toc395597132"/>
      <w:bookmarkStart w:id="23" w:name="_Toc495583937"/>
      <w:bookmarkStart w:id="24" w:name="_Toc33704874"/>
      <w:bookmarkEnd w:id="12"/>
      <w:r>
        <w:lastRenderedPageBreak/>
        <w:t>Design the Project</w:t>
      </w:r>
      <w:bookmarkEnd w:id="21"/>
      <w:bookmarkEnd w:id="22"/>
      <w:bookmarkEnd w:id="23"/>
      <w:bookmarkEnd w:id="24"/>
    </w:p>
    <w:p w14:paraId="0B98CAAC" w14:textId="77777777" w:rsidR="002341B8" w:rsidRDefault="002341B8" w:rsidP="0046698E">
      <w:pPr>
        <w:jc w:val="both"/>
      </w:pPr>
      <w:r>
        <w:t>For this application, gen4-uLCD-43DT will be used for the project. Same procedure is applicable for any Picaso and Diablo16 displays.</w:t>
      </w:r>
      <w:bookmarkStart w:id="25" w:name="_Set_the_Background"/>
      <w:bookmarkEnd w:id="25"/>
      <w:r>
        <w:t xml:space="preserve"> First, set the background image of Form0.</w:t>
      </w:r>
    </w:p>
    <w:p w14:paraId="2950F7C2" w14:textId="77777777" w:rsidR="0046698E" w:rsidRDefault="0046698E" w:rsidP="0046698E">
      <w:pPr>
        <w:jc w:val="both"/>
      </w:pPr>
    </w:p>
    <w:p w14:paraId="4E00699B" w14:textId="77777777" w:rsidR="002341B8" w:rsidRDefault="002341B8" w:rsidP="002341B8">
      <w:pPr>
        <w:jc w:val="center"/>
      </w:pPr>
      <w:r>
        <w:rPr>
          <w:noProof/>
          <w:lang w:val="en-PH" w:eastAsia="en-PH"/>
        </w:rPr>
        <w:drawing>
          <wp:inline distT="0" distB="0" distL="0" distR="0" wp14:anchorId="0DAB3669" wp14:editId="7C53249F">
            <wp:extent cx="3314286" cy="2314286"/>
            <wp:effectExtent l="19050" t="19050" r="19685" b="1016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314286" cy="2314286"/>
                    </a:xfrm>
                    <a:prstGeom prst="rect">
                      <a:avLst/>
                    </a:prstGeom>
                    <a:ln>
                      <a:solidFill>
                        <a:srgbClr val="C00000"/>
                      </a:solidFill>
                    </a:ln>
                  </pic:spPr>
                </pic:pic>
              </a:graphicData>
            </a:graphic>
          </wp:inline>
        </w:drawing>
      </w:r>
    </w:p>
    <w:p w14:paraId="56704960" w14:textId="77777777" w:rsidR="0046698E" w:rsidRDefault="0046698E" w:rsidP="002341B8">
      <w:pPr>
        <w:jc w:val="center"/>
      </w:pPr>
    </w:p>
    <w:p w14:paraId="7A2965A2" w14:textId="77777777" w:rsidR="0046698E" w:rsidRDefault="0046698E" w:rsidP="002341B8">
      <w:pPr>
        <w:jc w:val="center"/>
      </w:pPr>
    </w:p>
    <w:p w14:paraId="5A3928AB" w14:textId="77777777" w:rsidR="0046698E" w:rsidRDefault="0046698E" w:rsidP="002341B8">
      <w:pPr>
        <w:jc w:val="center"/>
      </w:pPr>
    </w:p>
    <w:p w14:paraId="005A96B2" w14:textId="77777777" w:rsidR="0046698E" w:rsidRDefault="0046698E" w:rsidP="002341B8">
      <w:pPr>
        <w:jc w:val="center"/>
      </w:pPr>
    </w:p>
    <w:p w14:paraId="2E53D513" w14:textId="77777777" w:rsidR="0046698E" w:rsidRDefault="0046698E" w:rsidP="002341B8">
      <w:pPr>
        <w:jc w:val="center"/>
      </w:pPr>
    </w:p>
    <w:p w14:paraId="61220C66" w14:textId="77777777" w:rsidR="0046698E" w:rsidRDefault="0046698E" w:rsidP="002341B8">
      <w:pPr>
        <w:jc w:val="center"/>
      </w:pPr>
    </w:p>
    <w:p w14:paraId="639FC8D6" w14:textId="77777777" w:rsidR="002341B8" w:rsidRPr="00200104" w:rsidRDefault="002341B8" w:rsidP="002341B8">
      <w:pPr>
        <w:pStyle w:val="Heading2"/>
      </w:pPr>
      <w:bookmarkStart w:id="26" w:name="_Toc495583938"/>
      <w:bookmarkStart w:id="27" w:name="_Toc33704875"/>
      <w:r>
        <w:t>Add a Smart Slider Object</w:t>
      </w:r>
      <w:bookmarkEnd w:id="26"/>
      <w:bookmarkEnd w:id="27"/>
    </w:p>
    <w:p w14:paraId="72428CC1" w14:textId="39847388" w:rsidR="0046698E" w:rsidRDefault="002341B8" w:rsidP="0046698E">
      <w:pPr>
        <w:jc w:val="both"/>
      </w:pPr>
      <w:r>
        <w:t xml:space="preserve">Add a Smart Slider widget to your </w:t>
      </w:r>
      <w:proofErr w:type="spellStart"/>
      <w:r>
        <w:t>ViSi</w:t>
      </w:r>
      <w:proofErr w:type="spellEnd"/>
      <w:r>
        <w:t>-Genie project. It can be found on the Inputs tab on the Widgets Pane.</w:t>
      </w:r>
    </w:p>
    <w:p w14:paraId="573FF9F2" w14:textId="395EDCC1" w:rsidR="002341B8" w:rsidRPr="002341B8" w:rsidRDefault="002341B8" w:rsidP="002341B8">
      <w:pPr>
        <w:jc w:val="center"/>
        <w:rPr>
          <w:b/>
        </w:rPr>
      </w:pPr>
      <w:r>
        <w:rPr>
          <w:noProof/>
          <w:lang w:val="en-PH" w:eastAsia="en-PH"/>
        </w:rPr>
        <w:drawing>
          <wp:inline distT="0" distB="0" distL="0" distR="0" wp14:anchorId="1CB0D6BC" wp14:editId="472A9E39">
            <wp:extent cx="4203065" cy="669921"/>
            <wp:effectExtent l="0" t="0" r="0" b="0"/>
            <wp:docPr id="34" name="Picture 34" descr="C:\Users\DEFAUL~1.ADM\AppData\Local\Temp\SNAGHTML4d42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DEFAUL~1.ADM\AppData\Local\Temp\SNAGHTML4d4290.PN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03065" cy="669921"/>
                    </a:xfrm>
                    <a:prstGeom prst="rect">
                      <a:avLst/>
                    </a:prstGeom>
                    <a:noFill/>
                    <a:ln>
                      <a:noFill/>
                    </a:ln>
                  </pic:spPr>
                </pic:pic>
              </a:graphicData>
            </a:graphic>
          </wp:inline>
        </w:drawing>
      </w:r>
    </w:p>
    <w:p w14:paraId="4C47464A" w14:textId="0747A033" w:rsidR="002341B8" w:rsidRDefault="002341B8" w:rsidP="0046698E">
      <w:pPr>
        <w:jc w:val="both"/>
      </w:pPr>
      <w:r>
        <w:t xml:space="preserve">Simply click on this icon </w:t>
      </w:r>
      <w:r>
        <w:rPr>
          <w:noProof/>
          <w:lang w:val="en-PH" w:eastAsia="en-PH"/>
        </w:rPr>
        <w:drawing>
          <wp:inline distT="0" distB="0" distL="0" distR="0" wp14:anchorId="4904C5D3" wp14:editId="69C65EA2">
            <wp:extent cx="290088" cy="262461"/>
            <wp:effectExtent l="0" t="0" r="0" b="444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295856" cy="267680"/>
                    </a:xfrm>
                    <a:prstGeom prst="rect">
                      <a:avLst/>
                    </a:prstGeom>
                  </pic:spPr>
                </pic:pic>
              </a:graphicData>
            </a:graphic>
          </wp:inline>
        </w:drawing>
      </w:r>
      <w:r>
        <w:t xml:space="preserve"> to select it. Then place it on the WYSIWYG area.</w:t>
      </w:r>
    </w:p>
    <w:p w14:paraId="65606517" w14:textId="77777777" w:rsidR="002341B8" w:rsidRDefault="002341B8" w:rsidP="002341B8">
      <w:r>
        <w:rPr>
          <w:noProof/>
          <w:lang w:val="en-PH" w:eastAsia="en-PH"/>
        </w:rPr>
        <w:drawing>
          <wp:inline distT="0" distB="0" distL="0" distR="0" wp14:anchorId="6B40E1AE" wp14:editId="331ED390">
            <wp:extent cx="4203065" cy="2284844"/>
            <wp:effectExtent l="0" t="0" r="6985" b="1270"/>
            <wp:docPr id="38" name="Picture 38" descr="C:\Users\DEFAUL~1.ADM\AppData\Local\Temp\SNAGHTML4fa3f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DEFAUL~1.ADM\AppData\Local\Temp\SNAGHTML4fa3f0.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03065" cy="2284844"/>
                    </a:xfrm>
                    <a:prstGeom prst="rect">
                      <a:avLst/>
                    </a:prstGeom>
                    <a:noFill/>
                    <a:ln>
                      <a:noFill/>
                    </a:ln>
                  </pic:spPr>
                </pic:pic>
              </a:graphicData>
            </a:graphic>
          </wp:inline>
        </w:drawing>
      </w:r>
    </w:p>
    <w:p w14:paraId="3E1305E3" w14:textId="77777777" w:rsidR="002341B8" w:rsidRDefault="002341B8" w:rsidP="002341B8"/>
    <w:p w14:paraId="71E13E72" w14:textId="6D5C615D" w:rsidR="002341B8" w:rsidRDefault="002341B8" w:rsidP="0046698E">
      <w:pPr>
        <w:jc w:val="both"/>
      </w:pPr>
      <w:r>
        <w:t>As displayed on the previous image, the widget appears empty when placed in the WYSIWYG area.</w:t>
      </w:r>
    </w:p>
    <w:p w14:paraId="2CBBBCD8" w14:textId="77777777" w:rsidR="0046698E" w:rsidRDefault="0046698E" w:rsidP="0046698E">
      <w:pPr>
        <w:jc w:val="both"/>
      </w:pPr>
    </w:p>
    <w:p w14:paraId="6925952C" w14:textId="77777777" w:rsidR="002341B8" w:rsidRDefault="002341B8" w:rsidP="002341B8">
      <w:pPr>
        <w:pStyle w:val="Heading2"/>
      </w:pPr>
      <w:bookmarkStart w:id="28" w:name="_Toc495583939"/>
      <w:bookmarkStart w:id="29" w:name="_Toc33704876"/>
      <w:r>
        <w:lastRenderedPageBreak/>
        <w:t>Open the Smart Widgets Editor Tool</w:t>
      </w:r>
      <w:bookmarkEnd w:id="28"/>
      <w:bookmarkEnd w:id="29"/>
    </w:p>
    <w:p w14:paraId="4D7CAF34" w14:textId="77777777" w:rsidR="002341B8" w:rsidRDefault="002341B8" w:rsidP="0046698E">
      <w:pPr>
        <w:jc w:val="both"/>
      </w:pPr>
      <w:r>
        <w:t xml:space="preserve">Open the Smart Widgets Editor tool by clicking on </w:t>
      </w:r>
      <w:r>
        <w:rPr>
          <w:noProof/>
          <w:lang w:val="en-PH" w:eastAsia="en-PH"/>
        </w:rPr>
        <w:drawing>
          <wp:inline distT="0" distB="0" distL="0" distR="0" wp14:anchorId="40A6FED3" wp14:editId="618AB161">
            <wp:extent cx="158750" cy="177165"/>
            <wp:effectExtent l="0" t="0" r="0" b="0"/>
            <wp:docPr id="20" name="Picture 20" descr="C:\Users\DEFAUL~1.ADM\AppData\Local\Temp\SNAGHTML5874c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DEFAUL~1.ADM\AppData\Local\Temp\SNAGHTML5874c77.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58750" cy="177165"/>
                    </a:xfrm>
                    <a:prstGeom prst="rect">
                      <a:avLst/>
                    </a:prstGeom>
                    <a:noFill/>
                    <a:ln>
                      <a:noFill/>
                    </a:ln>
                  </pic:spPr>
                </pic:pic>
              </a:graphicData>
            </a:graphic>
          </wp:inline>
        </w:drawing>
      </w:r>
      <w:r>
        <w:t xml:space="preserve"> of </w:t>
      </w:r>
      <w:r w:rsidRPr="007D6911">
        <w:rPr>
          <w:b/>
        </w:rPr>
        <w:t>Config</w:t>
      </w:r>
      <w:r>
        <w:rPr>
          <w:b/>
        </w:rPr>
        <w:t xml:space="preserve"> </w:t>
      </w:r>
      <w:r>
        <w:t>in the Object Inspector Properties tab.</w:t>
      </w:r>
    </w:p>
    <w:p w14:paraId="75A8E328" w14:textId="77777777" w:rsidR="002341B8" w:rsidRDefault="002341B8" w:rsidP="002341B8">
      <w:pPr>
        <w:jc w:val="center"/>
      </w:pPr>
      <w:r>
        <w:rPr>
          <w:noProof/>
          <w:lang w:val="en-PH" w:eastAsia="en-PH"/>
        </w:rPr>
        <w:drawing>
          <wp:inline distT="0" distB="0" distL="0" distR="0" wp14:anchorId="20C3B014" wp14:editId="52D2B7B4">
            <wp:extent cx="2866768" cy="1664172"/>
            <wp:effectExtent l="0" t="0" r="0" b="0"/>
            <wp:docPr id="39" name="Picture 39" descr="C:\Users\DEFAUL~1.ADM\AppData\Local\Temp\SNAGHTML512bf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DEFAUL~1.ADM\AppData\Local\Temp\SNAGHTML512bf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76381" cy="1669753"/>
                    </a:xfrm>
                    <a:prstGeom prst="rect">
                      <a:avLst/>
                    </a:prstGeom>
                    <a:noFill/>
                    <a:ln>
                      <a:noFill/>
                    </a:ln>
                  </pic:spPr>
                </pic:pic>
              </a:graphicData>
            </a:graphic>
          </wp:inline>
        </w:drawing>
      </w:r>
    </w:p>
    <w:p w14:paraId="2F735060" w14:textId="77777777" w:rsidR="002341B8" w:rsidRDefault="002341B8" w:rsidP="0046698E">
      <w:pPr>
        <w:jc w:val="both"/>
        <w:rPr>
          <w:noProof/>
          <w:lang w:eastAsia="en-PH"/>
        </w:rPr>
      </w:pPr>
      <w:r>
        <w:rPr>
          <w:noProof/>
          <w:lang w:eastAsia="en-PH"/>
        </w:rPr>
        <w:t>The tool requires that the project is already saved before the tool opens. Therefore, since on this case, it hasn’t been saved yet, Workshop4 will automatically prompt the user to save</w:t>
      </w:r>
    </w:p>
    <w:p w14:paraId="1010B6DE" w14:textId="77777777" w:rsidR="002341B8" w:rsidRDefault="002341B8" w:rsidP="0046698E">
      <w:pPr>
        <w:jc w:val="center"/>
      </w:pPr>
      <w:r>
        <w:rPr>
          <w:noProof/>
          <w:lang w:val="en-PH" w:eastAsia="en-PH"/>
        </w:rPr>
        <w:drawing>
          <wp:inline distT="0" distB="0" distL="0" distR="0" wp14:anchorId="4B649094" wp14:editId="2FF28BD0">
            <wp:extent cx="3501081" cy="2550039"/>
            <wp:effectExtent l="19050" t="19050" r="23495" b="222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3538480" cy="2577278"/>
                    </a:xfrm>
                    <a:prstGeom prst="rect">
                      <a:avLst/>
                    </a:prstGeom>
                    <a:ln>
                      <a:solidFill>
                        <a:srgbClr val="9C0000"/>
                      </a:solidFill>
                    </a:ln>
                  </pic:spPr>
                </pic:pic>
              </a:graphicData>
            </a:graphic>
          </wp:inline>
        </w:drawing>
      </w:r>
    </w:p>
    <w:p w14:paraId="0A20262A" w14:textId="77777777" w:rsidR="002341B8" w:rsidRDefault="002341B8" w:rsidP="0046698E">
      <w:pPr>
        <w:jc w:val="both"/>
      </w:pPr>
      <w:r>
        <w:t>Save the project to desired location. The tool will open after the project has been saved.</w:t>
      </w:r>
    </w:p>
    <w:p w14:paraId="4C2618EF" w14:textId="77777777" w:rsidR="002341B8" w:rsidRDefault="002341B8" w:rsidP="002341B8">
      <w:pPr>
        <w:rPr>
          <w:noProof/>
          <w:lang w:eastAsia="en-PH"/>
        </w:rPr>
      </w:pPr>
    </w:p>
    <w:p w14:paraId="6C97679B" w14:textId="77777777" w:rsidR="002341B8" w:rsidRDefault="002341B8" w:rsidP="002341B8">
      <w:r>
        <w:rPr>
          <w:noProof/>
          <w:lang w:val="en-PH" w:eastAsia="en-PH"/>
        </w:rPr>
        <w:drawing>
          <wp:inline distT="0" distB="0" distL="0" distR="0" wp14:anchorId="086F1B08" wp14:editId="296CA799">
            <wp:extent cx="4203065" cy="2579370"/>
            <wp:effectExtent l="0" t="0" r="698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4203065" cy="2579370"/>
                    </a:xfrm>
                    <a:prstGeom prst="rect">
                      <a:avLst/>
                    </a:prstGeom>
                  </pic:spPr>
                </pic:pic>
              </a:graphicData>
            </a:graphic>
          </wp:inline>
        </w:drawing>
      </w:r>
    </w:p>
    <w:p w14:paraId="076E9CE6" w14:textId="77777777" w:rsidR="002341B8" w:rsidRDefault="002341B8" w:rsidP="002341B8"/>
    <w:p w14:paraId="3985D323" w14:textId="77777777" w:rsidR="002341B8" w:rsidRDefault="002341B8" w:rsidP="0046698E">
      <w:pPr>
        <w:jc w:val="both"/>
      </w:pPr>
      <w:r>
        <w:t xml:space="preserve">As shown in the image, this tool has a lot of parts. The next steps will focus only on the minimum tool functionalities required to make a basic </w:t>
      </w:r>
      <w:r w:rsidRPr="0066077A">
        <w:t xml:space="preserve">circular </w:t>
      </w:r>
      <w:r>
        <w:t>progress bar.</w:t>
      </w:r>
    </w:p>
    <w:p w14:paraId="5E01A64D" w14:textId="77777777" w:rsidR="002341B8" w:rsidRDefault="002341B8" w:rsidP="002341B8"/>
    <w:p w14:paraId="0055C7D8" w14:textId="5514161A" w:rsidR="002341B8" w:rsidRDefault="002341B8" w:rsidP="0046698E">
      <w:pPr>
        <w:jc w:val="both"/>
      </w:pPr>
      <w:r>
        <w:t xml:space="preserve">For detailed discussion on how each part works, please refer to the </w:t>
      </w:r>
      <w:commentRangeStart w:id="30"/>
      <w:r w:rsidRPr="00806753">
        <w:rPr>
          <w:b/>
          <w:bCs/>
        </w:rPr>
        <w:t>Smart Widgets Editor User Guide</w:t>
      </w:r>
      <w:commentRangeEnd w:id="30"/>
      <w:r w:rsidRPr="00806753">
        <w:rPr>
          <w:rStyle w:val="CommentReference"/>
          <w:b/>
          <w:bCs/>
        </w:rPr>
        <w:commentReference w:id="30"/>
      </w:r>
      <w:r>
        <w:t>.</w:t>
      </w:r>
    </w:p>
    <w:p w14:paraId="75E06436" w14:textId="77777777" w:rsidR="002341B8" w:rsidRDefault="002341B8" w:rsidP="002341B8"/>
    <w:p w14:paraId="21B7470A" w14:textId="77777777" w:rsidR="002341B8" w:rsidRDefault="002341B8" w:rsidP="002341B8">
      <w:pPr>
        <w:pStyle w:val="Heading2"/>
      </w:pPr>
      <w:bookmarkStart w:id="31" w:name="_Toc495583940"/>
      <w:bookmarkStart w:id="32" w:name="_Toc33704877"/>
      <w:r>
        <w:lastRenderedPageBreak/>
        <w:t>Add a Face or Base Image</w:t>
      </w:r>
      <w:bookmarkEnd w:id="31"/>
      <w:bookmarkEnd w:id="32"/>
    </w:p>
    <w:p w14:paraId="4C178A1A" w14:textId="77777777" w:rsidR="002341B8" w:rsidRDefault="002341B8" w:rsidP="0046698E">
      <w:pPr>
        <w:jc w:val="both"/>
      </w:pPr>
      <w:r>
        <w:t xml:space="preserve">The first step when creating a smart widget is to select the face (base image). The face or base image is a static part of the widget. Click </w:t>
      </w:r>
      <w:r>
        <w:rPr>
          <w:noProof/>
          <w:lang w:val="en-PH" w:eastAsia="en-PH"/>
        </w:rPr>
        <w:drawing>
          <wp:inline distT="0" distB="0" distL="0" distR="0" wp14:anchorId="48665A12" wp14:editId="199A34F1">
            <wp:extent cx="180952" cy="180952"/>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180952" cy="180952"/>
                    </a:xfrm>
                    <a:prstGeom prst="rect">
                      <a:avLst/>
                    </a:prstGeom>
                  </pic:spPr>
                </pic:pic>
              </a:graphicData>
            </a:graphic>
          </wp:inline>
        </w:drawing>
      </w:r>
      <w:r>
        <w:t xml:space="preserve"> to select an image.</w:t>
      </w:r>
    </w:p>
    <w:p w14:paraId="3E19E914" w14:textId="77777777" w:rsidR="002341B8" w:rsidRDefault="002341B8" w:rsidP="002341B8"/>
    <w:p w14:paraId="030F71BF" w14:textId="77777777" w:rsidR="002341B8" w:rsidRDefault="002341B8" w:rsidP="002341B8">
      <w:pPr>
        <w:jc w:val="center"/>
      </w:pPr>
      <w:r>
        <w:rPr>
          <w:noProof/>
          <w:lang w:val="en-PH" w:eastAsia="en-PH"/>
        </w:rPr>
        <w:drawing>
          <wp:inline distT="0" distB="0" distL="0" distR="0" wp14:anchorId="4BEDB134" wp14:editId="78B405CF">
            <wp:extent cx="2171429" cy="1114286"/>
            <wp:effectExtent l="19050" t="19050" r="19685" b="1016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171429" cy="1114286"/>
                    </a:xfrm>
                    <a:prstGeom prst="rect">
                      <a:avLst/>
                    </a:prstGeom>
                    <a:ln>
                      <a:solidFill>
                        <a:srgbClr val="C00000"/>
                      </a:solidFill>
                    </a:ln>
                  </pic:spPr>
                </pic:pic>
              </a:graphicData>
            </a:graphic>
          </wp:inline>
        </w:drawing>
      </w:r>
    </w:p>
    <w:p w14:paraId="028B58D3" w14:textId="77777777" w:rsidR="002341B8" w:rsidRDefault="002341B8" w:rsidP="002341B8"/>
    <w:p w14:paraId="36DB3F1E" w14:textId="77777777" w:rsidR="002341B8" w:rsidRDefault="002341B8" w:rsidP="002341B8">
      <w:pPr>
        <w:jc w:val="center"/>
      </w:pPr>
      <w:r>
        <w:rPr>
          <w:noProof/>
          <w:lang w:val="en-PH" w:eastAsia="en-PH"/>
        </w:rPr>
        <w:drawing>
          <wp:inline distT="0" distB="0" distL="0" distR="0" wp14:anchorId="2D4FC1F3" wp14:editId="67D0428B">
            <wp:extent cx="4203065" cy="2112645"/>
            <wp:effectExtent l="0" t="0" r="6985" b="190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4203065" cy="2112645"/>
                    </a:xfrm>
                    <a:prstGeom prst="rect">
                      <a:avLst/>
                    </a:prstGeom>
                  </pic:spPr>
                </pic:pic>
              </a:graphicData>
            </a:graphic>
          </wp:inline>
        </w:drawing>
      </w:r>
    </w:p>
    <w:p w14:paraId="14112FAC" w14:textId="77777777" w:rsidR="002341B8" w:rsidRDefault="002341B8" w:rsidP="002341B8">
      <w:pPr>
        <w:jc w:val="center"/>
      </w:pPr>
    </w:p>
    <w:p w14:paraId="06EA854E" w14:textId="77777777" w:rsidR="0046698E" w:rsidRDefault="0046698E" w:rsidP="002341B8">
      <w:pPr>
        <w:jc w:val="center"/>
      </w:pPr>
    </w:p>
    <w:p w14:paraId="4083BCC3" w14:textId="0018368E" w:rsidR="002341B8" w:rsidRDefault="002341B8" w:rsidP="002341B8">
      <w:r>
        <w:t xml:space="preserve">After selecting a base image, it will be displayed in the preview area. </w:t>
      </w:r>
    </w:p>
    <w:p w14:paraId="18ED5611" w14:textId="77777777" w:rsidR="002341B8" w:rsidRDefault="002341B8" w:rsidP="002341B8">
      <w:pPr>
        <w:jc w:val="center"/>
      </w:pPr>
      <w:r>
        <w:rPr>
          <w:noProof/>
          <w:lang w:val="en-PH" w:eastAsia="en-PH"/>
        </w:rPr>
        <w:drawing>
          <wp:inline distT="0" distB="0" distL="0" distR="0" wp14:anchorId="3B95C256" wp14:editId="7B4D3009">
            <wp:extent cx="4203065" cy="2284844"/>
            <wp:effectExtent l="0" t="0" r="6985" b="1270"/>
            <wp:docPr id="53" name="Picture 53" descr="C:\Users\DEFAUL~1.ADM\AppData\Local\Temp\SNAGHTML55f2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DEFAUL~1.ADM\AppData\Local\Temp\SNAGHTML55f222.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203065" cy="2284844"/>
                    </a:xfrm>
                    <a:prstGeom prst="rect">
                      <a:avLst/>
                    </a:prstGeom>
                    <a:noFill/>
                    <a:ln>
                      <a:noFill/>
                    </a:ln>
                  </pic:spPr>
                </pic:pic>
              </a:graphicData>
            </a:graphic>
          </wp:inline>
        </w:drawing>
      </w:r>
    </w:p>
    <w:p w14:paraId="640B79C1" w14:textId="77777777" w:rsidR="002341B8" w:rsidRDefault="002341B8" w:rsidP="002341B8"/>
    <w:p w14:paraId="274AC811" w14:textId="77777777" w:rsidR="002341B8" w:rsidRDefault="002341B8" w:rsidP="0046698E">
      <w:pPr>
        <w:jc w:val="both"/>
      </w:pPr>
      <w:r w:rsidRPr="00135B7B">
        <w:t>Note that the base image has a transparent part.</w:t>
      </w:r>
      <w:r>
        <w:t xml:space="preserve"> </w:t>
      </w:r>
      <w:r w:rsidRPr="00135B7B">
        <w:t>Also, note that, by default, the area occupied by the base image is the working area.</w:t>
      </w:r>
    </w:p>
    <w:p w14:paraId="7AE9FDAD" w14:textId="77777777" w:rsidR="002341B8" w:rsidRDefault="002341B8" w:rsidP="002341B8">
      <w:pPr>
        <w:rPr>
          <w:noProof/>
          <w:lang w:eastAsia="en-PH"/>
        </w:rPr>
      </w:pPr>
    </w:p>
    <w:p w14:paraId="7DB5DD51" w14:textId="77777777" w:rsidR="002341B8" w:rsidRDefault="002341B8" w:rsidP="002341B8">
      <w:pPr>
        <w:jc w:val="center"/>
      </w:pPr>
      <w:r>
        <w:rPr>
          <w:noProof/>
          <w:lang w:val="en-PH" w:eastAsia="en-PH"/>
        </w:rPr>
        <w:drawing>
          <wp:inline distT="0" distB="0" distL="0" distR="0" wp14:anchorId="5B38BE75" wp14:editId="2AEF6BA4">
            <wp:extent cx="2171429" cy="1114286"/>
            <wp:effectExtent l="19050" t="19050" r="19685" b="1016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171429" cy="1114286"/>
                    </a:xfrm>
                    <a:prstGeom prst="rect">
                      <a:avLst/>
                    </a:prstGeom>
                    <a:ln>
                      <a:solidFill>
                        <a:srgbClr val="C00000"/>
                      </a:solidFill>
                    </a:ln>
                  </pic:spPr>
                </pic:pic>
              </a:graphicData>
            </a:graphic>
          </wp:inline>
        </w:drawing>
      </w:r>
    </w:p>
    <w:p w14:paraId="44F855DA" w14:textId="77777777" w:rsidR="002341B8" w:rsidRDefault="002341B8" w:rsidP="002341B8">
      <w:pPr>
        <w:jc w:val="center"/>
      </w:pPr>
    </w:p>
    <w:p w14:paraId="6E08B389" w14:textId="77777777" w:rsidR="0046698E" w:rsidRDefault="0046698E" w:rsidP="002341B8">
      <w:pPr>
        <w:jc w:val="center"/>
      </w:pPr>
    </w:p>
    <w:p w14:paraId="5C3F4EFE" w14:textId="77777777" w:rsidR="002341B8" w:rsidRDefault="002341B8" w:rsidP="0046698E">
      <w:pPr>
        <w:jc w:val="both"/>
      </w:pPr>
      <w:r>
        <w:lastRenderedPageBreak/>
        <w:t>Any part of any image used in a smart widget will not be displayed if outside the working area.</w:t>
      </w:r>
    </w:p>
    <w:p w14:paraId="03C6552C" w14:textId="77777777" w:rsidR="002341B8" w:rsidRDefault="002341B8" w:rsidP="002341B8">
      <w:r>
        <w:rPr>
          <w:noProof/>
          <w:lang w:val="en-PH" w:eastAsia="en-PH"/>
        </w:rPr>
        <w:drawing>
          <wp:inline distT="0" distB="0" distL="0" distR="0" wp14:anchorId="3E0143F3" wp14:editId="5198A528">
            <wp:extent cx="4203065" cy="2284844"/>
            <wp:effectExtent l="0" t="0" r="6985" b="1270"/>
            <wp:docPr id="57" name="Picture 57" descr="C:\Users\DEFAUL~1.ADM\AppData\Local\Temp\SNAGHTML59516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DEFAUL~1.ADM\AppData\Local\Temp\SNAGHTML59516a.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203065" cy="2284844"/>
                    </a:xfrm>
                    <a:prstGeom prst="rect">
                      <a:avLst/>
                    </a:prstGeom>
                    <a:noFill/>
                    <a:ln>
                      <a:noFill/>
                    </a:ln>
                  </pic:spPr>
                </pic:pic>
              </a:graphicData>
            </a:graphic>
          </wp:inline>
        </w:drawing>
      </w:r>
    </w:p>
    <w:p w14:paraId="1BBF87EC" w14:textId="77777777" w:rsidR="002341B8" w:rsidRDefault="002341B8" w:rsidP="002341B8"/>
    <w:p w14:paraId="1DCE2D25" w14:textId="77777777" w:rsidR="002341B8" w:rsidRDefault="002341B8" w:rsidP="002341B8">
      <w:pPr>
        <w:pStyle w:val="Heading2"/>
      </w:pPr>
      <w:bookmarkStart w:id="33" w:name="_Toc495583941"/>
      <w:bookmarkStart w:id="34" w:name="_Toc33704878"/>
      <w:r>
        <w:t>Add a Manipulated Image to Layer 1</w:t>
      </w:r>
      <w:bookmarkEnd w:id="33"/>
      <w:bookmarkEnd w:id="34"/>
    </w:p>
    <w:p w14:paraId="09A6B811" w14:textId="77777777" w:rsidR="002341B8" w:rsidRDefault="002341B8" w:rsidP="002341B8"/>
    <w:p w14:paraId="5BF00C90" w14:textId="77777777" w:rsidR="002341B8" w:rsidRDefault="002341B8" w:rsidP="002341B8">
      <w:r>
        <w:t xml:space="preserve">An image is needed to be used as a moving part that fills up the transparent part of the widget. To implement this, we need a layer containing a manipulated image. We will use Layer 1 for this purpose. </w:t>
      </w:r>
    </w:p>
    <w:p w14:paraId="231EC67B" w14:textId="77777777" w:rsidR="002341B8" w:rsidRDefault="002341B8" w:rsidP="002341B8"/>
    <w:p w14:paraId="6EB1322D" w14:textId="4CAB0C1F" w:rsidR="002341B8" w:rsidRDefault="002341B8" w:rsidP="002341B8">
      <w:r>
        <w:t xml:space="preserve">Enable Layer 1 and add a manipulated image to it by following the procedure shown </w:t>
      </w:r>
      <w:r w:rsidR="0046698E">
        <w:t>as follows</w:t>
      </w:r>
      <w:r>
        <w:t>.</w:t>
      </w:r>
    </w:p>
    <w:p w14:paraId="1EDECBDB" w14:textId="77777777" w:rsidR="002341B8" w:rsidRDefault="002341B8" w:rsidP="002341B8">
      <w:pPr>
        <w:rPr>
          <w:noProof/>
          <w:lang w:eastAsia="en-PH"/>
        </w:rPr>
      </w:pPr>
    </w:p>
    <w:p w14:paraId="643F4C6D" w14:textId="77777777" w:rsidR="002341B8" w:rsidRDefault="002341B8" w:rsidP="002341B8">
      <w:pPr>
        <w:jc w:val="center"/>
      </w:pPr>
      <w:r>
        <w:rPr>
          <w:noProof/>
          <w:lang w:val="en-PH" w:eastAsia="en-PH"/>
        </w:rPr>
        <w:drawing>
          <wp:inline distT="0" distB="0" distL="0" distR="0" wp14:anchorId="6804CE3D" wp14:editId="21A38F8A">
            <wp:extent cx="3262184" cy="1921200"/>
            <wp:effectExtent l="19050" t="19050" r="14605" b="22225"/>
            <wp:docPr id="6292" name="Picture 6292" descr="C:\Users\ADMINI~1\AppData\Local\Temp\SNAGHTML9125f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DMINI~1\AppData\Local\Temp\SNAGHTML9125fe4.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265341" cy="1923059"/>
                    </a:xfrm>
                    <a:prstGeom prst="rect">
                      <a:avLst/>
                    </a:prstGeom>
                    <a:ln w="9525" cap="flat" cmpd="sng" algn="ctr">
                      <a:solidFill>
                        <a:srgbClr val="9C0000"/>
                      </a:solidFill>
                      <a:prstDash val="solid"/>
                      <a:round/>
                      <a:headEnd type="none" w="med" len="med"/>
                      <a:tailEnd type="none" w="med" len="med"/>
                    </a:ln>
                  </pic:spPr>
                </pic:pic>
              </a:graphicData>
            </a:graphic>
          </wp:inline>
        </w:drawing>
      </w:r>
    </w:p>
    <w:p w14:paraId="6F40F0B1" w14:textId="77777777" w:rsidR="002341B8" w:rsidRDefault="002341B8" w:rsidP="0046698E">
      <w:pPr>
        <w:jc w:val="center"/>
      </w:pPr>
      <w:r>
        <w:rPr>
          <w:noProof/>
          <w:lang w:val="en-PH" w:eastAsia="en-PH"/>
        </w:rPr>
        <w:drawing>
          <wp:inline distT="0" distB="0" distL="0" distR="0" wp14:anchorId="2303AE5C" wp14:editId="6285D404">
            <wp:extent cx="3995351" cy="1487920"/>
            <wp:effectExtent l="19050" t="19050" r="24765" b="17145"/>
            <wp:docPr id="6302" name="Picture 6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4006872" cy="1492210"/>
                    </a:xfrm>
                    <a:prstGeom prst="rect">
                      <a:avLst/>
                    </a:prstGeom>
                    <a:ln w="9525" cap="flat" cmpd="sng" algn="ctr">
                      <a:solidFill>
                        <a:srgbClr val="9C0000"/>
                      </a:solidFill>
                      <a:prstDash val="solid"/>
                      <a:round/>
                      <a:headEnd type="none" w="med" len="med"/>
                      <a:tailEnd type="none" w="med" len="med"/>
                    </a:ln>
                  </pic:spPr>
                </pic:pic>
              </a:graphicData>
            </a:graphic>
          </wp:inline>
        </w:drawing>
      </w:r>
    </w:p>
    <w:p w14:paraId="305B9252" w14:textId="77777777" w:rsidR="002341B8" w:rsidRDefault="002341B8" w:rsidP="002341B8">
      <w:pPr>
        <w:jc w:val="center"/>
      </w:pPr>
      <w:r>
        <w:rPr>
          <w:noProof/>
          <w:lang w:val="en-PH" w:eastAsia="en-PH"/>
        </w:rPr>
        <w:drawing>
          <wp:inline distT="0" distB="0" distL="0" distR="0" wp14:anchorId="6B789D3D" wp14:editId="0D3522E0">
            <wp:extent cx="4203065" cy="2112645"/>
            <wp:effectExtent l="0" t="0" r="6985" b="190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203065" cy="2112645"/>
                    </a:xfrm>
                    <a:prstGeom prst="rect">
                      <a:avLst/>
                    </a:prstGeom>
                  </pic:spPr>
                </pic:pic>
              </a:graphicData>
            </a:graphic>
          </wp:inline>
        </w:drawing>
      </w:r>
    </w:p>
    <w:p w14:paraId="2C9BC885" w14:textId="77777777" w:rsidR="002341B8" w:rsidRDefault="002341B8" w:rsidP="002341B8">
      <w:pPr>
        <w:pStyle w:val="Heading2"/>
      </w:pPr>
      <w:bookmarkStart w:id="35" w:name="_Toc495583942"/>
      <w:bookmarkStart w:id="36" w:name="_Toc33704879"/>
      <w:r>
        <w:lastRenderedPageBreak/>
        <w:t>Initial and Final Positions of Layer1</w:t>
      </w:r>
      <w:bookmarkEnd w:id="35"/>
      <w:bookmarkEnd w:id="36"/>
    </w:p>
    <w:p w14:paraId="1108C9B8" w14:textId="77777777" w:rsidR="002341B8" w:rsidRDefault="002341B8" w:rsidP="002341B8">
      <w:r>
        <w:t xml:space="preserve">Set the initial position of the manipulated image using </w:t>
      </w:r>
      <w:proofErr w:type="spellStart"/>
      <w:r>
        <w:t>MinX</w:t>
      </w:r>
      <w:proofErr w:type="spellEnd"/>
      <w:r>
        <w:t xml:space="preserve"> and </w:t>
      </w:r>
      <w:proofErr w:type="spellStart"/>
      <w:r>
        <w:t>MinY</w:t>
      </w:r>
      <w:proofErr w:type="spellEnd"/>
      <w:r>
        <w:t>.</w:t>
      </w:r>
    </w:p>
    <w:p w14:paraId="4920FB2A" w14:textId="77777777" w:rsidR="002341B8" w:rsidRDefault="002341B8" w:rsidP="002341B8">
      <w:pPr>
        <w:jc w:val="center"/>
      </w:pPr>
      <w:r>
        <w:rPr>
          <w:noProof/>
          <w:lang w:val="en-PH" w:eastAsia="en-PH"/>
        </w:rPr>
        <w:drawing>
          <wp:inline distT="0" distB="0" distL="0" distR="0" wp14:anchorId="4A87ACA3" wp14:editId="51F6CB12">
            <wp:extent cx="2494915" cy="619125"/>
            <wp:effectExtent l="19050" t="19050" r="19685" b="2857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5"/>
                    <a:srcRect t="62717" b="16377"/>
                    <a:stretch/>
                  </pic:blipFill>
                  <pic:spPr bwMode="auto">
                    <a:xfrm>
                      <a:off x="0" y="0"/>
                      <a:ext cx="2495238" cy="619205"/>
                    </a:xfrm>
                    <a:prstGeom prst="rect">
                      <a:avLst/>
                    </a:prstGeom>
                    <a:ln w="9525" cap="flat" cmpd="sng" algn="ctr">
                      <a:solidFill>
                        <a:srgbClr val="C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1AC65C8E" w14:textId="77777777" w:rsidR="0046698E" w:rsidRDefault="0046698E" w:rsidP="002341B8">
      <w:pPr>
        <w:jc w:val="center"/>
      </w:pPr>
    </w:p>
    <w:p w14:paraId="51AB9545" w14:textId="77777777" w:rsidR="002341B8" w:rsidRDefault="002341B8" w:rsidP="002341B8">
      <w:r>
        <w:t>Notice that the first icon is bigger than it used to be.</w:t>
      </w:r>
    </w:p>
    <w:p w14:paraId="3E8A61F1" w14:textId="77777777" w:rsidR="002341B8" w:rsidRDefault="002341B8" w:rsidP="002341B8">
      <w:r>
        <w:rPr>
          <w:noProof/>
          <w:lang w:val="en-PH" w:eastAsia="en-PH"/>
        </w:rPr>
        <w:drawing>
          <wp:inline distT="0" distB="0" distL="0" distR="0" wp14:anchorId="03D953ED" wp14:editId="43754B2B">
            <wp:extent cx="4203065" cy="2284844"/>
            <wp:effectExtent l="0" t="0" r="6985" b="1270"/>
            <wp:docPr id="6273" name="Picture 6273" descr="C:\Users\DEFAUL~1.ADM\AppData\Local\Temp\SNAGHTML5f38f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DEFAUL~1.ADM\AppData\Local\Temp\SNAGHTML5f38f4.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203065" cy="2284844"/>
                    </a:xfrm>
                    <a:prstGeom prst="rect">
                      <a:avLst/>
                    </a:prstGeom>
                    <a:noFill/>
                    <a:ln>
                      <a:noFill/>
                    </a:ln>
                  </pic:spPr>
                </pic:pic>
              </a:graphicData>
            </a:graphic>
          </wp:inline>
        </w:drawing>
      </w:r>
    </w:p>
    <w:p w14:paraId="5DDC2747" w14:textId="77777777" w:rsidR="002341B8" w:rsidRDefault="002341B8" w:rsidP="002341B8"/>
    <w:p w14:paraId="61DBA8A1" w14:textId="77777777" w:rsidR="002341B8" w:rsidRDefault="002341B8" w:rsidP="002341B8">
      <w:proofErr w:type="gramStart"/>
      <w:r>
        <w:t>Before setting the final position, it</w:t>
      </w:r>
      <w:proofErr w:type="gramEnd"/>
      <w:r>
        <w:t xml:space="preserve"> is important to take note that the layer should first have a range of values.</w:t>
      </w:r>
    </w:p>
    <w:p w14:paraId="51A98E12" w14:textId="77777777" w:rsidR="002341B8" w:rsidRDefault="002341B8" w:rsidP="002341B8">
      <w:pPr>
        <w:jc w:val="center"/>
      </w:pPr>
      <w:r>
        <w:rPr>
          <w:noProof/>
          <w:lang w:val="en-PH" w:eastAsia="en-PH"/>
        </w:rPr>
        <w:drawing>
          <wp:inline distT="0" distB="0" distL="0" distR="0" wp14:anchorId="05D18093" wp14:editId="513E339C">
            <wp:extent cx="2485714" cy="266667"/>
            <wp:effectExtent l="19050" t="19050" r="10160" b="19685"/>
            <wp:docPr id="6277" name="Picture 6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2485714" cy="266667"/>
                    </a:xfrm>
                    <a:prstGeom prst="rect">
                      <a:avLst/>
                    </a:prstGeom>
                    <a:ln>
                      <a:solidFill>
                        <a:srgbClr val="C00000"/>
                      </a:solidFill>
                    </a:ln>
                  </pic:spPr>
                </pic:pic>
              </a:graphicData>
            </a:graphic>
          </wp:inline>
        </w:drawing>
      </w:r>
    </w:p>
    <w:p w14:paraId="70BC16C3" w14:textId="77777777" w:rsidR="002341B8" w:rsidRDefault="002341B8" w:rsidP="002341B8"/>
    <w:p w14:paraId="3853F824" w14:textId="77777777" w:rsidR="0046698E" w:rsidRDefault="002341B8" w:rsidP="0046698E">
      <w:pPr>
        <w:jc w:val="both"/>
      </w:pPr>
      <w:r>
        <w:t>In this case, since there are 5 possible outcomes for the menu, the Min/Max Values is set to 0 to 4.</w:t>
      </w:r>
    </w:p>
    <w:p w14:paraId="05AA0B0F" w14:textId="0863532D" w:rsidR="002341B8" w:rsidRDefault="002341B8" w:rsidP="0046698E">
      <w:pPr>
        <w:jc w:val="both"/>
      </w:pPr>
      <w:r>
        <w:t xml:space="preserve">Set the initial position of the manipulated image using </w:t>
      </w:r>
      <w:proofErr w:type="spellStart"/>
      <w:r>
        <w:t>MaxX</w:t>
      </w:r>
      <w:proofErr w:type="spellEnd"/>
      <w:r>
        <w:t xml:space="preserve"> and </w:t>
      </w:r>
      <w:proofErr w:type="spellStart"/>
      <w:r>
        <w:t>MaxY</w:t>
      </w:r>
      <w:proofErr w:type="spellEnd"/>
      <w:r>
        <w:t>.</w:t>
      </w:r>
    </w:p>
    <w:p w14:paraId="67770002" w14:textId="77777777" w:rsidR="002341B8" w:rsidRDefault="002341B8" w:rsidP="002341B8"/>
    <w:p w14:paraId="5B484A74" w14:textId="77777777" w:rsidR="002341B8" w:rsidRDefault="002341B8" w:rsidP="002341B8">
      <w:pPr>
        <w:jc w:val="center"/>
      </w:pPr>
      <w:r>
        <w:rPr>
          <w:noProof/>
          <w:lang w:val="en-PH" w:eastAsia="en-PH"/>
        </w:rPr>
        <w:drawing>
          <wp:inline distT="0" distB="0" distL="0" distR="0" wp14:anchorId="5A4EC7F4" wp14:editId="1B59C524">
            <wp:extent cx="2494722" cy="580390"/>
            <wp:effectExtent l="19050" t="19050" r="20320" b="10160"/>
            <wp:docPr id="6278" name="Picture 6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t="69675"/>
                    <a:stretch/>
                  </pic:blipFill>
                  <pic:spPr bwMode="auto">
                    <a:xfrm>
                      <a:off x="0" y="0"/>
                      <a:ext cx="2495238" cy="580510"/>
                    </a:xfrm>
                    <a:prstGeom prst="rect">
                      <a:avLst/>
                    </a:prstGeom>
                    <a:ln w="9525" cap="flat" cmpd="sng" algn="ctr">
                      <a:solidFill>
                        <a:srgbClr val="C00000"/>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7F5D3C66" w14:textId="77777777" w:rsidR="002341B8" w:rsidRDefault="002341B8" w:rsidP="002341B8"/>
    <w:p w14:paraId="36E3035A" w14:textId="77777777" w:rsidR="002341B8" w:rsidRDefault="002341B8" w:rsidP="0046698E">
      <w:pPr>
        <w:jc w:val="both"/>
      </w:pPr>
      <w:r>
        <w:t>You can check the frames of the slider menu using the GCI frame slider on the left part of the editor.</w:t>
      </w:r>
    </w:p>
    <w:p w14:paraId="3E04558F" w14:textId="77777777" w:rsidR="002341B8" w:rsidRDefault="002341B8" w:rsidP="002341B8">
      <w:r>
        <w:rPr>
          <w:noProof/>
          <w:lang w:val="en-PH" w:eastAsia="en-PH"/>
        </w:rPr>
        <w:drawing>
          <wp:inline distT="0" distB="0" distL="0" distR="0" wp14:anchorId="5DECC653" wp14:editId="5F814C98">
            <wp:extent cx="4203065" cy="2579370"/>
            <wp:effectExtent l="19050" t="19050" r="26035" b="11430"/>
            <wp:docPr id="6279" name="Picture 6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4203065" cy="2579370"/>
                    </a:xfrm>
                    <a:prstGeom prst="rect">
                      <a:avLst/>
                    </a:prstGeom>
                    <a:ln>
                      <a:solidFill>
                        <a:srgbClr val="C00000"/>
                      </a:solidFill>
                    </a:ln>
                  </pic:spPr>
                </pic:pic>
              </a:graphicData>
            </a:graphic>
          </wp:inline>
        </w:drawing>
      </w:r>
    </w:p>
    <w:p w14:paraId="47531BD3" w14:textId="77777777" w:rsidR="002341B8" w:rsidRDefault="002341B8" w:rsidP="002341B8"/>
    <w:p w14:paraId="165D2665" w14:textId="77777777" w:rsidR="002341B8" w:rsidRDefault="002341B8" w:rsidP="002341B8">
      <w:pPr>
        <w:pStyle w:val="Heading2"/>
      </w:pPr>
      <w:bookmarkStart w:id="37" w:name="_Toc495583943"/>
      <w:bookmarkStart w:id="38" w:name="_Toc33704880"/>
      <w:r>
        <w:lastRenderedPageBreak/>
        <w:t xml:space="preserve">Add </w:t>
      </w:r>
      <w:proofErr w:type="spellStart"/>
      <w:r>
        <w:t>Userimages</w:t>
      </w:r>
      <w:proofErr w:type="spellEnd"/>
      <w:r>
        <w:t xml:space="preserve"> Object</w:t>
      </w:r>
      <w:bookmarkEnd w:id="37"/>
      <w:bookmarkEnd w:id="38"/>
    </w:p>
    <w:p w14:paraId="443056C7" w14:textId="77777777" w:rsidR="002341B8" w:rsidRDefault="002341B8" w:rsidP="0046698E">
      <w:pPr>
        <w:jc w:val="both"/>
      </w:pPr>
      <w:r>
        <w:t xml:space="preserve">The slide menu designed previously was only for selecting an item from the menu. We can link this Slider to a </w:t>
      </w:r>
      <w:proofErr w:type="spellStart"/>
      <w:r>
        <w:t>Userimages</w:t>
      </w:r>
      <w:proofErr w:type="spellEnd"/>
      <w:r>
        <w:t xml:space="preserve"> object.</w:t>
      </w:r>
    </w:p>
    <w:p w14:paraId="0D7DD934" w14:textId="77777777" w:rsidR="002341B8" w:rsidRDefault="002341B8" w:rsidP="002341B8"/>
    <w:p w14:paraId="30024941" w14:textId="77777777" w:rsidR="002341B8" w:rsidRDefault="002341B8" w:rsidP="002341B8">
      <w:r>
        <w:rPr>
          <w:noProof/>
          <w:lang w:val="en-PH" w:eastAsia="en-PH"/>
        </w:rPr>
        <w:drawing>
          <wp:inline distT="0" distB="0" distL="0" distR="0" wp14:anchorId="7E645961" wp14:editId="6AC5C93C">
            <wp:extent cx="4203065" cy="461645"/>
            <wp:effectExtent l="0" t="0" r="6985" b="0"/>
            <wp:docPr id="6280" name="Picture 6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4203065" cy="461645"/>
                    </a:xfrm>
                    <a:prstGeom prst="rect">
                      <a:avLst/>
                    </a:prstGeom>
                  </pic:spPr>
                </pic:pic>
              </a:graphicData>
            </a:graphic>
          </wp:inline>
        </w:drawing>
      </w:r>
    </w:p>
    <w:p w14:paraId="62C10047" w14:textId="77777777" w:rsidR="002341B8" w:rsidRDefault="002341B8" w:rsidP="002341B8"/>
    <w:p w14:paraId="7896010F" w14:textId="7AFB1253" w:rsidR="002341B8" w:rsidRDefault="002341B8" w:rsidP="002341B8">
      <w:r>
        <w:t xml:space="preserve">Add a </w:t>
      </w:r>
      <w:proofErr w:type="spellStart"/>
      <w:r>
        <w:t>Userimages</w:t>
      </w:r>
      <w:proofErr w:type="spellEnd"/>
      <w:r>
        <w:t xml:space="preserve"> object to the project.</w:t>
      </w:r>
    </w:p>
    <w:p w14:paraId="2DB39DA1" w14:textId="77777777" w:rsidR="002341B8" w:rsidRPr="0090795A" w:rsidRDefault="002341B8" w:rsidP="002341B8">
      <w:pPr>
        <w:jc w:val="center"/>
        <w:rPr>
          <w:lang w:val="en-US"/>
        </w:rPr>
      </w:pPr>
      <w:r>
        <w:rPr>
          <w:noProof/>
          <w:lang w:val="en-PH" w:eastAsia="en-PH"/>
        </w:rPr>
        <w:drawing>
          <wp:inline distT="0" distB="0" distL="0" distR="0" wp14:anchorId="40C5EB52" wp14:editId="03E1919E">
            <wp:extent cx="400000" cy="361905"/>
            <wp:effectExtent l="0" t="0" r="635" b="635"/>
            <wp:docPr id="6283" name="Picture 62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00000" cy="361905"/>
                    </a:xfrm>
                    <a:prstGeom prst="rect">
                      <a:avLst/>
                    </a:prstGeom>
                  </pic:spPr>
                </pic:pic>
              </a:graphicData>
            </a:graphic>
          </wp:inline>
        </w:drawing>
      </w:r>
    </w:p>
    <w:p w14:paraId="5EB2E2A8" w14:textId="77777777" w:rsidR="002341B8" w:rsidRDefault="002341B8" w:rsidP="002341B8"/>
    <w:p w14:paraId="2996D580" w14:textId="0CFB04C6" w:rsidR="002341B8" w:rsidRDefault="002341B8" w:rsidP="002341B8">
      <w:r>
        <w:rPr>
          <w:noProof/>
          <w:lang w:val="en-PH" w:eastAsia="en-PH"/>
        </w:rPr>
        <w:drawing>
          <wp:inline distT="0" distB="0" distL="0" distR="0" wp14:anchorId="7F9C124B" wp14:editId="2176B46B">
            <wp:extent cx="4203065" cy="2284844"/>
            <wp:effectExtent l="0" t="0" r="6985" b="1270"/>
            <wp:docPr id="6285" name="Picture 6285" descr="C:\Users\DEFAUL~1.ADM\AppData\Local\Temp\SNAGHTML19a5d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DEFAUL~1.ADM\AppData\Local\Temp\SNAGHTML19a5d29.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203065" cy="2284844"/>
                    </a:xfrm>
                    <a:prstGeom prst="rect">
                      <a:avLst/>
                    </a:prstGeom>
                    <a:noFill/>
                    <a:ln>
                      <a:noFill/>
                    </a:ln>
                  </pic:spPr>
                </pic:pic>
              </a:graphicData>
            </a:graphic>
          </wp:inline>
        </w:drawing>
      </w:r>
    </w:p>
    <w:p w14:paraId="657A8D82" w14:textId="77777777" w:rsidR="0046698E" w:rsidRDefault="0046698E" w:rsidP="002341B8"/>
    <w:p w14:paraId="1A8953D6" w14:textId="77777777" w:rsidR="002341B8" w:rsidRDefault="002341B8" w:rsidP="002341B8">
      <w:r>
        <w:t xml:space="preserve">Add the icons/images that represents the item in the slide menu. </w:t>
      </w:r>
    </w:p>
    <w:p w14:paraId="4875C690" w14:textId="77777777" w:rsidR="002341B8" w:rsidRDefault="002341B8" w:rsidP="002341B8"/>
    <w:p w14:paraId="694F581A" w14:textId="77777777" w:rsidR="002341B8" w:rsidRDefault="002341B8" w:rsidP="002341B8">
      <w:r>
        <w:rPr>
          <w:noProof/>
          <w:lang w:val="en-PH" w:eastAsia="en-PH"/>
        </w:rPr>
        <w:drawing>
          <wp:inline distT="0" distB="0" distL="0" distR="0" wp14:anchorId="61F4395F" wp14:editId="7149DCCE">
            <wp:extent cx="4203065" cy="1301750"/>
            <wp:effectExtent l="0" t="0" r="6985" b="0"/>
            <wp:docPr id="6286" name="Picture 62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4203065" cy="1301750"/>
                    </a:xfrm>
                    <a:prstGeom prst="rect">
                      <a:avLst/>
                    </a:prstGeom>
                  </pic:spPr>
                </pic:pic>
              </a:graphicData>
            </a:graphic>
          </wp:inline>
        </w:drawing>
      </w:r>
    </w:p>
    <w:p w14:paraId="23F3DCD3" w14:textId="77777777" w:rsidR="002341B8" w:rsidRDefault="002341B8" w:rsidP="002341B8"/>
    <w:p w14:paraId="5D6B5C66" w14:textId="77777777" w:rsidR="002341B8" w:rsidRDefault="002341B8" w:rsidP="0046698E">
      <w:pPr>
        <w:jc w:val="both"/>
      </w:pPr>
      <w:r>
        <w:t xml:space="preserve">Be sure that the Slide Menu and the </w:t>
      </w:r>
      <w:proofErr w:type="spellStart"/>
      <w:r>
        <w:t>Userimages</w:t>
      </w:r>
      <w:proofErr w:type="spellEnd"/>
      <w:r>
        <w:t xml:space="preserve"> object follow the same order.</w:t>
      </w:r>
    </w:p>
    <w:p w14:paraId="7AC49569" w14:textId="77777777" w:rsidR="002341B8" w:rsidRDefault="002341B8" w:rsidP="002341B8">
      <w:pPr>
        <w:spacing w:after="160"/>
      </w:pPr>
      <w:r>
        <w:br w:type="page"/>
      </w:r>
    </w:p>
    <w:p w14:paraId="62A4CD9C" w14:textId="77777777" w:rsidR="002341B8" w:rsidRDefault="002341B8" w:rsidP="002341B8">
      <w:pPr>
        <w:pStyle w:val="Heading2"/>
      </w:pPr>
      <w:bookmarkStart w:id="39" w:name="_Toc495583944"/>
      <w:bookmarkStart w:id="40" w:name="_Toc33704881"/>
      <w:r>
        <w:lastRenderedPageBreak/>
        <w:t xml:space="preserve">Use </w:t>
      </w:r>
      <w:proofErr w:type="spellStart"/>
      <w:r>
        <w:t>Userimage</w:t>
      </w:r>
      <w:proofErr w:type="spellEnd"/>
      <w:r>
        <w:t xml:space="preserve"> as Button</w:t>
      </w:r>
      <w:bookmarkEnd w:id="39"/>
      <w:bookmarkEnd w:id="40"/>
    </w:p>
    <w:p w14:paraId="1ECEDC0E" w14:textId="77777777" w:rsidR="0046698E" w:rsidRDefault="0046698E" w:rsidP="0046698E">
      <w:proofErr w:type="spellStart"/>
      <w:r>
        <w:t>Userimages</w:t>
      </w:r>
      <w:proofErr w:type="spellEnd"/>
      <w:r>
        <w:t xml:space="preserve"> are non-input objects by default. For this step, 4DGL code will be added to the project.</w:t>
      </w:r>
    </w:p>
    <w:p w14:paraId="6770CC3C" w14:textId="77777777" w:rsidR="002341B8" w:rsidRPr="00775D36" w:rsidRDefault="002341B8" w:rsidP="002341B8"/>
    <w:p w14:paraId="6D580F95" w14:textId="77777777" w:rsidR="002341B8" w:rsidRDefault="002341B8" w:rsidP="002341B8">
      <w:pPr>
        <w:jc w:val="center"/>
      </w:pPr>
      <w:r>
        <w:rPr>
          <w:noProof/>
          <w:lang w:val="en-PH" w:eastAsia="en-PH"/>
        </w:rPr>
        <w:drawing>
          <wp:inline distT="0" distB="0" distL="0" distR="0" wp14:anchorId="39A8CF3C" wp14:editId="1C230924">
            <wp:extent cx="4203065" cy="2284844"/>
            <wp:effectExtent l="0" t="0" r="6985" b="1270"/>
            <wp:docPr id="6287" name="Picture 6287" descr="C:\Users\DEFAUL~1.ADM\AppData\Local\Temp\SNAGHTML1d145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DEFAUL~1.ADM\AppData\Local\Temp\SNAGHTML1d14540.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203065" cy="2284844"/>
                    </a:xfrm>
                    <a:prstGeom prst="rect">
                      <a:avLst/>
                    </a:prstGeom>
                    <a:noFill/>
                    <a:ln>
                      <a:noFill/>
                    </a:ln>
                  </pic:spPr>
                </pic:pic>
              </a:graphicData>
            </a:graphic>
          </wp:inline>
        </w:drawing>
      </w:r>
    </w:p>
    <w:p w14:paraId="70C91149" w14:textId="77777777" w:rsidR="002341B8" w:rsidRDefault="002341B8" w:rsidP="002341B8"/>
    <w:p w14:paraId="6CA9024C" w14:textId="77777777" w:rsidR="002341B8" w:rsidRDefault="002341B8" w:rsidP="002341B8">
      <w:r>
        <w:t xml:space="preserve">Touch functionality should be enabled for the </w:t>
      </w:r>
      <w:proofErr w:type="spellStart"/>
      <w:r>
        <w:t>Userimages</w:t>
      </w:r>
      <w:proofErr w:type="spellEnd"/>
      <w:r>
        <w:t xml:space="preserve"> object when currently at the form containing it and disabled if not. For that add a </w:t>
      </w:r>
      <w:r w:rsidRPr="0084616C">
        <w:rPr>
          <w:b/>
        </w:rPr>
        <w:t>Magic Code</w:t>
      </w:r>
      <w:r>
        <w:t xml:space="preserve"> to the project.</w:t>
      </w:r>
    </w:p>
    <w:p w14:paraId="42DE8BDE" w14:textId="77777777" w:rsidR="00FD67BE" w:rsidRDefault="00FD67BE" w:rsidP="002341B8"/>
    <w:p w14:paraId="22ECF418" w14:textId="77777777" w:rsidR="002341B8" w:rsidRDefault="002341B8" w:rsidP="002341B8">
      <w:r>
        <w:rPr>
          <w:noProof/>
          <w:lang w:val="en-PH" w:eastAsia="en-PH"/>
        </w:rPr>
        <w:drawing>
          <wp:inline distT="0" distB="0" distL="0" distR="0" wp14:anchorId="0722637A" wp14:editId="4D4EF80A">
            <wp:extent cx="4203065" cy="461645"/>
            <wp:effectExtent l="0" t="0" r="6985" b="0"/>
            <wp:docPr id="6290" name="Picture 6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4203065" cy="461645"/>
                    </a:xfrm>
                    <a:prstGeom prst="rect">
                      <a:avLst/>
                    </a:prstGeom>
                  </pic:spPr>
                </pic:pic>
              </a:graphicData>
            </a:graphic>
          </wp:inline>
        </w:drawing>
      </w:r>
    </w:p>
    <w:p w14:paraId="775CF7C2" w14:textId="77777777" w:rsidR="002341B8" w:rsidRDefault="002341B8" w:rsidP="002341B8"/>
    <w:p w14:paraId="4499D2C6" w14:textId="77777777" w:rsidR="002341B8" w:rsidRDefault="002341B8" w:rsidP="002341B8">
      <w:pPr>
        <w:rPr>
          <w:b/>
        </w:rPr>
      </w:pPr>
      <w:r>
        <w:t xml:space="preserve">Set the insert point to be </w:t>
      </w:r>
      <w:proofErr w:type="spellStart"/>
      <w:r w:rsidRPr="0084616C">
        <w:rPr>
          <w:b/>
        </w:rPr>
        <w:t>PostActivateForm</w:t>
      </w:r>
      <w:proofErr w:type="spellEnd"/>
    </w:p>
    <w:p w14:paraId="5C37D52A" w14:textId="77777777" w:rsidR="002341B8" w:rsidRDefault="002341B8" w:rsidP="002341B8">
      <w:pPr>
        <w:jc w:val="center"/>
      </w:pPr>
      <w:r>
        <w:rPr>
          <w:noProof/>
          <w:lang w:val="en-PH" w:eastAsia="en-PH"/>
        </w:rPr>
        <w:drawing>
          <wp:inline distT="0" distB="0" distL="0" distR="0" wp14:anchorId="698E84BA" wp14:editId="1B86BF65">
            <wp:extent cx="2819400" cy="971550"/>
            <wp:effectExtent l="0" t="0" r="0" b="0"/>
            <wp:docPr id="6288" name="Picture 6288" descr="C:\Users\DEFAUL~1.ADM\AppData\Local\Temp\SNAGHTML1d6e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DEFAUL~1.ADM\AppData\Local\Temp\SNAGHTML1d6e011.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819400" cy="971550"/>
                    </a:xfrm>
                    <a:prstGeom prst="rect">
                      <a:avLst/>
                    </a:prstGeom>
                    <a:noFill/>
                    <a:ln>
                      <a:noFill/>
                    </a:ln>
                  </pic:spPr>
                </pic:pic>
              </a:graphicData>
            </a:graphic>
          </wp:inline>
        </w:drawing>
      </w:r>
    </w:p>
    <w:p w14:paraId="266BC10D" w14:textId="162EED7A" w:rsidR="002341B8" w:rsidRDefault="002341B8" w:rsidP="002341B8">
      <w:r>
        <w:t xml:space="preserve">Open the editor by clicking on </w:t>
      </w:r>
      <w:r>
        <w:rPr>
          <w:noProof/>
          <w:lang w:val="en-PH" w:eastAsia="en-PH"/>
        </w:rPr>
        <w:drawing>
          <wp:inline distT="0" distB="0" distL="0" distR="0" wp14:anchorId="1B6947C8" wp14:editId="30F37F13">
            <wp:extent cx="161905" cy="171429"/>
            <wp:effectExtent l="0" t="0" r="0" b="635"/>
            <wp:docPr id="6293" name="Picture 6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61905" cy="171429"/>
                    </a:xfrm>
                    <a:prstGeom prst="rect">
                      <a:avLst/>
                    </a:prstGeom>
                  </pic:spPr>
                </pic:pic>
              </a:graphicData>
            </a:graphic>
          </wp:inline>
        </w:drawing>
      </w:r>
      <w:r>
        <w:t xml:space="preserve"> of the row </w:t>
      </w:r>
      <w:r w:rsidRPr="0084616C">
        <w:rPr>
          <w:b/>
        </w:rPr>
        <w:t>Code</w:t>
      </w:r>
    </w:p>
    <w:p w14:paraId="5344CBA5" w14:textId="2FE8EF3E" w:rsidR="002341B8" w:rsidRDefault="002341B8" w:rsidP="002341B8">
      <w:r>
        <w:t>Then add the following lines of code.</w:t>
      </w:r>
    </w:p>
    <w:p w14:paraId="11456D9C" w14:textId="77777777" w:rsidR="002341B8" w:rsidRDefault="002341B8" w:rsidP="002341B8">
      <w:pPr>
        <w:pStyle w:val="Code"/>
      </w:pPr>
      <w:r>
        <w:t>if (</w:t>
      </w:r>
      <w:proofErr w:type="spellStart"/>
      <w:r>
        <w:t>CurrentForm</w:t>
      </w:r>
      <w:proofErr w:type="spellEnd"/>
      <w:r>
        <w:t xml:space="preserve"> == 0)</w:t>
      </w:r>
    </w:p>
    <w:p w14:paraId="2F8AA608" w14:textId="77777777" w:rsidR="002341B8" w:rsidRDefault="002341B8" w:rsidP="002341B8">
      <w:pPr>
        <w:pStyle w:val="Code"/>
      </w:pPr>
      <w:r>
        <w:t xml:space="preserve">  </w:t>
      </w:r>
      <w:proofErr w:type="spellStart"/>
      <w:r>
        <w:t>img_</w:t>
      </w:r>
      <w:proofErr w:type="gramStart"/>
      <w:r>
        <w:t>ClearAttributes</w:t>
      </w:r>
      <w:proofErr w:type="spellEnd"/>
      <w:r>
        <w:t>(</w:t>
      </w:r>
      <w:proofErr w:type="spellStart"/>
      <w:proofErr w:type="gramEnd"/>
      <w:r>
        <w:t>hndl</w:t>
      </w:r>
      <w:proofErr w:type="spellEnd"/>
      <w:r>
        <w:t>, iUserimages0, I_TOUCH_DISABLE);</w:t>
      </w:r>
    </w:p>
    <w:p w14:paraId="751048C2" w14:textId="77777777" w:rsidR="002341B8" w:rsidRDefault="002341B8" w:rsidP="002341B8">
      <w:pPr>
        <w:pStyle w:val="Code"/>
      </w:pPr>
      <w:r>
        <w:t>else</w:t>
      </w:r>
    </w:p>
    <w:p w14:paraId="0CC4421A" w14:textId="77777777" w:rsidR="002341B8" w:rsidRDefault="002341B8" w:rsidP="002341B8">
      <w:pPr>
        <w:pStyle w:val="Code"/>
      </w:pPr>
      <w:r>
        <w:t xml:space="preserve">  </w:t>
      </w:r>
      <w:proofErr w:type="spellStart"/>
      <w:r>
        <w:t>img_</w:t>
      </w:r>
      <w:proofErr w:type="gramStart"/>
      <w:r>
        <w:t>SetAttributes</w:t>
      </w:r>
      <w:proofErr w:type="spellEnd"/>
      <w:r>
        <w:t>(</w:t>
      </w:r>
      <w:proofErr w:type="spellStart"/>
      <w:proofErr w:type="gramEnd"/>
      <w:r>
        <w:t>hndl</w:t>
      </w:r>
      <w:proofErr w:type="spellEnd"/>
      <w:r>
        <w:t>, iUserimages0, I_TOUCH_DISABLE);</w:t>
      </w:r>
    </w:p>
    <w:p w14:paraId="60288A3A" w14:textId="77777777" w:rsidR="002341B8" w:rsidRDefault="002341B8" w:rsidP="002341B8">
      <w:pPr>
        <w:pStyle w:val="Code"/>
      </w:pPr>
      <w:r>
        <w:t>endif</w:t>
      </w:r>
    </w:p>
    <w:p w14:paraId="0E4BC869" w14:textId="77777777" w:rsidR="002341B8" w:rsidRDefault="002341B8" w:rsidP="002341B8"/>
    <w:p w14:paraId="13B022B1" w14:textId="00DCC11C" w:rsidR="002341B8" w:rsidRDefault="002341B8" w:rsidP="002341B8">
      <w:r>
        <w:t xml:space="preserve">Finally, we need to program what it will do when a touch event occurs. Add </w:t>
      </w:r>
      <w:r w:rsidRPr="0084616C">
        <w:rPr>
          <w:b/>
        </w:rPr>
        <w:t>Magic Touch</w:t>
      </w:r>
      <w:r>
        <w:t xml:space="preserve">, </w:t>
      </w:r>
      <w:r w:rsidRPr="0084616C">
        <w:rPr>
          <w:b/>
        </w:rPr>
        <w:t>Magic Release</w:t>
      </w:r>
      <w:r>
        <w:t xml:space="preserve"> and </w:t>
      </w:r>
      <w:r w:rsidRPr="0084616C">
        <w:rPr>
          <w:b/>
        </w:rPr>
        <w:t>Magic Move</w:t>
      </w:r>
      <w:r>
        <w:t xml:space="preserve"> objects to the project.</w:t>
      </w:r>
    </w:p>
    <w:p w14:paraId="672F9E90" w14:textId="77777777" w:rsidR="002341B8" w:rsidRDefault="002341B8" w:rsidP="002341B8">
      <w:r>
        <w:t>Then add the following lines of code to each of the three.</w:t>
      </w:r>
    </w:p>
    <w:p w14:paraId="265E0F61" w14:textId="77777777" w:rsidR="002341B8" w:rsidRDefault="002341B8" w:rsidP="002341B8">
      <w:pPr>
        <w:pStyle w:val="Code"/>
      </w:pPr>
      <w:r>
        <w:t>if (</w:t>
      </w:r>
      <w:proofErr w:type="spellStart"/>
      <w:r>
        <w:t>ImageTouched</w:t>
      </w:r>
      <w:proofErr w:type="spellEnd"/>
      <w:r>
        <w:t xml:space="preserve"> == iUserimages0)</w:t>
      </w:r>
    </w:p>
    <w:p w14:paraId="0180B3B0" w14:textId="77777777" w:rsidR="002341B8" w:rsidRDefault="002341B8" w:rsidP="002341B8">
      <w:pPr>
        <w:pStyle w:val="Code"/>
      </w:pPr>
      <w:r>
        <w:t xml:space="preserve">    </w:t>
      </w:r>
      <w:proofErr w:type="spellStart"/>
      <w:proofErr w:type="gramStart"/>
      <w:r>
        <w:t>ImageTouched</w:t>
      </w:r>
      <w:proofErr w:type="spellEnd"/>
      <w:r>
        <w:t xml:space="preserve"> :</w:t>
      </w:r>
      <w:proofErr w:type="gramEnd"/>
      <w:r>
        <w:t>= -1;</w:t>
      </w:r>
    </w:p>
    <w:p w14:paraId="417A2A4C" w14:textId="77777777" w:rsidR="002341B8" w:rsidRDefault="002341B8" w:rsidP="002341B8">
      <w:pPr>
        <w:pStyle w:val="Code"/>
      </w:pPr>
      <w:r>
        <w:t>endif</w:t>
      </w:r>
    </w:p>
    <w:p w14:paraId="7D994862" w14:textId="77777777" w:rsidR="002341B8" w:rsidRDefault="002341B8" w:rsidP="0046698E">
      <w:pPr>
        <w:spacing w:before="240"/>
      </w:pPr>
      <w:r>
        <w:t xml:space="preserve">Open Magic Touch object add these lines of code inside the </w:t>
      </w:r>
      <w:r w:rsidRPr="002A689F">
        <w:rPr>
          <w:b/>
          <w:i/>
        </w:rPr>
        <w:t>if</w:t>
      </w:r>
      <w:r>
        <w:t xml:space="preserve"> condition.</w:t>
      </w:r>
    </w:p>
    <w:p w14:paraId="0D2C28D0" w14:textId="77777777" w:rsidR="002341B8" w:rsidRDefault="002341B8" w:rsidP="002341B8">
      <w:pPr>
        <w:pStyle w:val="Code"/>
      </w:pPr>
      <w:r>
        <w:t xml:space="preserve">var </w:t>
      </w:r>
      <w:proofErr w:type="gramStart"/>
      <w:r>
        <w:t>form;</w:t>
      </w:r>
      <w:proofErr w:type="gramEnd"/>
    </w:p>
    <w:p w14:paraId="72267845" w14:textId="77777777" w:rsidR="002341B8" w:rsidRDefault="002341B8" w:rsidP="002341B8">
      <w:pPr>
        <w:pStyle w:val="Code"/>
      </w:pPr>
      <w:proofErr w:type="gramStart"/>
      <w:r>
        <w:t>form :</w:t>
      </w:r>
      <w:proofErr w:type="gramEnd"/>
      <w:r>
        <w:t xml:space="preserve">= </w:t>
      </w:r>
      <w:proofErr w:type="spellStart"/>
      <w:r>
        <w:t>img_GetWord</w:t>
      </w:r>
      <w:proofErr w:type="spellEnd"/>
      <w:r>
        <w:t>(</w:t>
      </w:r>
      <w:proofErr w:type="spellStart"/>
      <w:r>
        <w:t>hndl</w:t>
      </w:r>
      <w:proofErr w:type="spellEnd"/>
      <w:r>
        <w:t>, iUserimages0, IMAGE_INDEX) + 1;</w:t>
      </w:r>
    </w:p>
    <w:p w14:paraId="48E0DE8F" w14:textId="77777777" w:rsidR="002341B8" w:rsidRDefault="002341B8" w:rsidP="002341B8">
      <w:pPr>
        <w:pStyle w:val="Code"/>
      </w:pPr>
      <w:proofErr w:type="spellStart"/>
      <w:r>
        <w:t>ActivateForm</w:t>
      </w:r>
      <w:proofErr w:type="spellEnd"/>
      <w:r>
        <w:t>(form</w:t>
      </w:r>
      <w:proofErr w:type="gramStart"/>
      <w:r>
        <w:t>);</w:t>
      </w:r>
      <w:proofErr w:type="gramEnd"/>
    </w:p>
    <w:p w14:paraId="75C6F893" w14:textId="6EA89757" w:rsidR="002341B8" w:rsidRPr="002A689F" w:rsidRDefault="002341B8" w:rsidP="002341B8">
      <w:pPr>
        <w:rPr>
          <w:sz w:val="2"/>
        </w:rPr>
      </w:pPr>
    </w:p>
    <w:p w14:paraId="1091511B" w14:textId="0B546780" w:rsidR="000C64BF" w:rsidRDefault="000C64BF" w:rsidP="000C64BF">
      <w:pPr>
        <w:pStyle w:val="Heading2"/>
      </w:pPr>
      <w:bookmarkStart w:id="41" w:name="_Toc495583945"/>
      <w:bookmarkStart w:id="42" w:name="_Toc33704882"/>
      <w:r>
        <w:lastRenderedPageBreak/>
        <w:t>Add Destination Forms</w:t>
      </w:r>
      <w:bookmarkEnd w:id="41"/>
      <w:bookmarkEnd w:id="42"/>
    </w:p>
    <w:p w14:paraId="5D468D8F" w14:textId="78B5D5CC" w:rsidR="002341B8" w:rsidRDefault="002341B8" w:rsidP="0046698E">
      <w:pPr>
        <w:jc w:val="both"/>
      </w:pPr>
      <w:r>
        <w:t xml:space="preserve">The precious code would read the current frame of the </w:t>
      </w:r>
      <w:proofErr w:type="spellStart"/>
      <w:r>
        <w:t>Userimages</w:t>
      </w:r>
      <w:proofErr w:type="spellEnd"/>
      <w:r>
        <w:t xml:space="preserve"> object then navigate to the corresponding form. Since the </w:t>
      </w:r>
      <w:proofErr w:type="spellStart"/>
      <w:r>
        <w:t>Userimages</w:t>
      </w:r>
      <w:proofErr w:type="spellEnd"/>
      <w:r>
        <w:t xml:space="preserve"> object has 5 frames, the project should have 5 additional forms as destinations.</w:t>
      </w:r>
    </w:p>
    <w:p w14:paraId="76B18F65" w14:textId="77777777" w:rsidR="002341B8" w:rsidRDefault="002341B8" w:rsidP="0046698E">
      <w:pPr>
        <w:jc w:val="both"/>
      </w:pPr>
    </w:p>
    <w:p w14:paraId="14D71DD7" w14:textId="77777777" w:rsidR="002341B8" w:rsidRDefault="002341B8" w:rsidP="0046698E">
      <w:pPr>
        <w:jc w:val="center"/>
      </w:pPr>
      <w:r>
        <w:rPr>
          <w:noProof/>
          <w:lang w:val="en-PH" w:eastAsia="en-PH"/>
        </w:rPr>
        <w:drawing>
          <wp:inline distT="0" distB="0" distL="0" distR="0" wp14:anchorId="085ED752" wp14:editId="397708FB">
            <wp:extent cx="4203065" cy="2284844"/>
            <wp:effectExtent l="0" t="0" r="6985" b="1270"/>
            <wp:docPr id="6294" name="Picture 6294" descr="C:\Users\DEFAUL~1.ADM\AppData\Local\Temp\SNAGHTML1e6356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DEFAUL~1.ADM\AppData\Local\Temp\SNAGHTML1e6356b.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203065" cy="2284844"/>
                    </a:xfrm>
                    <a:prstGeom prst="rect">
                      <a:avLst/>
                    </a:prstGeom>
                    <a:noFill/>
                    <a:ln>
                      <a:noFill/>
                    </a:ln>
                  </pic:spPr>
                </pic:pic>
              </a:graphicData>
            </a:graphic>
          </wp:inline>
        </w:drawing>
      </w:r>
    </w:p>
    <w:p w14:paraId="1BA0763B" w14:textId="77777777" w:rsidR="002341B8" w:rsidRDefault="002341B8" w:rsidP="0046698E">
      <w:pPr>
        <w:jc w:val="both"/>
      </w:pPr>
    </w:p>
    <w:p w14:paraId="75E486F4" w14:textId="77777777" w:rsidR="002341B8" w:rsidRDefault="002341B8" w:rsidP="0046698E">
      <w:pPr>
        <w:jc w:val="both"/>
      </w:pPr>
      <w:r>
        <w:t xml:space="preserve">In this </w:t>
      </w:r>
      <w:proofErr w:type="spellStart"/>
      <w:r>
        <w:t>appnote</w:t>
      </w:r>
      <w:proofErr w:type="spellEnd"/>
      <w:r>
        <w:t xml:space="preserve"> project, the destination forms only included a </w:t>
      </w:r>
      <w:proofErr w:type="spellStart"/>
      <w:r>
        <w:t>Statictext</w:t>
      </w:r>
      <w:proofErr w:type="spellEnd"/>
      <w:r>
        <w:t xml:space="preserve"> to show the current form number and a </w:t>
      </w:r>
      <w:proofErr w:type="spellStart"/>
      <w:r>
        <w:t>Winbutton</w:t>
      </w:r>
      <w:proofErr w:type="spellEnd"/>
      <w:r>
        <w:t xml:space="preserve"> to navigate back to the Initial form.</w:t>
      </w:r>
    </w:p>
    <w:p w14:paraId="16C1CF0D" w14:textId="79605422" w:rsidR="002341B8" w:rsidRDefault="002341B8" w:rsidP="0046698E">
      <w:pPr>
        <w:jc w:val="both"/>
      </w:pPr>
      <w:r>
        <w:t xml:space="preserve">Furthermore, these coordinates are relative to the top-left corner of the image. Therefore, as can be seen above, the default reference and rotation point of an image is also its top-left corner. </w:t>
      </w:r>
      <w:r w:rsidR="00E55574">
        <w:t xml:space="preserve"> </w:t>
      </w:r>
    </w:p>
    <w:p w14:paraId="21B54E66" w14:textId="77777777" w:rsidR="002341B8" w:rsidRPr="00871241" w:rsidRDefault="002341B8" w:rsidP="002341B8">
      <w:pPr>
        <w:pStyle w:val="Heading1"/>
      </w:pPr>
      <w:bookmarkStart w:id="43" w:name="_Add_a_Numeric"/>
      <w:bookmarkStart w:id="44" w:name="_Toc394933109"/>
      <w:bookmarkStart w:id="45" w:name="_Toc395597142"/>
      <w:bookmarkStart w:id="46" w:name="_Toc495583946"/>
      <w:bookmarkStart w:id="47" w:name="_Toc33704883"/>
      <w:bookmarkEnd w:id="43"/>
      <w:r>
        <w:t>Run the Program</w:t>
      </w:r>
      <w:bookmarkEnd w:id="44"/>
      <w:bookmarkEnd w:id="45"/>
      <w:bookmarkEnd w:id="46"/>
      <w:bookmarkEnd w:id="47"/>
    </w:p>
    <w:p w14:paraId="2380D098" w14:textId="77777777" w:rsidR="002341B8" w:rsidRDefault="002341B8" w:rsidP="0046698E">
      <w:pPr>
        <w:jc w:val="both"/>
      </w:pPr>
      <w:r>
        <w:t xml:space="preserve">For instructions on how to save a </w:t>
      </w:r>
      <w:proofErr w:type="spellStart"/>
      <w:r>
        <w:rPr>
          <w:b/>
        </w:rPr>
        <w:t>ViSi</w:t>
      </w:r>
      <w:proofErr w:type="spellEnd"/>
      <w:r>
        <w:rPr>
          <w:b/>
        </w:rPr>
        <w:t>-Genie</w:t>
      </w:r>
      <w:r>
        <w:t xml:space="preserve"> project, how to connect the target display to the PC, how to select the program destination, and how to compile and download a program, please refer to the section “</w:t>
      </w:r>
      <w:r w:rsidRPr="0059555F">
        <w:rPr>
          <w:b/>
        </w:rPr>
        <w:t>Run the Program</w:t>
      </w:r>
      <w:r>
        <w:t xml:space="preserve">” of the application note </w:t>
      </w:r>
    </w:p>
    <w:p w14:paraId="043AFA74" w14:textId="668EC129" w:rsidR="0046698E" w:rsidRPr="00806753" w:rsidRDefault="0046698E" w:rsidP="0046698E">
      <w:pPr>
        <w:pStyle w:val="Texte"/>
        <w:numPr>
          <w:ilvl w:val="0"/>
          <w:numId w:val="31"/>
        </w:numPr>
        <w:ind w:left="426" w:hanging="349"/>
        <w:rPr>
          <w:b/>
        </w:rPr>
      </w:pPr>
      <w:proofErr w:type="spellStart"/>
      <w:r w:rsidRPr="00806753">
        <w:rPr>
          <w:b/>
        </w:rPr>
        <w:t>ViSi</w:t>
      </w:r>
      <w:proofErr w:type="spellEnd"/>
      <w:r w:rsidRPr="00806753">
        <w:rPr>
          <w:b/>
        </w:rPr>
        <w:t>-Genie Getting Started - First Project for Diablo16 Display Modules</w:t>
      </w:r>
    </w:p>
    <w:p w14:paraId="65A6F986" w14:textId="2D19442D" w:rsidR="0046698E" w:rsidRPr="00806753" w:rsidRDefault="0046698E" w:rsidP="0046698E">
      <w:pPr>
        <w:pStyle w:val="Texte"/>
        <w:numPr>
          <w:ilvl w:val="0"/>
          <w:numId w:val="31"/>
        </w:numPr>
        <w:ind w:left="426" w:hanging="349"/>
        <w:rPr>
          <w:rStyle w:val="Hyperlink"/>
          <w:b/>
          <w:color w:val="000000" w:themeColor="text1"/>
        </w:rPr>
      </w:pPr>
      <w:proofErr w:type="spellStart"/>
      <w:r w:rsidRPr="00806753">
        <w:rPr>
          <w:b/>
        </w:rPr>
        <w:t>ViSi</w:t>
      </w:r>
      <w:proofErr w:type="spellEnd"/>
      <w:r w:rsidRPr="00806753">
        <w:rPr>
          <w:b/>
        </w:rPr>
        <w:t>-Genie Getting Started - First Project for Picaso Displays</w:t>
      </w:r>
    </w:p>
    <w:p w14:paraId="51BF6B29" w14:textId="23FAF410" w:rsidR="0046698E" w:rsidRPr="00806753" w:rsidRDefault="0046698E" w:rsidP="0046698E">
      <w:pPr>
        <w:pStyle w:val="Texte"/>
        <w:numPr>
          <w:ilvl w:val="0"/>
          <w:numId w:val="31"/>
        </w:numPr>
        <w:ind w:left="426" w:hanging="349"/>
        <w:rPr>
          <w:rStyle w:val="Hyperlink"/>
          <w:b/>
          <w:color w:val="000000" w:themeColor="text1"/>
        </w:rPr>
      </w:pPr>
      <w:proofErr w:type="spellStart"/>
      <w:r w:rsidRPr="00806753">
        <w:rPr>
          <w:b/>
        </w:rPr>
        <w:t>ViSi</w:t>
      </w:r>
      <w:proofErr w:type="spellEnd"/>
      <w:r w:rsidRPr="00806753">
        <w:rPr>
          <w:b/>
        </w:rPr>
        <w:t xml:space="preserve">-Genie Getting Started - First Project for </w:t>
      </w:r>
      <w:proofErr w:type="spellStart"/>
      <w:r w:rsidRPr="00806753">
        <w:rPr>
          <w:b/>
        </w:rPr>
        <w:t>Pixxi</w:t>
      </w:r>
      <w:proofErr w:type="spellEnd"/>
      <w:r w:rsidRPr="00806753">
        <w:rPr>
          <w:b/>
        </w:rPr>
        <w:t xml:space="preserve"> Display Modules</w:t>
      </w:r>
    </w:p>
    <w:bookmarkEnd w:id="5"/>
    <w:p w14:paraId="4235CB1D" w14:textId="55625FA5" w:rsidR="008C1085" w:rsidRDefault="008C1085" w:rsidP="0046698E"/>
    <w:p w14:paraId="39FC3221" w14:textId="77777777" w:rsidR="0046698E" w:rsidRDefault="0046698E" w:rsidP="0046698E"/>
    <w:p w14:paraId="54A071A9" w14:textId="77777777" w:rsidR="0046698E" w:rsidRPr="00E77BB7" w:rsidRDefault="0046698E" w:rsidP="0046698E">
      <w:pPr>
        <w:sectPr w:rsidR="0046698E" w:rsidRPr="00E77BB7" w:rsidSect="007E5FA8">
          <w:headerReference w:type="default" r:id="rId49"/>
          <w:pgSz w:w="16838" w:h="11906" w:orient="landscape"/>
          <w:pgMar w:top="720" w:right="720" w:bottom="720" w:left="720" w:header="708" w:footer="483" w:gutter="0"/>
          <w:cols w:num="2" w:sep="1" w:space="709"/>
          <w:docGrid w:linePitch="360"/>
        </w:sectPr>
      </w:pPr>
    </w:p>
    <w:p w14:paraId="24BDFABE" w14:textId="7D7A7799" w:rsidR="00C5600B" w:rsidRPr="00727A21" w:rsidRDefault="00C5600B" w:rsidP="001F0E1B">
      <w:pPr>
        <w:pStyle w:val="Heading1"/>
      </w:pPr>
      <w:bookmarkStart w:id="48" w:name="_Toc33704884"/>
      <w:r w:rsidRPr="00727A21">
        <w:lastRenderedPageBreak/>
        <w:t>Proprietary Information</w:t>
      </w:r>
      <w:bookmarkEnd w:id="48"/>
    </w:p>
    <w:p w14:paraId="27491162" w14:textId="77777777" w:rsidR="00C5600B" w:rsidRPr="00727A21" w:rsidRDefault="00C5600B" w:rsidP="00CC2DEA">
      <w:pPr>
        <w:pStyle w:val="Texte"/>
      </w:pPr>
      <w:r w:rsidRPr="00727A21">
        <w:t xml:space="preserve">The information contained in this document is the property of 4D Systems Pty. Ltd. and may be the subject of patents pending or </w:t>
      </w:r>
      <w:proofErr w:type="gramStart"/>
      <w:r w:rsidRPr="00727A21">
        <w:t>granted, and</w:t>
      </w:r>
      <w:proofErr w:type="gramEnd"/>
      <w:r w:rsidRPr="00727A21">
        <w:t xml:space="preserve"> must not be copied or disclosed without prior written permission. </w:t>
      </w:r>
    </w:p>
    <w:p w14:paraId="392CA595" w14:textId="77777777" w:rsidR="00C5600B" w:rsidRPr="00727A21" w:rsidRDefault="00C5600B" w:rsidP="00CC2DEA">
      <w:pPr>
        <w:pStyle w:val="Texte"/>
      </w:pPr>
      <w:r w:rsidRPr="00727A21">
        <w:t>4D Systems endeavours to ensure that the information in this document is correct and fairly stated but does not accept liability for any error or omission. The development of 4D Systems products and services is continuous and published information may not be up to date. It is important to check the current position with 4D Systems.</w:t>
      </w:r>
    </w:p>
    <w:p w14:paraId="00D91BD3" w14:textId="77777777" w:rsidR="00C5600B" w:rsidRPr="00727A21" w:rsidRDefault="00C5600B" w:rsidP="00CC2DEA">
      <w:pPr>
        <w:pStyle w:val="Texte"/>
      </w:pPr>
      <w:r w:rsidRPr="00727A21">
        <w:t>All trademarks belong to their respective owners and are recognised and acknowledged.</w:t>
      </w:r>
    </w:p>
    <w:p w14:paraId="240D2733" w14:textId="77777777" w:rsidR="00CC2DEA" w:rsidRPr="00727A21" w:rsidRDefault="00CC2DEA" w:rsidP="00CC2DEA">
      <w:pPr>
        <w:pStyle w:val="Texte"/>
      </w:pPr>
    </w:p>
    <w:p w14:paraId="27A59630" w14:textId="68B0E60D" w:rsidR="00C5600B" w:rsidRPr="00CC2DEA" w:rsidRDefault="00C5600B" w:rsidP="001F0E1B">
      <w:pPr>
        <w:pStyle w:val="Heading1"/>
      </w:pPr>
      <w:bookmarkStart w:id="49" w:name="_Toc33704885"/>
      <w:r w:rsidRPr="00CC2DEA">
        <w:t>Disclaimer of Warranties &amp; Limitation of Liability</w:t>
      </w:r>
      <w:bookmarkEnd w:id="49"/>
    </w:p>
    <w:p w14:paraId="167F796F" w14:textId="77777777" w:rsidR="00C5600B" w:rsidRPr="00727A21" w:rsidRDefault="00C5600B" w:rsidP="00CC2DEA">
      <w:pPr>
        <w:pStyle w:val="Texte"/>
      </w:pPr>
      <w:r w:rsidRPr="00727A21">
        <w:t>4D Systems makes no warranty, either expresses or implied with respect to any product, and specifically disclaims all other warranties, including, without limitation, warranties for merchantability, non-</w:t>
      </w:r>
      <w:proofErr w:type="gramStart"/>
      <w:r w:rsidRPr="00727A21">
        <w:t>infringement</w:t>
      </w:r>
      <w:proofErr w:type="gramEnd"/>
      <w:r w:rsidRPr="00727A21">
        <w:t xml:space="preserve"> and fitness for any particular purpose.</w:t>
      </w:r>
    </w:p>
    <w:p w14:paraId="336245D1" w14:textId="77777777" w:rsidR="00C5600B" w:rsidRPr="00727A21" w:rsidRDefault="00C5600B" w:rsidP="00CC2DEA">
      <w:pPr>
        <w:pStyle w:val="Texte"/>
      </w:pPr>
      <w:r w:rsidRPr="00727A21">
        <w:t>Information contained in this publication regarding device applications and the like is provided only for your convenience and may be superseded by updates. It is your responsibility to ensure that your application meets with your specifications.</w:t>
      </w:r>
    </w:p>
    <w:p w14:paraId="5C1D44BE" w14:textId="77777777" w:rsidR="00C5600B" w:rsidRPr="00727A21" w:rsidRDefault="00C5600B" w:rsidP="00CC2DEA">
      <w:pPr>
        <w:pStyle w:val="Texte"/>
      </w:pPr>
      <w:r w:rsidRPr="00727A21">
        <w:t>In no event shall 4D Systems be liable to the buyer or to any third party for any indirect, incidental, special, consequential, punitive or exemplary damages (including without limitation lost profits, lost savings, or loss of business opportunity) arising out of or relating to any product or service provided or to be provided by 4D Systems, or the use or inability to use the same, even if 4D Systems has been advised of the possibility of such damages.</w:t>
      </w:r>
    </w:p>
    <w:p w14:paraId="69E31F19" w14:textId="77777777" w:rsidR="00C5600B" w:rsidRPr="00727A21" w:rsidRDefault="00C5600B" w:rsidP="00CC2DEA">
      <w:pPr>
        <w:pStyle w:val="Texte"/>
      </w:pPr>
      <w:r w:rsidRPr="00727A21">
        <w:t>4D Systems products are not fault tolerant nor designed, manufactured or intended for use or resale as on line control equipment in hazardous environments requiring fail – safe performance, such as in the operation of nuclear facilities, aircraft navigation or communication systems, air traffic control, direct life support machines or weapons systems in which the failure of the product could lead directly to death, personal injury or severe physical or environmental damage (‘High Risk Activities’). 4D Systems and its suppliers specifically disclaim any expressed or implied warranty of fitness for High Risk Activities.</w:t>
      </w:r>
    </w:p>
    <w:p w14:paraId="492D0428" w14:textId="2E69730E" w:rsidR="00BA0F8C" w:rsidRPr="00727A21" w:rsidRDefault="00C5600B" w:rsidP="00CC2DEA">
      <w:pPr>
        <w:pStyle w:val="Texte"/>
      </w:pPr>
      <w:r w:rsidRPr="00727A21">
        <w:t>Use of 4D Systems’ products and devices in 'High Risk Activities' and in any other application is entirely at the buyer’s risk, and the buyer agrees to defend, indemnify and hold harmless 4D Systems from any and all damages, claims, suits, or expenses resulting from such use. No licenses are conveyed, implicitly or otherwise, under any 4D Systems intellectual property rights.</w:t>
      </w:r>
    </w:p>
    <w:sectPr w:rsidR="00BA0F8C" w:rsidRPr="00727A21" w:rsidSect="00B84F61">
      <w:pgSz w:w="16838" w:h="11906" w:orient="landscape"/>
      <w:pgMar w:top="720" w:right="720" w:bottom="720" w:left="72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comment w:id="30" w:author="Administrator" w:date="2017-07-14T11:55:00Z" w:initials="A">
    <w:p w14:paraId="26A054C2" w14:textId="77777777" w:rsidR="002341B8" w:rsidRDefault="002341B8" w:rsidP="002341B8">
      <w:pPr>
        <w:pStyle w:val="CommentText"/>
      </w:pPr>
      <w:r>
        <w:rPr>
          <w:rStyle w:val="CommentReference"/>
        </w:rPr>
        <w:annotationRef/>
      </w:r>
      <w:r w:rsidRPr="005F3B17">
        <w:t>http://</w:t>
      </w:r>
      <w:r>
        <w:t>4dsystems.com.au</w:t>
      </w:r>
      <w:r w:rsidRPr="005F3B17">
        <w:t>/4DLS-MN-SE-UG.html</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26A054C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26A054C2" w16cid:durableId="21E9522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93A9D47" w14:textId="77777777" w:rsidR="0025699C" w:rsidRDefault="0025699C" w:rsidP="0011472B">
      <w:pPr>
        <w:spacing w:after="0" w:line="240" w:lineRule="auto"/>
      </w:pPr>
      <w:r>
        <w:separator/>
      </w:r>
    </w:p>
    <w:p w14:paraId="78B05D7E" w14:textId="77777777" w:rsidR="0025699C" w:rsidRDefault="0025699C"/>
  </w:endnote>
  <w:endnote w:type="continuationSeparator" w:id="0">
    <w:p w14:paraId="0BB0C62C" w14:textId="77777777" w:rsidR="0025699C" w:rsidRDefault="0025699C" w:rsidP="0011472B">
      <w:pPr>
        <w:spacing w:after="0" w:line="240" w:lineRule="auto"/>
      </w:pPr>
      <w:r>
        <w:continuationSeparator/>
      </w:r>
    </w:p>
    <w:p w14:paraId="17AF4D52" w14:textId="77777777" w:rsidR="0025699C" w:rsidRDefault="0025699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6FF" w:usb1="0000FCFF" w:usb2="00000001" w:usb3="00000000" w:csb0="0000019F" w:csb1="00000000"/>
  </w:font>
  <w:font w:name="Sony Sketch EF">
    <w:altName w:val="Arial"/>
    <w:panose1 w:val="020B0603020104020203"/>
    <w:charset w:val="00"/>
    <w:family w:val="swiss"/>
    <w:pitch w:val="variable"/>
    <w:sig w:usb0="A0002AFF" w:usb1="D00078FB" w:usb2="00000008" w:usb3="00000000" w:csb0="000001FF" w:csb1="00000000"/>
  </w:font>
  <w:font w:name="Lato">
    <w:altName w:val="Segoe UI"/>
    <w:panose1 w:val="020F0502020204030203"/>
    <w:charset w:val="00"/>
    <w:family w:val="swiss"/>
    <w:pitch w:val="variable"/>
    <w:sig w:usb0="E10002FF" w:usb1="5000ECFF" w:usb2="00000021" w:usb3="00000000" w:csb0="0000019F" w:csb1="00000000"/>
  </w:font>
  <w:font w:name="Lato Black">
    <w:altName w:val="Segoe UI"/>
    <w:panose1 w:val="020F0502020204030203"/>
    <w:charset w:val="00"/>
    <w:family w:val="swiss"/>
    <w:pitch w:val="variable"/>
    <w:sig w:usb0="E10002FF" w:usb1="5000ECFF" w:usb2="00000021" w:usb3="00000000" w:csb0="0000019F" w:csb1="00000000"/>
  </w:font>
  <w:font w:name="Lato Bold">
    <w:altName w:val="Segoe UI"/>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4D84812" w14:textId="77777777" w:rsidR="00ED4013" w:rsidRPr="0048325F" w:rsidRDefault="00ED4013" w:rsidP="0048325F">
    <w:pPr>
      <w:pStyle w:val="Footer"/>
      <w:jc w:val="center"/>
      <w:rPr>
        <w:rFonts w:asciiTheme="minorHAnsi" w:hAnsiTheme="minorHAnsi" w:cstheme="minorHAnsi"/>
      </w:rPr>
    </w:pPr>
    <w:r>
      <w:rPr>
        <w:noProof/>
        <w:lang w:val="en-PH" w:eastAsia="en-PH"/>
      </w:rPr>
      <mc:AlternateContent>
        <mc:Choice Requires="wps">
          <w:drawing>
            <wp:anchor distT="45720" distB="45720" distL="114300" distR="114300" simplePos="0" relativeHeight="251663360" behindDoc="0" locked="0" layoutInCell="1" allowOverlap="1" wp14:anchorId="676DADFD" wp14:editId="75B8A54A">
              <wp:simplePos x="0" y="0"/>
              <wp:positionH relativeFrom="margin">
                <wp:posOffset>7883397</wp:posOffset>
              </wp:positionH>
              <wp:positionV relativeFrom="paragraph">
                <wp:posOffset>106599</wp:posOffset>
              </wp:positionV>
              <wp:extent cx="1933842" cy="302260"/>
              <wp:effectExtent l="0" t="0" r="0" b="2540"/>
              <wp:wrapNone/>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3842" cy="302260"/>
                      </a:xfrm>
                      <a:prstGeom prst="rect">
                        <a:avLst/>
                      </a:prstGeom>
                      <a:noFill/>
                      <a:ln w="9525">
                        <a:noFill/>
                        <a:miter lim="800000"/>
                        <a:headEnd/>
                        <a:tailEnd/>
                      </a:ln>
                    </wps:spPr>
                    <wps:txbx>
                      <w:txbxContent>
                        <w:p w14:paraId="4C622BFF" w14:textId="77777777" w:rsidR="00ED4013" w:rsidRPr="005706E1" w:rsidRDefault="00ED4013" w:rsidP="0048325F">
                          <w:pPr>
                            <w:jc w:val="right"/>
                            <w:rPr>
                              <w:rFonts w:cstheme="minorHAnsi"/>
                              <w:color w:val="000000" w:themeColor="text1"/>
                            </w:rPr>
                          </w:pPr>
                          <w:r w:rsidRPr="005706E1">
                            <w:rPr>
                              <w:rFonts w:cstheme="minorHAnsi"/>
                              <w:color w:val="000000" w:themeColor="text1"/>
                            </w:rPr>
                            <w:t>www.4dsystems.com.au</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76DADFD" id="_x0000_t202" coordsize="21600,21600" o:spt="202" path="m,l,21600r21600,l21600,xe">
              <v:stroke joinstyle="miter"/>
              <v:path gradientshapeok="t" o:connecttype="rect"/>
            </v:shapetype>
            <v:shape id="_x0000_s1030" type="#_x0000_t202" style="position:absolute;left:0;text-align:left;margin-left:620.75pt;margin-top:8.4pt;width:152.25pt;height:23.8pt;z-index:2516633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" filled="f" stroked="f">
              <v:textbox>
                <w:txbxContent>
                  <w:p w14:paraId="4C622BFF" w14:textId="77777777" w:rsidR="00ED4013" w:rsidRPr="005706E1" w:rsidRDefault="00ED4013" w:rsidP="0048325F">
                    <w:pPr>
                      <w:jc w:val="right"/>
                      <w:rPr>
                        <w:rFonts w:cstheme="minorHAnsi"/>
                        <w:color w:val="000000" w:themeColor="text1"/>
                      </w:rPr>
                    </w:pPr>
                    <w:r w:rsidRPr="005706E1">
                      <w:rPr>
                        <w:rFonts w:cstheme="minorHAnsi"/>
                        <w:color w:val="000000" w:themeColor="text1"/>
                      </w:rPr>
                      <w:t>www.4dsystems.com.au</w:t>
                    </w:r>
                  </w:p>
                </w:txbxContent>
              </v:textbox>
              <w10:wrap anchorx="margin"/>
            </v:shape>
          </w:pict>
        </mc:Fallback>
      </mc:AlternateContent>
    </w:r>
    <w:r>
      <w:rPr>
        <w:noProof/>
        <w:lang w:val="en-PH" w:eastAsia="en-PH"/>
      </w:rPr>
      <mc:AlternateContent>
        <mc:Choice Requires="wps">
          <w:drawing>
            <wp:anchor distT="45720" distB="45720" distL="114300" distR="114300" simplePos="0" relativeHeight="251661312" behindDoc="0" locked="0" layoutInCell="1" allowOverlap="1" wp14:anchorId="47A9F4AE" wp14:editId="5E1C8728">
              <wp:simplePos x="0" y="0"/>
              <wp:positionH relativeFrom="margin">
                <wp:posOffset>-101575</wp:posOffset>
              </wp:positionH>
              <wp:positionV relativeFrom="paragraph">
                <wp:posOffset>114655</wp:posOffset>
              </wp:positionV>
              <wp:extent cx="1616710" cy="302260"/>
              <wp:effectExtent l="0" t="0" r="0" b="254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16710" cy="302260"/>
                      </a:xfrm>
                      <a:prstGeom prst="rect">
                        <a:avLst/>
                      </a:prstGeom>
                      <a:noFill/>
                      <a:ln w="9525">
                        <a:noFill/>
                        <a:miter lim="800000"/>
                        <a:headEnd/>
                        <a:tailEnd/>
                      </a:ln>
                    </wps:spPr>
                    <wps:txbx>
                      <w:txbxContent>
                        <w:p w14:paraId="178B7C41" w14:textId="77777777" w:rsidR="00ED4013" w:rsidRPr="005706E1" w:rsidRDefault="00ED4013" w:rsidP="0048325F">
                          <w:pPr>
                            <w:rPr>
                              <w:rFonts w:cstheme="minorHAnsi"/>
                              <w:color w:val="000000" w:themeColor="text1"/>
                            </w:rPr>
                          </w:pPr>
                          <w:r>
                            <w:rPr>
                              <w:rFonts w:cstheme="minorHAnsi"/>
                              <w:color w:val="000000" w:themeColor="text1"/>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7A9F4AE" id="_x0000_s1031" type="#_x0000_t202" style="position:absolute;left:0;text-align:left;margin-left:-8pt;margin-top:9.05pt;width:127.3pt;height:23.8pt;z-index:25166131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" filled="f" stroked="f">
              <v:textbox>
                <w:txbxContent>
                  <w:p w14:paraId="178B7C41" w14:textId="77777777" w:rsidR="00ED4013" w:rsidRPr="005706E1" w:rsidRDefault="00ED4013" w:rsidP="0048325F">
                    <w:pPr>
                      <w:rPr>
                        <w:rFonts w:cstheme="minorHAnsi"/>
                        <w:color w:val="000000" w:themeColor="text1"/>
                      </w:rPr>
                    </w:pPr>
                    <w:r>
                      <w:rPr>
                        <w:rFonts w:cstheme="minorHAnsi"/>
                        <w:color w:val="000000" w:themeColor="text1"/>
                      </w:rPr>
                      <w:t xml:space="preserve"> </w:t>
                    </w:r>
                  </w:p>
                </w:txbxContent>
              </v:textbox>
              <w10:wrap anchorx="margin"/>
            </v:shape>
          </w:pict>
        </mc:Fallback>
      </mc:AlternateContent>
    </w:r>
    <w:r>
      <w:rPr>
        <w:rFonts w:ascii="Sony Sketch EF" w:hAnsi="Sony Sketch EF" w:cs="Sony Sketch EF"/>
        <w:noProof/>
        <w:color w:val="808080" w:themeColor="background1" w:themeShade="80"/>
        <w:lang w:val="en-PH" w:eastAsia="en-PH"/>
      </w:rPr>
      <mc:AlternateContent>
        <mc:Choice Requires="wps">
          <w:drawing>
            <wp:anchor distT="0" distB="0" distL="114300" distR="114300" simplePos="0" relativeHeight="251659264" behindDoc="1" locked="0" layoutInCell="1" allowOverlap="1" wp14:anchorId="077A0278" wp14:editId="6EBD6F83">
              <wp:simplePos x="0" y="0"/>
              <wp:positionH relativeFrom="column">
                <wp:posOffset>-17145</wp:posOffset>
              </wp:positionH>
              <wp:positionV relativeFrom="paragraph">
                <wp:posOffset>113030</wp:posOffset>
              </wp:positionV>
              <wp:extent cx="9756140" cy="0"/>
              <wp:effectExtent l="0" t="0" r="35560" b="19050"/>
              <wp:wrapNone/>
              <wp:docPr id="7" name="AutoShape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5614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75F86366" id="_x0000_t32" coordsize="21600,21600" o:spt="32" o:oned="t" path="m,l21600,21600e" filled="f">
              <v:path arrowok="t" fillok="f" o:connecttype="none"/>
              <o:lock v:ext="edit" shapetype="t"/>
            </v:shapetype>
            <v:shape id="AutoShape 28" o:spid="_x0000_s1026" type="#_x0000_t32" style="position:absolute;margin-left:-1.35pt;margin-top:8.9pt;width:768.2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" strokeweight="1.5pt"/>
          </w:pict>
        </mc:Fallback>
      </mc:AlternateContent>
    </w:r>
    <w:r>
      <w:br/>
    </w:r>
    <w:sdt>
      <w:sdtPr>
        <w:id w:val="1315458066"/>
        <w:docPartObj>
          <w:docPartGallery w:val="Page Numbers (Bottom of Page)"/>
          <w:docPartUnique/>
        </w:docPartObj>
      </w:sdtPr>
      <w:sdtEndPr>
        <w:rPr>
          <w:rFonts w:asciiTheme="minorHAnsi" w:hAnsiTheme="minorHAnsi" w:cstheme="minorHAnsi"/>
          <w:b/>
        </w:rPr>
      </w:sdtEndPr>
      <w:sdtContent>
        <w:sdt>
          <w:sdtPr>
            <w:id w:val="1728636285"/>
            <w:docPartObj>
              <w:docPartGallery w:val="Page Numbers (Top of Page)"/>
              <w:docPartUnique/>
            </w:docPartObj>
          </w:sdtPr>
          <w:sdtEndPr>
            <w:rPr>
              <w:rFonts w:asciiTheme="minorHAnsi" w:hAnsiTheme="minorHAnsi" w:cstheme="minorHAnsi"/>
              <w:b/>
            </w:rPr>
          </w:sdtEndPr>
          <w:sdtContent>
            <w:r w:rsidRPr="005706E1">
              <w:rPr>
                <w:rFonts w:asciiTheme="minorHAnsi" w:hAnsiTheme="minorHAnsi" w:cstheme="minorHAnsi"/>
                <w:b/>
              </w:rPr>
              <w:t xml:space="preserve">Page </w:t>
            </w:r>
            <w:r w:rsidRPr="005706E1">
              <w:rPr>
                <w:rFonts w:asciiTheme="minorHAnsi" w:hAnsiTheme="minorHAnsi" w:cstheme="minorHAnsi"/>
                <w:b/>
                <w:bCs/>
                <w:szCs w:val="24"/>
              </w:rPr>
              <w:fldChar w:fldCharType="begin"/>
            </w:r>
            <w:r w:rsidRPr="005706E1">
              <w:rPr>
                <w:rFonts w:asciiTheme="minorHAnsi" w:hAnsiTheme="minorHAnsi" w:cstheme="minorHAnsi"/>
                <w:b/>
                <w:bCs/>
              </w:rPr>
              <w:instrText xml:space="preserve"> PAGE </w:instrText>
            </w:r>
            <w:r w:rsidRPr="005706E1">
              <w:rPr>
                <w:rFonts w:asciiTheme="minorHAnsi" w:hAnsiTheme="minorHAnsi" w:cstheme="minorHAnsi"/>
                <w:b/>
                <w:bCs/>
                <w:szCs w:val="24"/>
              </w:rPr>
              <w:fldChar w:fldCharType="separate"/>
            </w:r>
            <w:r w:rsidR="00E477C8">
              <w:rPr>
                <w:rFonts w:asciiTheme="minorHAnsi" w:hAnsiTheme="minorHAnsi" w:cstheme="minorHAnsi"/>
                <w:b/>
                <w:bCs/>
                <w:noProof/>
              </w:rPr>
              <w:t>12</w:t>
            </w:r>
            <w:r w:rsidRPr="005706E1">
              <w:rPr>
                <w:rFonts w:asciiTheme="minorHAnsi" w:hAnsiTheme="minorHAnsi" w:cstheme="minorHAnsi"/>
                <w:b/>
                <w:bCs/>
                <w:szCs w:val="24"/>
              </w:rPr>
              <w:fldChar w:fldCharType="end"/>
            </w:r>
            <w:r w:rsidRPr="005706E1">
              <w:rPr>
                <w:rFonts w:asciiTheme="minorHAnsi" w:hAnsiTheme="minorHAnsi" w:cstheme="minorHAnsi"/>
                <w:b/>
              </w:rPr>
              <w:t xml:space="preserve"> of </w:t>
            </w:r>
            <w:r w:rsidRPr="005706E1">
              <w:rPr>
                <w:rFonts w:asciiTheme="minorHAnsi" w:hAnsiTheme="minorHAnsi" w:cstheme="minorHAnsi"/>
                <w:b/>
                <w:bCs/>
                <w:szCs w:val="24"/>
              </w:rPr>
              <w:fldChar w:fldCharType="begin"/>
            </w:r>
            <w:r w:rsidRPr="005706E1">
              <w:rPr>
                <w:rFonts w:asciiTheme="minorHAnsi" w:hAnsiTheme="minorHAnsi" w:cstheme="minorHAnsi"/>
                <w:b/>
                <w:bCs/>
              </w:rPr>
              <w:instrText xml:space="preserve"> NUMPAGES  </w:instrText>
            </w:r>
            <w:r w:rsidRPr="005706E1">
              <w:rPr>
                <w:rFonts w:asciiTheme="minorHAnsi" w:hAnsiTheme="minorHAnsi" w:cstheme="minorHAnsi"/>
                <w:b/>
                <w:bCs/>
                <w:szCs w:val="24"/>
              </w:rPr>
              <w:fldChar w:fldCharType="separate"/>
            </w:r>
            <w:r w:rsidR="00E477C8">
              <w:rPr>
                <w:rFonts w:asciiTheme="minorHAnsi" w:hAnsiTheme="minorHAnsi" w:cstheme="minorHAnsi"/>
                <w:b/>
                <w:bCs/>
                <w:noProof/>
              </w:rPr>
              <w:t>12</w:t>
            </w:r>
            <w:r w:rsidRPr="005706E1">
              <w:rPr>
                <w:rFonts w:asciiTheme="minorHAnsi" w:hAnsiTheme="minorHAnsi" w:cstheme="minorHAnsi"/>
                <w:b/>
                <w:bCs/>
                <w:szCs w:val="24"/>
              </w:rPr>
              <w:fldChar w:fldCharType="end"/>
            </w:r>
          </w:sdtContent>
        </w:sdt>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CA85F6D" w14:textId="77777777" w:rsidR="0025699C" w:rsidRDefault="0025699C" w:rsidP="0011472B">
      <w:pPr>
        <w:spacing w:after="0" w:line="240" w:lineRule="auto"/>
      </w:pPr>
      <w:r>
        <w:separator/>
      </w:r>
    </w:p>
    <w:p w14:paraId="4261C5FE" w14:textId="77777777" w:rsidR="0025699C" w:rsidRDefault="0025699C"/>
  </w:footnote>
  <w:footnote w:type="continuationSeparator" w:id="0">
    <w:p w14:paraId="54A04C46" w14:textId="77777777" w:rsidR="0025699C" w:rsidRDefault="0025699C" w:rsidP="0011472B">
      <w:pPr>
        <w:spacing w:after="0" w:line="240" w:lineRule="auto"/>
      </w:pPr>
      <w:r>
        <w:continuationSeparator/>
      </w:r>
    </w:p>
    <w:p w14:paraId="249AFCB6" w14:textId="77777777" w:rsidR="0025699C" w:rsidRDefault="0025699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4F71714" w14:textId="5BACD09A" w:rsidR="00ED4013" w:rsidRPr="001F6B8D" w:rsidRDefault="00ED4013" w:rsidP="00CC2DEA">
    <w:pPr>
      <w:pStyle w:val="Header"/>
      <w:tabs>
        <w:tab w:val="clear" w:pos="4513"/>
        <w:tab w:val="clear" w:pos="9026"/>
        <w:tab w:val="center" w:pos="7088"/>
        <w:tab w:val="right" w:pos="15451"/>
      </w:tabs>
      <w:rPr>
        <w:rFonts w:asciiTheme="minorHAnsi" w:hAnsiTheme="minorHAnsi" w:cstheme="minorHAnsi"/>
        <w:color w:val="000000" w:themeColor="text1"/>
        <w:szCs w:val="24"/>
      </w:rPr>
    </w:pPr>
    <w:r w:rsidRPr="00727B39">
      <w:rPr>
        <w:rFonts w:asciiTheme="minorHAnsi" w:hAnsiTheme="minorHAnsi" w:cstheme="minorHAnsi"/>
        <w:noProof/>
        <w:szCs w:val="24"/>
        <w:lang w:val="en-PH" w:eastAsia="en-PH"/>
      </w:rPr>
      <mc:AlternateContent>
        <mc:Choice Requires="wpg">
          <w:drawing>
            <wp:anchor distT="0" distB="0" distL="114300" distR="114300" simplePos="0" relativeHeight="251655168" behindDoc="0" locked="0" layoutInCell="1" allowOverlap="1" wp14:anchorId="746BDE16" wp14:editId="6933E89A">
              <wp:simplePos x="0" y="0"/>
              <wp:positionH relativeFrom="margin">
                <wp:align>center</wp:align>
              </wp:positionH>
              <wp:positionV relativeFrom="paragraph">
                <wp:posOffset>9526905</wp:posOffset>
              </wp:positionV>
              <wp:extent cx="6120130" cy="36195"/>
              <wp:effectExtent l="6985" t="5715" r="6985" b="5715"/>
              <wp:wrapNone/>
              <wp:docPr id="9" name="Group 1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20130" cy="36195"/>
                        <a:chOff x="1134" y="15696"/>
                        <a:chExt cx="9638" cy="84"/>
                      </a:xfrm>
                    </wpg:grpSpPr>
                    <wps:wsp>
                      <wps:cNvPr id="6" name="AutoShape 19"/>
                      <wps:cNvCnPr>
                        <a:cxnSpLocks noChangeShapeType="1"/>
                      </wps:cNvCnPr>
                      <wps:spPr bwMode="auto">
                        <a:xfrm>
                          <a:off x="1134" y="15780"/>
                          <a:ext cx="963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8" name="AutoShape 20"/>
                      <wps:cNvCnPr>
                        <a:cxnSpLocks noChangeShapeType="1"/>
                      </wps:cNvCnPr>
                      <wps:spPr bwMode="auto">
                        <a:xfrm>
                          <a:off x="1134" y="15696"/>
                          <a:ext cx="9638"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6BA930E6" id="Group 18" o:spid="_x0000_s1026" style="position:absolute;margin-left:0;margin-top:750.15pt;width:481.9pt;height:2.85pt;z-index:251655168;mso-position-horizontal:center;mso-position-horizontal-relative:margin" coordorigin="1134,15696" coordsize="9638,8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">
              <v:shapetype id="_x0000_t32" coordsize="21600,21600" o:spt="32" o:oned="t" path="m,l21600,21600e" filled="f">
                <v:path arrowok="t" fillok="f" o:connecttype="none"/>
                <o:lock v:ext="edit" shapetype="t"/>
              </v:shapetype>
              <v:shape id="AutoShape 19" o:spid="_x0000_s1027" type="#_x0000_t32" style="position:absolute;left:1134;top:15780;width:963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SwPcMMAAADaAAAADwAAAGRycy9kb3ducmV2LnhtbESPQWsCMRSE7wX/Q3hCL0WzFpSyGmUt&#10;CLXgQa335+a5CW5e1k3U7b83hYLHYWa+YWaLztXiRm2wnhWMhhkI4tJry5WCn/1q8AEiRGSNtWdS&#10;8EsBFvPeywxz7e+8pdsuViJBOOSowMTY5FKG0pDDMPQNcfJOvnUYk2wrqVu8J7ir5XuWTaRDy2nB&#10;YEOfhsrz7uoUbNajZXE0dv29vdjNeFXU1+rtoNRrvyumICJ18Rn+b39pBRP4u5JugJ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ksD3DDAAAA2gAAAA8AAAAAAAAAAAAA&#10;AAAAoQIAAGRycy9kb3ducmV2LnhtbFBLBQYAAAAABAAEAPkAAACRAwAAAAA=&#10;"/>
              <v:shape id="AutoShape 20" o:spid="_x0000_s1028" type="#_x0000_t32" style="position:absolute;left:1134;top:15696;width:963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8+mcEAAADaAAAADwAAAGRycy9kb3ducmV2LnhtbERPz2vCMBS+D/wfwhO8jJk62BidaamC&#10;MAce7PT+1rw1wealNlHrf78cBjt+fL+X5eg6caUhWM8KFvMMBHHjteVWweFr8/QGIkRkjZ1nUnCn&#10;AGUxeVhirv2N93StYytSCIccFZgY+1zK0BhyGOa+J07cjx8cxgSHVuoBbyncdfI5y16lQ8upwWBP&#10;a0PNqb44BbvtYlV9G7v93J/t7mVTdZf28ajUbDpW7yAijfFf/Of+0ArS1nQl3QBZ/A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3/z6ZwQAAANoAAAAPAAAAAAAAAAAAAAAA&#10;AKECAABkcnMvZG93bnJldi54bWxQSwUGAAAAAAQABAD5AAAAjwMAAAAA&#10;"/>
              <w10:wrap anchorx="margin"/>
            </v:group>
          </w:pict>
        </mc:Fallback>
      </mc:AlternateContent>
    </w:r>
    <w:r w:rsidRPr="00727B39">
      <w:rPr>
        <w:rFonts w:asciiTheme="minorHAnsi" w:hAnsiTheme="minorHAnsi" w:cstheme="minorHAnsi"/>
        <w:szCs w:val="24"/>
      </w:rPr>
      <w:t>APPLICATION NOTES</w:t>
    </w:r>
    <w:r w:rsidRPr="00727B39">
      <w:rPr>
        <w:rFonts w:asciiTheme="minorHAnsi" w:hAnsiTheme="minorHAnsi" w:cstheme="minorHAnsi"/>
        <w:color w:val="808080" w:themeColor="background1" w:themeShade="80"/>
        <w:szCs w:val="24"/>
      </w:rPr>
      <w:ptab w:relativeTo="margin" w:alignment="center" w:leader="none"/>
    </w:r>
    <w:r w:rsidRPr="00727B39">
      <w:rPr>
        <w:rFonts w:asciiTheme="minorHAnsi" w:hAnsiTheme="minorHAnsi" w:cstheme="minorHAnsi"/>
        <w:color w:val="808080" w:themeColor="background1" w:themeShade="80"/>
        <w:szCs w:val="24"/>
      </w:rPr>
      <w:ptab w:relativeTo="margin" w:alignment="right" w:leader="none"/>
    </w:r>
    <w:r w:rsidR="00F6288C">
      <w:rPr>
        <w:rFonts w:asciiTheme="minorHAnsi" w:hAnsiTheme="minorHAnsi" w:cstheme="minorHAnsi"/>
        <w:color w:val="000000" w:themeColor="text1"/>
        <w:szCs w:val="24"/>
      </w:rPr>
      <w:t>4D-AN-00</w:t>
    </w:r>
    <w:r w:rsidR="00E55574">
      <w:rPr>
        <w:rFonts w:asciiTheme="minorHAnsi" w:hAnsiTheme="minorHAnsi" w:cstheme="minorHAnsi"/>
        <w:color w:val="000000" w:themeColor="text1"/>
        <w:szCs w:val="24"/>
      </w:rPr>
      <w:t>268</w:t>
    </w:r>
  </w:p>
  <w:p w14:paraId="563D305B" w14:textId="77777777" w:rsidR="00ED4013" w:rsidRPr="00BB63E5" w:rsidRDefault="00ED4013" w:rsidP="006C0FFC">
    <w:pPr>
      <w:pStyle w:val="Header"/>
      <w:rPr>
        <w:rFonts w:ascii="Sony Sketch EF" w:hAnsi="Sony Sketch EF" w:cs="Sony Sketch EF"/>
        <w:color w:val="808080" w:themeColor="background1" w:themeShade="80"/>
        <w:szCs w:val="24"/>
      </w:rPr>
    </w:pPr>
    <w:r>
      <w:rPr>
        <w:rFonts w:ascii="Sony Sketch EF" w:hAnsi="Sony Sketch EF" w:cs="Sony Sketch EF"/>
        <w:noProof/>
        <w:color w:val="808080" w:themeColor="background1" w:themeShade="80"/>
        <w:szCs w:val="24"/>
        <w:lang w:val="en-PH" w:eastAsia="en-PH"/>
      </w:rPr>
      <mc:AlternateContent>
        <mc:Choice Requires="wps">
          <w:drawing>
            <wp:anchor distT="0" distB="0" distL="114300" distR="114300" simplePos="0" relativeHeight="251657216" behindDoc="0" locked="0" layoutInCell="1" allowOverlap="1" wp14:anchorId="076F4A78" wp14:editId="53888DFF">
              <wp:simplePos x="0" y="0"/>
              <wp:positionH relativeFrom="column">
                <wp:posOffset>6350</wp:posOffset>
              </wp:positionH>
              <wp:positionV relativeFrom="paragraph">
                <wp:posOffset>25400</wp:posOffset>
              </wp:positionV>
              <wp:extent cx="9791700" cy="0"/>
              <wp:effectExtent l="15875" t="17780" r="12700" b="10795"/>
              <wp:wrapNone/>
              <wp:docPr id="2" name="AutoShape 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9170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1DC0859" id="AutoShape 24" o:spid="_x0000_s1026" type="#_x0000_t32" style="position:absolute;margin-left:.5pt;margin-top:2pt;width:771pt;height: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" strokeweight="1.5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numPicBullet w:numPicBulletId="0">
    <w:pict>
      <v:shapetype w14:anchorId="5252171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101" type="#_x0000_t75" style="width:450.7pt;height:281.45pt;visibility:visible" o:bullet="t">
        <v:imagedata r:id="rId1" o:title=""/>
      </v:shape>
    </w:pict>
  </w:numPicBullet>
  <w:abstractNum w:abstractNumId="0" w15:restartNumberingAfterBreak="0">
    <w:nsid w:val="FFFFFF7C"/>
    <w:multiLevelType w:val="singleLevel"/>
    <w:tmpl w:val="3C5AB904"/>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9C92227C"/>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B6E86DC2"/>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4C8AB52E"/>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6C52F3DC"/>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5C0C8E10"/>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76A4104A"/>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725A575C"/>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D6A1FC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B3787296"/>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2A345CE"/>
    <w:multiLevelType w:val="hybridMultilevel"/>
    <w:tmpl w:val="87AAEE90"/>
    <w:lvl w:ilvl="0" w:tplc="34090001">
      <w:start w:val="1"/>
      <w:numFmt w:val="bullet"/>
      <w:lvlText w:val=""/>
      <w:lvlJc w:val="left"/>
      <w:pPr>
        <w:ind w:left="1440" w:hanging="360"/>
      </w:pPr>
      <w:rPr>
        <w:rFonts w:ascii="Symbol" w:hAnsi="Symbol" w:hint="default"/>
      </w:rPr>
    </w:lvl>
    <w:lvl w:ilvl="1" w:tplc="34090003" w:tentative="1">
      <w:start w:val="1"/>
      <w:numFmt w:val="bullet"/>
      <w:lvlText w:val="o"/>
      <w:lvlJc w:val="left"/>
      <w:pPr>
        <w:ind w:left="2160" w:hanging="360"/>
      </w:pPr>
      <w:rPr>
        <w:rFonts w:ascii="Courier New" w:hAnsi="Courier New" w:cs="Courier New" w:hint="default"/>
      </w:rPr>
    </w:lvl>
    <w:lvl w:ilvl="2" w:tplc="34090005" w:tentative="1">
      <w:start w:val="1"/>
      <w:numFmt w:val="bullet"/>
      <w:lvlText w:val=""/>
      <w:lvlJc w:val="left"/>
      <w:pPr>
        <w:ind w:left="2880" w:hanging="360"/>
      </w:pPr>
      <w:rPr>
        <w:rFonts w:ascii="Wingdings" w:hAnsi="Wingdings" w:hint="default"/>
      </w:rPr>
    </w:lvl>
    <w:lvl w:ilvl="3" w:tplc="34090001" w:tentative="1">
      <w:start w:val="1"/>
      <w:numFmt w:val="bullet"/>
      <w:lvlText w:val=""/>
      <w:lvlJc w:val="left"/>
      <w:pPr>
        <w:ind w:left="3600" w:hanging="360"/>
      </w:pPr>
      <w:rPr>
        <w:rFonts w:ascii="Symbol" w:hAnsi="Symbol" w:hint="default"/>
      </w:rPr>
    </w:lvl>
    <w:lvl w:ilvl="4" w:tplc="34090003" w:tentative="1">
      <w:start w:val="1"/>
      <w:numFmt w:val="bullet"/>
      <w:lvlText w:val="o"/>
      <w:lvlJc w:val="left"/>
      <w:pPr>
        <w:ind w:left="4320" w:hanging="360"/>
      </w:pPr>
      <w:rPr>
        <w:rFonts w:ascii="Courier New" w:hAnsi="Courier New" w:cs="Courier New" w:hint="default"/>
      </w:rPr>
    </w:lvl>
    <w:lvl w:ilvl="5" w:tplc="34090005" w:tentative="1">
      <w:start w:val="1"/>
      <w:numFmt w:val="bullet"/>
      <w:lvlText w:val=""/>
      <w:lvlJc w:val="left"/>
      <w:pPr>
        <w:ind w:left="5040" w:hanging="360"/>
      </w:pPr>
      <w:rPr>
        <w:rFonts w:ascii="Wingdings" w:hAnsi="Wingdings" w:hint="default"/>
      </w:rPr>
    </w:lvl>
    <w:lvl w:ilvl="6" w:tplc="34090001" w:tentative="1">
      <w:start w:val="1"/>
      <w:numFmt w:val="bullet"/>
      <w:lvlText w:val=""/>
      <w:lvlJc w:val="left"/>
      <w:pPr>
        <w:ind w:left="5760" w:hanging="360"/>
      </w:pPr>
      <w:rPr>
        <w:rFonts w:ascii="Symbol" w:hAnsi="Symbol" w:hint="default"/>
      </w:rPr>
    </w:lvl>
    <w:lvl w:ilvl="7" w:tplc="34090003" w:tentative="1">
      <w:start w:val="1"/>
      <w:numFmt w:val="bullet"/>
      <w:lvlText w:val="o"/>
      <w:lvlJc w:val="left"/>
      <w:pPr>
        <w:ind w:left="6480" w:hanging="360"/>
      </w:pPr>
      <w:rPr>
        <w:rFonts w:ascii="Courier New" w:hAnsi="Courier New" w:cs="Courier New" w:hint="default"/>
      </w:rPr>
    </w:lvl>
    <w:lvl w:ilvl="8" w:tplc="34090005" w:tentative="1">
      <w:start w:val="1"/>
      <w:numFmt w:val="bullet"/>
      <w:lvlText w:val=""/>
      <w:lvlJc w:val="left"/>
      <w:pPr>
        <w:ind w:left="7200" w:hanging="360"/>
      </w:pPr>
      <w:rPr>
        <w:rFonts w:ascii="Wingdings" w:hAnsi="Wingdings" w:hint="default"/>
      </w:rPr>
    </w:lvl>
  </w:abstractNum>
  <w:abstractNum w:abstractNumId="11" w15:restartNumberingAfterBreak="0">
    <w:nsid w:val="047E1013"/>
    <w:multiLevelType w:val="hybridMultilevel"/>
    <w:tmpl w:val="171C100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15:restartNumberingAfterBreak="0">
    <w:nsid w:val="0EAB5DF9"/>
    <w:multiLevelType w:val="hybridMultilevel"/>
    <w:tmpl w:val="78745A3A"/>
    <w:lvl w:ilvl="0" w:tplc="39D28226">
      <w:numFmt w:val="bullet"/>
      <w:lvlText w:val=""/>
      <w:lvlJc w:val="left"/>
      <w:pPr>
        <w:ind w:left="720" w:hanging="360"/>
      </w:pPr>
      <w:rPr>
        <w:rFonts w:ascii="Symbol" w:eastAsiaTheme="minorEastAsia" w:hAnsi="Symbol" w:cstheme="minorBidi"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3" w15:restartNumberingAfterBreak="0">
    <w:nsid w:val="10332370"/>
    <w:multiLevelType w:val="hybridMultilevel"/>
    <w:tmpl w:val="3B800764"/>
    <w:lvl w:ilvl="0" w:tplc="DD4C5C1C">
      <w:numFmt w:val="bullet"/>
      <w:lvlText w:val=""/>
      <w:lvlJc w:val="left"/>
      <w:pPr>
        <w:ind w:left="720" w:hanging="360"/>
      </w:pPr>
      <w:rPr>
        <w:rFonts w:ascii="Symbol" w:eastAsiaTheme="minorEastAsia" w:hAnsi="Symbol" w:cstheme="minorBidi"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4" w15:restartNumberingAfterBreak="0">
    <w:nsid w:val="126D1C55"/>
    <w:multiLevelType w:val="hybridMultilevel"/>
    <w:tmpl w:val="8B30522C"/>
    <w:lvl w:ilvl="0" w:tplc="D60C4174">
      <w:start w:val="1"/>
      <w:numFmt w:val="bullet"/>
      <w:lvlText w:val=""/>
      <w:lvlJc w:val="left"/>
      <w:pPr>
        <w:ind w:left="1080" w:hanging="360"/>
      </w:pPr>
      <w:rPr>
        <w:rFonts w:ascii="Symbol" w:hAnsi="Symbol" w:hint="default"/>
        <w:color w:val="auto"/>
      </w:rPr>
    </w:lvl>
    <w:lvl w:ilvl="1" w:tplc="0C090003" w:tentative="1">
      <w:start w:val="1"/>
      <w:numFmt w:val="bullet"/>
      <w:lvlText w:val="o"/>
      <w:lvlJc w:val="left"/>
      <w:pPr>
        <w:ind w:left="1800" w:hanging="360"/>
      </w:pPr>
      <w:rPr>
        <w:rFonts w:ascii="Courier New" w:hAnsi="Courier New" w:cs="Courier New" w:hint="default"/>
      </w:rPr>
    </w:lvl>
    <w:lvl w:ilvl="2" w:tplc="0C090005" w:tentative="1">
      <w:start w:val="1"/>
      <w:numFmt w:val="bullet"/>
      <w:lvlText w:val=""/>
      <w:lvlJc w:val="left"/>
      <w:pPr>
        <w:ind w:left="2520" w:hanging="360"/>
      </w:pPr>
      <w:rPr>
        <w:rFonts w:ascii="Wingdings" w:hAnsi="Wingdings" w:hint="default"/>
      </w:rPr>
    </w:lvl>
    <w:lvl w:ilvl="3" w:tplc="0C090001" w:tentative="1">
      <w:start w:val="1"/>
      <w:numFmt w:val="bullet"/>
      <w:lvlText w:val=""/>
      <w:lvlJc w:val="left"/>
      <w:pPr>
        <w:ind w:left="3240" w:hanging="360"/>
      </w:pPr>
      <w:rPr>
        <w:rFonts w:ascii="Symbol" w:hAnsi="Symbol" w:hint="default"/>
      </w:rPr>
    </w:lvl>
    <w:lvl w:ilvl="4" w:tplc="0C090003" w:tentative="1">
      <w:start w:val="1"/>
      <w:numFmt w:val="bullet"/>
      <w:lvlText w:val="o"/>
      <w:lvlJc w:val="left"/>
      <w:pPr>
        <w:ind w:left="3960" w:hanging="360"/>
      </w:pPr>
      <w:rPr>
        <w:rFonts w:ascii="Courier New" w:hAnsi="Courier New" w:cs="Courier New" w:hint="default"/>
      </w:rPr>
    </w:lvl>
    <w:lvl w:ilvl="5" w:tplc="0C090005" w:tentative="1">
      <w:start w:val="1"/>
      <w:numFmt w:val="bullet"/>
      <w:lvlText w:val=""/>
      <w:lvlJc w:val="left"/>
      <w:pPr>
        <w:ind w:left="4680" w:hanging="360"/>
      </w:pPr>
      <w:rPr>
        <w:rFonts w:ascii="Wingdings" w:hAnsi="Wingdings" w:hint="default"/>
      </w:rPr>
    </w:lvl>
    <w:lvl w:ilvl="6" w:tplc="0C090001" w:tentative="1">
      <w:start w:val="1"/>
      <w:numFmt w:val="bullet"/>
      <w:lvlText w:val=""/>
      <w:lvlJc w:val="left"/>
      <w:pPr>
        <w:ind w:left="5400" w:hanging="360"/>
      </w:pPr>
      <w:rPr>
        <w:rFonts w:ascii="Symbol" w:hAnsi="Symbol" w:hint="default"/>
      </w:rPr>
    </w:lvl>
    <w:lvl w:ilvl="7" w:tplc="0C090003" w:tentative="1">
      <w:start w:val="1"/>
      <w:numFmt w:val="bullet"/>
      <w:lvlText w:val="o"/>
      <w:lvlJc w:val="left"/>
      <w:pPr>
        <w:ind w:left="6120" w:hanging="360"/>
      </w:pPr>
      <w:rPr>
        <w:rFonts w:ascii="Courier New" w:hAnsi="Courier New" w:cs="Courier New" w:hint="default"/>
      </w:rPr>
    </w:lvl>
    <w:lvl w:ilvl="8" w:tplc="0C090005" w:tentative="1">
      <w:start w:val="1"/>
      <w:numFmt w:val="bullet"/>
      <w:lvlText w:val=""/>
      <w:lvlJc w:val="left"/>
      <w:pPr>
        <w:ind w:left="6840" w:hanging="360"/>
      </w:pPr>
      <w:rPr>
        <w:rFonts w:ascii="Wingdings" w:hAnsi="Wingdings" w:hint="default"/>
      </w:rPr>
    </w:lvl>
  </w:abstractNum>
  <w:abstractNum w:abstractNumId="15" w15:restartNumberingAfterBreak="0">
    <w:nsid w:val="1A530666"/>
    <w:multiLevelType w:val="hybridMultilevel"/>
    <w:tmpl w:val="6E0E71F6"/>
    <w:lvl w:ilvl="0" w:tplc="0C090001">
      <w:start w:val="1"/>
      <w:numFmt w:val="bullet"/>
      <w:lvlText w:val=""/>
      <w:lvlJc w:val="left"/>
      <w:pPr>
        <w:ind w:left="360" w:hanging="360"/>
      </w:pPr>
      <w:rPr>
        <w:rFonts w:ascii="Symbol" w:hAnsi="Symbol" w:hint="default"/>
      </w:rPr>
    </w:lvl>
    <w:lvl w:ilvl="1" w:tplc="0C090003">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6" w15:restartNumberingAfterBreak="0">
    <w:nsid w:val="1A945F73"/>
    <w:multiLevelType w:val="hybridMultilevel"/>
    <w:tmpl w:val="34E8009E"/>
    <w:lvl w:ilvl="0" w:tplc="7AFCA536">
      <w:numFmt w:val="bullet"/>
      <w:lvlText w:val="-"/>
      <w:lvlJc w:val="left"/>
      <w:pPr>
        <w:ind w:left="720" w:hanging="360"/>
      </w:pPr>
      <w:rPr>
        <w:rFonts w:ascii="Calibri" w:eastAsiaTheme="minorEastAsia" w:hAnsi="Calibri" w:cs="Calibri"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17" w15:restartNumberingAfterBreak="0">
    <w:nsid w:val="1E8D456C"/>
    <w:multiLevelType w:val="hybridMultilevel"/>
    <w:tmpl w:val="0DD64E6A"/>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18" w15:restartNumberingAfterBreak="0">
    <w:nsid w:val="217072E5"/>
    <w:multiLevelType w:val="hybridMultilevel"/>
    <w:tmpl w:val="2392250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31595233"/>
    <w:multiLevelType w:val="hybridMultilevel"/>
    <w:tmpl w:val="78BADBFA"/>
    <w:lvl w:ilvl="0" w:tplc="9C12C6A6">
      <w:numFmt w:val="bullet"/>
      <w:lvlText w:val="•"/>
      <w:lvlJc w:val="left"/>
      <w:pPr>
        <w:ind w:left="1080" w:hanging="720"/>
      </w:pPr>
      <w:rPr>
        <w:rFonts w:ascii="Calibri" w:eastAsiaTheme="minorEastAsia"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B5B5220"/>
    <w:multiLevelType w:val="hybridMultilevel"/>
    <w:tmpl w:val="A4E43336"/>
    <w:lvl w:ilvl="0" w:tplc="34090001">
      <w:start w:val="1"/>
      <w:numFmt w:val="bullet"/>
      <w:lvlText w:val=""/>
      <w:lvlJc w:val="left"/>
      <w:pPr>
        <w:ind w:left="1080" w:hanging="360"/>
      </w:pPr>
      <w:rPr>
        <w:rFonts w:ascii="Symbol" w:hAnsi="Symbol" w:hint="default"/>
      </w:rPr>
    </w:lvl>
    <w:lvl w:ilvl="1" w:tplc="34090003" w:tentative="1">
      <w:start w:val="1"/>
      <w:numFmt w:val="bullet"/>
      <w:lvlText w:val="o"/>
      <w:lvlJc w:val="left"/>
      <w:pPr>
        <w:ind w:left="1800" w:hanging="360"/>
      </w:pPr>
      <w:rPr>
        <w:rFonts w:ascii="Courier New" w:hAnsi="Courier New" w:cs="Courier New" w:hint="default"/>
      </w:rPr>
    </w:lvl>
    <w:lvl w:ilvl="2" w:tplc="34090005" w:tentative="1">
      <w:start w:val="1"/>
      <w:numFmt w:val="bullet"/>
      <w:lvlText w:val=""/>
      <w:lvlJc w:val="left"/>
      <w:pPr>
        <w:ind w:left="2520" w:hanging="360"/>
      </w:pPr>
      <w:rPr>
        <w:rFonts w:ascii="Wingdings" w:hAnsi="Wingdings" w:hint="default"/>
      </w:rPr>
    </w:lvl>
    <w:lvl w:ilvl="3" w:tplc="34090001" w:tentative="1">
      <w:start w:val="1"/>
      <w:numFmt w:val="bullet"/>
      <w:lvlText w:val=""/>
      <w:lvlJc w:val="left"/>
      <w:pPr>
        <w:ind w:left="3240" w:hanging="360"/>
      </w:pPr>
      <w:rPr>
        <w:rFonts w:ascii="Symbol" w:hAnsi="Symbol" w:hint="default"/>
      </w:rPr>
    </w:lvl>
    <w:lvl w:ilvl="4" w:tplc="34090003" w:tentative="1">
      <w:start w:val="1"/>
      <w:numFmt w:val="bullet"/>
      <w:lvlText w:val="o"/>
      <w:lvlJc w:val="left"/>
      <w:pPr>
        <w:ind w:left="3960" w:hanging="360"/>
      </w:pPr>
      <w:rPr>
        <w:rFonts w:ascii="Courier New" w:hAnsi="Courier New" w:cs="Courier New" w:hint="default"/>
      </w:rPr>
    </w:lvl>
    <w:lvl w:ilvl="5" w:tplc="34090005" w:tentative="1">
      <w:start w:val="1"/>
      <w:numFmt w:val="bullet"/>
      <w:lvlText w:val=""/>
      <w:lvlJc w:val="left"/>
      <w:pPr>
        <w:ind w:left="4680" w:hanging="360"/>
      </w:pPr>
      <w:rPr>
        <w:rFonts w:ascii="Wingdings" w:hAnsi="Wingdings" w:hint="default"/>
      </w:rPr>
    </w:lvl>
    <w:lvl w:ilvl="6" w:tplc="34090001" w:tentative="1">
      <w:start w:val="1"/>
      <w:numFmt w:val="bullet"/>
      <w:lvlText w:val=""/>
      <w:lvlJc w:val="left"/>
      <w:pPr>
        <w:ind w:left="5400" w:hanging="360"/>
      </w:pPr>
      <w:rPr>
        <w:rFonts w:ascii="Symbol" w:hAnsi="Symbol" w:hint="default"/>
      </w:rPr>
    </w:lvl>
    <w:lvl w:ilvl="7" w:tplc="34090003" w:tentative="1">
      <w:start w:val="1"/>
      <w:numFmt w:val="bullet"/>
      <w:lvlText w:val="o"/>
      <w:lvlJc w:val="left"/>
      <w:pPr>
        <w:ind w:left="6120" w:hanging="360"/>
      </w:pPr>
      <w:rPr>
        <w:rFonts w:ascii="Courier New" w:hAnsi="Courier New" w:cs="Courier New" w:hint="default"/>
      </w:rPr>
    </w:lvl>
    <w:lvl w:ilvl="8" w:tplc="34090005" w:tentative="1">
      <w:start w:val="1"/>
      <w:numFmt w:val="bullet"/>
      <w:lvlText w:val=""/>
      <w:lvlJc w:val="left"/>
      <w:pPr>
        <w:ind w:left="6840" w:hanging="360"/>
      </w:pPr>
      <w:rPr>
        <w:rFonts w:ascii="Wingdings" w:hAnsi="Wingdings" w:hint="default"/>
      </w:rPr>
    </w:lvl>
  </w:abstractNum>
  <w:abstractNum w:abstractNumId="21" w15:restartNumberingAfterBreak="0">
    <w:nsid w:val="3E587139"/>
    <w:multiLevelType w:val="hybridMultilevel"/>
    <w:tmpl w:val="CC5ECD6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15:restartNumberingAfterBreak="0">
    <w:nsid w:val="434323DA"/>
    <w:multiLevelType w:val="hybridMultilevel"/>
    <w:tmpl w:val="18666BBC"/>
    <w:lvl w:ilvl="0" w:tplc="34090001">
      <w:start w:val="1"/>
      <w:numFmt w:val="bullet"/>
      <w:lvlText w:val=""/>
      <w:lvlJc w:val="left"/>
      <w:pPr>
        <w:ind w:left="720" w:hanging="360"/>
      </w:pPr>
      <w:rPr>
        <w:rFonts w:ascii="Symbol" w:hAnsi="Symbo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23" w15:restartNumberingAfterBreak="0">
    <w:nsid w:val="43612D6D"/>
    <w:multiLevelType w:val="hybridMultilevel"/>
    <w:tmpl w:val="C54ECAE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7A26562"/>
    <w:multiLevelType w:val="hybridMultilevel"/>
    <w:tmpl w:val="438CB6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51C77EFE"/>
    <w:multiLevelType w:val="hybridMultilevel"/>
    <w:tmpl w:val="92403EE6"/>
    <w:lvl w:ilvl="0" w:tplc="7AFCA536">
      <w:numFmt w:val="bullet"/>
      <w:lvlText w:val="-"/>
      <w:lvlJc w:val="left"/>
      <w:pPr>
        <w:ind w:left="720" w:hanging="360"/>
      </w:pPr>
      <w:rPr>
        <w:rFonts w:ascii="Calibri" w:eastAsiaTheme="minorEastAsia" w:hAnsi="Calibri" w:cs="Calibri" w:hint="default"/>
      </w:rPr>
    </w:lvl>
    <w:lvl w:ilvl="1" w:tplc="34090003">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26" w15:restartNumberingAfterBreak="0">
    <w:nsid w:val="570C25D0"/>
    <w:multiLevelType w:val="hybridMultilevel"/>
    <w:tmpl w:val="A210C04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6A5D400A"/>
    <w:multiLevelType w:val="hybridMultilevel"/>
    <w:tmpl w:val="1E38C610"/>
    <w:lvl w:ilvl="0" w:tplc="34090001">
      <w:start w:val="1"/>
      <w:numFmt w:val="bullet"/>
      <w:lvlText w:val=""/>
      <w:lvlJc w:val="left"/>
      <w:pPr>
        <w:ind w:left="720" w:hanging="360"/>
      </w:pPr>
      <w:rPr>
        <w:rFonts w:ascii="Symbol" w:hAnsi="Symbol"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28" w15:restartNumberingAfterBreak="0">
    <w:nsid w:val="6CF839AA"/>
    <w:multiLevelType w:val="hybridMultilevel"/>
    <w:tmpl w:val="9B28BA1A"/>
    <w:lvl w:ilvl="0" w:tplc="7A324FC4">
      <w:numFmt w:val="bullet"/>
      <w:lvlText w:val=""/>
      <w:lvlJc w:val="left"/>
      <w:pPr>
        <w:ind w:left="720" w:hanging="360"/>
      </w:pPr>
      <w:rPr>
        <w:rFonts w:ascii="Symbol" w:eastAsiaTheme="minorEastAsia" w:hAnsi="Symbol" w:cstheme="minorBidi" w:hint="default"/>
      </w:rPr>
    </w:lvl>
    <w:lvl w:ilvl="1" w:tplc="34090003" w:tentative="1">
      <w:start w:val="1"/>
      <w:numFmt w:val="bullet"/>
      <w:lvlText w:val="o"/>
      <w:lvlJc w:val="left"/>
      <w:pPr>
        <w:ind w:left="1440" w:hanging="360"/>
      </w:pPr>
      <w:rPr>
        <w:rFonts w:ascii="Courier New" w:hAnsi="Courier New" w:cs="Courier New" w:hint="default"/>
      </w:rPr>
    </w:lvl>
    <w:lvl w:ilvl="2" w:tplc="34090005" w:tentative="1">
      <w:start w:val="1"/>
      <w:numFmt w:val="bullet"/>
      <w:lvlText w:val=""/>
      <w:lvlJc w:val="left"/>
      <w:pPr>
        <w:ind w:left="2160" w:hanging="360"/>
      </w:pPr>
      <w:rPr>
        <w:rFonts w:ascii="Wingdings" w:hAnsi="Wingdings" w:hint="default"/>
      </w:rPr>
    </w:lvl>
    <w:lvl w:ilvl="3" w:tplc="34090001" w:tentative="1">
      <w:start w:val="1"/>
      <w:numFmt w:val="bullet"/>
      <w:lvlText w:val=""/>
      <w:lvlJc w:val="left"/>
      <w:pPr>
        <w:ind w:left="2880" w:hanging="360"/>
      </w:pPr>
      <w:rPr>
        <w:rFonts w:ascii="Symbol" w:hAnsi="Symbol" w:hint="default"/>
      </w:rPr>
    </w:lvl>
    <w:lvl w:ilvl="4" w:tplc="34090003" w:tentative="1">
      <w:start w:val="1"/>
      <w:numFmt w:val="bullet"/>
      <w:lvlText w:val="o"/>
      <w:lvlJc w:val="left"/>
      <w:pPr>
        <w:ind w:left="3600" w:hanging="360"/>
      </w:pPr>
      <w:rPr>
        <w:rFonts w:ascii="Courier New" w:hAnsi="Courier New" w:cs="Courier New" w:hint="default"/>
      </w:rPr>
    </w:lvl>
    <w:lvl w:ilvl="5" w:tplc="34090005" w:tentative="1">
      <w:start w:val="1"/>
      <w:numFmt w:val="bullet"/>
      <w:lvlText w:val=""/>
      <w:lvlJc w:val="left"/>
      <w:pPr>
        <w:ind w:left="4320" w:hanging="360"/>
      </w:pPr>
      <w:rPr>
        <w:rFonts w:ascii="Wingdings" w:hAnsi="Wingdings" w:hint="default"/>
      </w:rPr>
    </w:lvl>
    <w:lvl w:ilvl="6" w:tplc="34090001" w:tentative="1">
      <w:start w:val="1"/>
      <w:numFmt w:val="bullet"/>
      <w:lvlText w:val=""/>
      <w:lvlJc w:val="left"/>
      <w:pPr>
        <w:ind w:left="5040" w:hanging="360"/>
      </w:pPr>
      <w:rPr>
        <w:rFonts w:ascii="Symbol" w:hAnsi="Symbol" w:hint="default"/>
      </w:rPr>
    </w:lvl>
    <w:lvl w:ilvl="7" w:tplc="34090003" w:tentative="1">
      <w:start w:val="1"/>
      <w:numFmt w:val="bullet"/>
      <w:lvlText w:val="o"/>
      <w:lvlJc w:val="left"/>
      <w:pPr>
        <w:ind w:left="5760" w:hanging="360"/>
      </w:pPr>
      <w:rPr>
        <w:rFonts w:ascii="Courier New" w:hAnsi="Courier New" w:cs="Courier New" w:hint="default"/>
      </w:rPr>
    </w:lvl>
    <w:lvl w:ilvl="8" w:tplc="34090005" w:tentative="1">
      <w:start w:val="1"/>
      <w:numFmt w:val="bullet"/>
      <w:lvlText w:val=""/>
      <w:lvlJc w:val="left"/>
      <w:pPr>
        <w:ind w:left="6480" w:hanging="360"/>
      </w:pPr>
      <w:rPr>
        <w:rFonts w:ascii="Wingdings" w:hAnsi="Wingdings" w:hint="default"/>
      </w:rPr>
    </w:lvl>
  </w:abstractNum>
  <w:abstractNum w:abstractNumId="29" w15:restartNumberingAfterBreak="0">
    <w:nsid w:val="6E5C0250"/>
    <w:multiLevelType w:val="multilevel"/>
    <w:tmpl w:val="B9CE89C6"/>
    <w:lvl w:ilvl="0">
      <w:start w:val="1"/>
      <w:numFmt w:val="none"/>
      <w:pStyle w:val="4DNote"/>
      <w:lvlText w:val="Note:"/>
      <w:lvlJc w:val="left"/>
      <w:pPr>
        <w:ind w:left="0" w:firstLine="0"/>
      </w:pPr>
      <w:rPr>
        <w:rFonts w:asciiTheme="minorHAnsi" w:hAnsiTheme="minorHAnsi" w:hint="default"/>
        <w:b/>
        <w:i w:val="0"/>
        <w:sz w:val="24"/>
      </w:rPr>
    </w:lvl>
    <w:lvl w:ilvl="1">
      <w:start w:val="1"/>
      <w:numFmt w:val="lowerLetter"/>
      <w:lvlText w:val="%2)"/>
      <w:lvlJc w:val="left"/>
      <w:pPr>
        <w:ind w:left="284" w:firstLine="0"/>
      </w:pPr>
      <w:rPr>
        <w:rFonts w:hint="default"/>
      </w:rPr>
    </w:lvl>
    <w:lvl w:ilvl="2">
      <w:start w:val="1"/>
      <w:numFmt w:val="lowerRoman"/>
      <w:lvlText w:val="%3)"/>
      <w:lvlJc w:val="left"/>
      <w:pPr>
        <w:ind w:left="568" w:firstLine="0"/>
      </w:pPr>
      <w:rPr>
        <w:rFonts w:hint="default"/>
      </w:rPr>
    </w:lvl>
    <w:lvl w:ilvl="3">
      <w:start w:val="1"/>
      <w:numFmt w:val="decimal"/>
      <w:lvlText w:val="(%4)"/>
      <w:lvlJc w:val="left"/>
      <w:pPr>
        <w:ind w:left="852" w:firstLine="0"/>
      </w:pPr>
      <w:rPr>
        <w:rFonts w:hint="default"/>
      </w:rPr>
    </w:lvl>
    <w:lvl w:ilvl="4">
      <w:start w:val="1"/>
      <w:numFmt w:val="lowerLetter"/>
      <w:lvlText w:val="(%5)"/>
      <w:lvlJc w:val="left"/>
      <w:pPr>
        <w:ind w:left="1136" w:firstLine="0"/>
      </w:pPr>
      <w:rPr>
        <w:rFonts w:hint="default"/>
      </w:rPr>
    </w:lvl>
    <w:lvl w:ilvl="5">
      <w:start w:val="1"/>
      <w:numFmt w:val="lowerRoman"/>
      <w:lvlText w:val="(%6)"/>
      <w:lvlJc w:val="left"/>
      <w:pPr>
        <w:ind w:left="1420" w:firstLine="0"/>
      </w:pPr>
      <w:rPr>
        <w:rFonts w:hint="default"/>
      </w:rPr>
    </w:lvl>
    <w:lvl w:ilvl="6">
      <w:start w:val="1"/>
      <w:numFmt w:val="decimal"/>
      <w:lvlText w:val="%7."/>
      <w:lvlJc w:val="left"/>
      <w:pPr>
        <w:ind w:left="1704" w:firstLine="0"/>
      </w:pPr>
      <w:rPr>
        <w:rFonts w:hint="default"/>
      </w:rPr>
    </w:lvl>
    <w:lvl w:ilvl="7">
      <w:start w:val="1"/>
      <w:numFmt w:val="lowerLetter"/>
      <w:lvlText w:val="%8."/>
      <w:lvlJc w:val="left"/>
      <w:pPr>
        <w:ind w:left="1988" w:firstLine="0"/>
      </w:pPr>
      <w:rPr>
        <w:rFonts w:hint="default"/>
      </w:rPr>
    </w:lvl>
    <w:lvl w:ilvl="8">
      <w:start w:val="1"/>
      <w:numFmt w:val="lowerRoman"/>
      <w:lvlText w:val="%9."/>
      <w:lvlJc w:val="left"/>
      <w:pPr>
        <w:ind w:left="2272" w:firstLine="0"/>
      </w:pPr>
      <w:rPr>
        <w:rFonts w:hint="default"/>
      </w:rPr>
    </w:lvl>
  </w:abstractNum>
  <w:abstractNum w:abstractNumId="30" w15:restartNumberingAfterBreak="0">
    <w:nsid w:val="75947338"/>
    <w:multiLevelType w:val="hybridMultilevel"/>
    <w:tmpl w:val="044425AA"/>
    <w:lvl w:ilvl="0" w:tplc="368C2640">
      <w:start w:val="1"/>
      <w:numFmt w:val="bullet"/>
      <w:lvlText w:val=""/>
      <w:lvlPicBulletId w:val="0"/>
      <w:lvlJc w:val="left"/>
      <w:pPr>
        <w:tabs>
          <w:tab w:val="num" w:pos="450"/>
        </w:tabs>
        <w:ind w:left="450" w:hanging="360"/>
      </w:pPr>
      <w:rPr>
        <w:rFonts w:ascii="Symbol" w:hAnsi="Symbol" w:hint="default"/>
      </w:rPr>
    </w:lvl>
    <w:lvl w:ilvl="1" w:tplc="C1CAEB22" w:tentative="1">
      <w:start w:val="1"/>
      <w:numFmt w:val="bullet"/>
      <w:lvlText w:val=""/>
      <w:lvlJc w:val="left"/>
      <w:pPr>
        <w:tabs>
          <w:tab w:val="num" w:pos="1080"/>
        </w:tabs>
        <w:ind w:left="1080" w:hanging="360"/>
      </w:pPr>
      <w:rPr>
        <w:rFonts w:ascii="Symbol" w:hAnsi="Symbol" w:hint="default"/>
      </w:rPr>
    </w:lvl>
    <w:lvl w:ilvl="2" w:tplc="3BE2BB26" w:tentative="1">
      <w:start w:val="1"/>
      <w:numFmt w:val="bullet"/>
      <w:lvlText w:val=""/>
      <w:lvlJc w:val="left"/>
      <w:pPr>
        <w:tabs>
          <w:tab w:val="num" w:pos="1800"/>
        </w:tabs>
        <w:ind w:left="1800" w:hanging="360"/>
      </w:pPr>
      <w:rPr>
        <w:rFonts w:ascii="Symbol" w:hAnsi="Symbol" w:hint="default"/>
      </w:rPr>
    </w:lvl>
    <w:lvl w:ilvl="3" w:tplc="48C04654" w:tentative="1">
      <w:start w:val="1"/>
      <w:numFmt w:val="bullet"/>
      <w:lvlText w:val=""/>
      <w:lvlJc w:val="left"/>
      <w:pPr>
        <w:tabs>
          <w:tab w:val="num" w:pos="2520"/>
        </w:tabs>
        <w:ind w:left="2520" w:hanging="360"/>
      </w:pPr>
      <w:rPr>
        <w:rFonts w:ascii="Symbol" w:hAnsi="Symbol" w:hint="default"/>
      </w:rPr>
    </w:lvl>
    <w:lvl w:ilvl="4" w:tplc="61A0B3A6" w:tentative="1">
      <w:start w:val="1"/>
      <w:numFmt w:val="bullet"/>
      <w:lvlText w:val=""/>
      <w:lvlJc w:val="left"/>
      <w:pPr>
        <w:tabs>
          <w:tab w:val="num" w:pos="3240"/>
        </w:tabs>
        <w:ind w:left="3240" w:hanging="360"/>
      </w:pPr>
      <w:rPr>
        <w:rFonts w:ascii="Symbol" w:hAnsi="Symbol" w:hint="default"/>
      </w:rPr>
    </w:lvl>
    <w:lvl w:ilvl="5" w:tplc="57A25F64" w:tentative="1">
      <w:start w:val="1"/>
      <w:numFmt w:val="bullet"/>
      <w:lvlText w:val=""/>
      <w:lvlJc w:val="left"/>
      <w:pPr>
        <w:tabs>
          <w:tab w:val="num" w:pos="3960"/>
        </w:tabs>
        <w:ind w:left="3960" w:hanging="360"/>
      </w:pPr>
      <w:rPr>
        <w:rFonts w:ascii="Symbol" w:hAnsi="Symbol" w:hint="default"/>
      </w:rPr>
    </w:lvl>
    <w:lvl w:ilvl="6" w:tplc="DEAC23C4" w:tentative="1">
      <w:start w:val="1"/>
      <w:numFmt w:val="bullet"/>
      <w:lvlText w:val=""/>
      <w:lvlJc w:val="left"/>
      <w:pPr>
        <w:tabs>
          <w:tab w:val="num" w:pos="4680"/>
        </w:tabs>
        <w:ind w:left="4680" w:hanging="360"/>
      </w:pPr>
      <w:rPr>
        <w:rFonts w:ascii="Symbol" w:hAnsi="Symbol" w:hint="default"/>
      </w:rPr>
    </w:lvl>
    <w:lvl w:ilvl="7" w:tplc="6384426A" w:tentative="1">
      <w:start w:val="1"/>
      <w:numFmt w:val="bullet"/>
      <w:lvlText w:val=""/>
      <w:lvlJc w:val="left"/>
      <w:pPr>
        <w:tabs>
          <w:tab w:val="num" w:pos="5400"/>
        </w:tabs>
        <w:ind w:left="5400" w:hanging="360"/>
      </w:pPr>
      <w:rPr>
        <w:rFonts w:ascii="Symbol" w:hAnsi="Symbol" w:hint="default"/>
      </w:rPr>
    </w:lvl>
    <w:lvl w:ilvl="8" w:tplc="47947ADC" w:tentative="1">
      <w:start w:val="1"/>
      <w:numFmt w:val="bullet"/>
      <w:lvlText w:val=""/>
      <w:lvlJc w:val="left"/>
      <w:pPr>
        <w:tabs>
          <w:tab w:val="num" w:pos="6120"/>
        </w:tabs>
        <w:ind w:left="6120" w:hanging="360"/>
      </w:pPr>
      <w:rPr>
        <w:rFonts w:ascii="Symbol" w:hAnsi="Symbol" w:hint="default"/>
      </w:rPr>
    </w:lvl>
  </w:abstractNum>
  <w:abstractNum w:abstractNumId="31" w15:restartNumberingAfterBreak="0">
    <w:nsid w:val="77124B0B"/>
    <w:multiLevelType w:val="multilevel"/>
    <w:tmpl w:val="3A0A054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E166DE0"/>
    <w:multiLevelType w:val="hybridMultilevel"/>
    <w:tmpl w:val="60C4D69E"/>
    <w:lvl w:ilvl="0" w:tplc="5B9AA4C4">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4"/>
  </w:num>
  <w:num w:numId="2">
    <w:abstractNumId w:val="15"/>
  </w:num>
  <w:num w:numId="3">
    <w:abstractNumId w:val="30"/>
  </w:num>
  <w:num w:numId="4">
    <w:abstractNumId w:val="17"/>
  </w:num>
  <w:num w:numId="5">
    <w:abstractNumId w:val="23"/>
  </w:num>
  <w:num w:numId="6">
    <w:abstractNumId w:val="18"/>
  </w:num>
  <w:num w:numId="7">
    <w:abstractNumId w:val="21"/>
  </w:num>
  <w:num w:numId="8">
    <w:abstractNumId w:val="26"/>
  </w:num>
  <w:num w:numId="9">
    <w:abstractNumId w:val="24"/>
  </w:num>
  <w:num w:numId="10">
    <w:abstractNumId w:val="19"/>
  </w:num>
  <w:num w:numId="11">
    <w:abstractNumId w:val="27"/>
  </w:num>
  <w:num w:numId="12">
    <w:abstractNumId w:val="31"/>
  </w:num>
  <w:num w:numId="13">
    <w:abstractNumId w:val="13"/>
  </w:num>
  <w:num w:numId="14">
    <w:abstractNumId w:val="28"/>
  </w:num>
  <w:num w:numId="15">
    <w:abstractNumId w:val="12"/>
  </w:num>
  <w:num w:numId="16">
    <w:abstractNumId w:val="11"/>
  </w:num>
  <w:num w:numId="17">
    <w:abstractNumId w:val="9"/>
  </w:num>
  <w:num w:numId="18">
    <w:abstractNumId w:val="7"/>
  </w:num>
  <w:num w:numId="19">
    <w:abstractNumId w:val="6"/>
  </w:num>
  <w:num w:numId="20">
    <w:abstractNumId w:val="5"/>
  </w:num>
  <w:num w:numId="21">
    <w:abstractNumId w:val="4"/>
  </w:num>
  <w:num w:numId="22">
    <w:abstractNumId w:val="8"/>
  </w:num>
  <w:num w:numId="23">
    <w:abstractNumId w:val="3"/>
  </w:num>
  <w:num w:numId="24">
    <w:abstractNumId w:val="2"/>
  </w:num>
  <w:num w:numId="25">
    <w:abstractNumId w:val="1"/>
  </w:num>
  <w:num w:numId="26">
    <w:abstractNumId w:val="0"/>
  </w:num>
  <w:num w:numId="27">
    <w:abstractNumId w:val="32"/>
  </w:num>
  <w:num w:numId="28">
    <w:abstractNumId w:val="10"/>
  </w:num>
  <w:num w:numId="29">
    <w:abstractNumId w:val="25"/>
  </w:num>
  <w:num w:numId="30">
    <w:abstractNumId w:val="16"/>
  </w:num>
  <w:num w:numId="31">
    <w:abstractNumId w:val="22"/>
  </w:num>
  <w:num w:numId="32">
    <w:abstractNumId w:val="20"/>
  </w:num>
  <w:num w:numId="33">
    <w:abstractNumId w:val="29"/>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Administrator">
    <w15:presenceInfo w15:providerId="None" w15:userId="Administrato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displayBackgroundShape/>
  <w:proofState w:spelling="clean" w:grammar="clean"/>
  <w:attachedTemplate r:id="rId1"/>
  <w:defaultTabStop w:val="720"/>
  <w:hyphenationZone w:val="425"/>
  <w:drawingGridHorizontalSpacing w:val="110"/>
  <w:displayHorizontalDrawingGridEvery w:val="2"/>
  <w:characterSpacingControl w:val="doNotCompress"/>
  <w:hdrShapeDefaults>
    <o:shapedefaults v:ext="edit" spidmax="2049">
      <o:colormru v:ext="edit" colors="#95b3d7"/>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4B3B"/>
    <w:rsid w:val="00000A24"/>
    <w:rsid w:val="00000F2A"/>
    <w:rsid w:val="00001E71"/>
    <w:rsid w:val="0000442E"/>
    <w:rsid w:val="00004F19"/>
    <w:rsid w:val="00006B6F"/>
    <w:rsid w:val="000074D4"/>
    <w:rsid w:val="0000770C"/>
    <w:rsid w:val="000079F5"/>
    <w:rsid w:val="00007E07"/>
    <w:rsid w:val="0001252E"/>
    <w:rsid w:val="00013927"/>
    <w:rsid w:val="00014078"/>
    <w:rsid w:val="00014E94"/>
    <w:rsid w:val="000157C4"/>
    <w:rsid w:val="00020F1A"/>
    <w:rsid w:val="0002243B"/>
    <w:rsid w:val="00024CEE"/>
    <w:rsid w:val="00026975"/>
    <w:rsid w:val="00026F44"/>
    <w:rsid w:val="0002767B"/>
    <w:rsid w:val="00033039"/>
    <w:rsid w:val="00033B6A"/>
    <w:rsid w:val="00033D34"/>
    <w:rsid w:val="00034FCA"/>
    <w:rsid w:val="00034FEF"/>
    <w:rsid w:val="00035F00"/>
    <w:rsid w:val="00037C67"/>
    <w:rsid w:val="00043530"/>
    <w:rsid w:val="00043C4C"/>
    <w:rsid w:val="000444AD"/>
    <w:rsid w:val="00046543"/>
    <w:rsid w:val="00047214"/>
    <w:rsid w:val="00047AD2"/>
    <w:rsid w:val="00047F43"/>
    <w:rsid w:val="000500F3"/>
    <w:rsid w:val="000512EC"/>
    <w:rsid w:val="00054457"/>
    <w:rsid w:val="00057ED6"/>
    <w:rsid w:val="00061015"/>
    <w:rsid w:val="000611A4"/>
    <w:rsid w:val="0006125A"/>
    <w:rsid w:val="00062025"/>
    <w:rsid w:val="00062601"/>
    <w:rsid w:val="00062810"/>
    <w:rsid w:val="00062E7B"/>
    <w:rsid w:val="00063B68"/>
    <w:rsid w:val="00064446"/>
    <w:rsid w:val="00065762"/>
    <w:rsid w:val="00066240"/>
    <w:rsid w:val="00067581"/>
    <w:rsid w:val="00070ED2"/>
    <w:rsid w:val="000710C1"/>
    <w:rsid w:val="0007133E"/>
    <w:rsid w:val="0007198E"/>
    <w:rsid w:val="0007281A"/>
    <w:rsid w:val="00072CA7"/>
    <w:rsid w:val="000734E9"/>
    <w:rsid w:val="000742AF"/>
    <w:rsid w:val="000761AF"/>
    <w:rsid w:val="00076296"/>
    <w:rsid w:val="00082809"/>
    <w:rsid w:val="000842FD"/>
    <w:rsid w:val="000856E2"/>
    <w:rsid w:val="000861CA"/>
    <w:rsid w:val="00087587"/>
    <w:rsid w:val="00092924"/>
    <w:rsid w:val="00093230"/>
    <w:rsid w:val="00093902"/>
    <w:rsid w:val="00093E98"/>
    <w:rsid w:val="0009502A"/>
    <w:rsid w:val="000952DC"/>
    <w:rsid w:val="00095353"/>
    <w:rsid w:val="000962AE"/>
    <w:rsid w:val="00096DA1"/>
    <w:rsid w:val="000A02B7"/>
    <w:rsid w:val="000A168C"/>
    <w:rsid w:val="000A1CF8"/>
    <w:rsid w:val="000A236F"/>
    <w:rsid w:val="000A2E2E"/>
    <w:rsid w:val="000A3DD2"/>
    <w:rsid w:val="000A4E40"/>
    <w:rsid w:val="000A60D3"/>
    <w:rsid w:val="000A65C3"/>
    <w:rsid w:val="000A6DE1"/>
    <w:rsid w:val="000A7A24"/>
    <w:rsid w:val="000B146B"/>
    <w:rsid w:val="000B1D89"/>
    <w:rsid w:val="000B2550"/>
    <w:rsid w:val="000B25D7"/>
    <w:rsid w:val="000B2F84"/>
    <w:rsid w:val="000B3C29"/>
    <w:rsid w:val="000B4902"/>
    <w:rsid w:val="000B4F74"/>
    <w:rsid w:val="000B5080"/>
    <w:rsid w:val="000B587B"/>
    <w:rsid w:val="000B77DE"/>
    <w:rsid w:val="000C1AA5"/>
    <w:rsid w:val="000C4B7C"/>
    <w:rsid w:val="000C5121"/>
    <w:rsid w:val="000C5A32"/>
    <w:rsid w:val="000C5A45"/>
    <w:rsid w:val="000C64BF"/>
    <w:rsid w:val="000C65FE"/>
    <w:rsid w:val="000C6988"/>
    <w:rsid w:val="000C6E87"/>
    <w:rsid w:val="000D02E3"/>
    <w:rsid w:val="000D2453"/>
    <w:rsid w:val="000D592C"/>
    <w:rsid w:val="000E0499"/>
    <w:rsid w:val="000E124B"/>
    <w:rsid w:val="000E2225"/>
    <w:rsid w:val="000E2685"/>
    <w:rsid w:val="000E4056"/>
    <w:rsid w:val="000E42B8"/>
    <w:rsid w:val="000E4303"/>
    <w:rsid w:val="000E4967"/>
    <w:rsid w:val="000E5E76"/>
    <w:rsid w:val="000E6632"/>
    <w:rsid w:val="000F0925"/>
    <w:rsid w:val="000F24F7"/>
    <w:rsid w:val="000F3234"/>
    <w:rsid w:val="000F3AB9"/>
    <w:rsid w:val="000F4357"/>
    <w:rsid w:val="000F43B5"/>
    <w:rsid w:val="000F4A54"/>
    <w:rsid w:val="000F7716"/>
    <w:rsid w:val="001001A9"/>
    <w:rsid w:val="00100970"/>
    <w:rsid w:val="0010252A"/>
    <w:rsid w:val="001037F4"/>
    <w:rsid w:val="00104025"/>
    <w:rsid w:val="00104645"/>
    <w:rsid w:val="00104934"/>
    <w:rsid w:val="00104CFE"/>
    <w:rsid w:val="00105FDF"/>
    <w:rsid w:val="00112223"/>
    <w:rsid w:val="00113175"/>
    <w:rsid w:val="00113E7F"/>
    <w:rsid w:val="00113ED3"/>
    <w:rsid w:val="0011415C"/>
    <w:rsid w:val="001143F3"/>
    <w:rsid w:val="00114523"/>
    <w:rsid w:val="0011472B"/>
    <w:rsid w:val="001152AB"/>
    <w:rsid w:val="00115CD0"/>
    <w:rsid w:val="001172F9"/>
    <w:rsid w:val="00117660"/>
    <w:rsid w:val="00117D61"/>
    <w:rsid w:val="00117DFC"/>
    <w:rsid w:val="00121595"/>
    <w:rsid w:val="001219DB"/>
    <w:rsid w:val="00122815"/>
    <w:rsid w:val="00124310"/>
    <w:rsid w:val="001245B3"/>
    <w:rsid w:val="00125FFC"/>
    <w:rsid w:val="00126272"/>
    <w:rsid w:val="0012665A"/>
    <w:rsid w:val="00127246"/>
    <w:rsid w:val="0013158C"/>
    <w:rsid w:val="00131B7E"/>
    <w:rsid w:val="00132A20"/>
    <w:rsid w:val="0013301C"/>
    <w:rsid w:val="00133752"/>
    <w:rsid w:val="00133A8D"/>
    <w:rsid w:val="00133E9B"/>
    <w:rsid w:val="00134632"/>
    <w:rsid w:val="00134CA6"/>
    <w:rsid w:val="00134E15"/>
    <w:rsid w:val="001355D3"/>
    <w:rsid w:val="00135E8C"/>
    <w:rsid w:val="001406E0"/>
    <w:rsid w:val="00140F9A"/>
    <w:rsid w:val="00141CC3"/>
    <w:rsid w:val="00143438"/>
    <w:rsid w:val="00143FD0"/>
    <w:rsid w:val="00144C45"/>
    <w:rsid w:val="0014509F"/>
    <w:rsid w:val="0014546D"/>
    <w:rsid w:val="001500FE"/>
    <w:rsid w:val="00150498"/>
    <w:rsid w:val="00150549"/>
    <w:rsid w:val="001512EB"/>
    <w:rsid w:val="0015139A"/>
    <w:rsid w:val="00151456"/>
    <w:rsid w:val="00151E0E"/>
    <w:rsid w:val="001523E2"/>
    <w:rsid w:val="00152F4E"/>
    <w:rsid w:val="00153129"/>
    <w:rsid w:val="00153670"/>
    <w:rsid w:val="001544CD"/>
    <w:rsid w:val="001567DC"/>
    <w:rsid w:val="00160961"/>
    <w:rsid w:val="00161668"/>
    <w:rsid w:val="00162848"/>
    <w:rsid w:val="001630AF"/>
    <w:rsid w:val="00165853"/>
    <w:rsid w:val="00165974"/>
    <w:rsid w:val="00170033"/>
    <w:rsid w:val="001700D5"/>
    <w:rsid w:val="0017170E"/>
    <w:rsid w:val="00172C22"/>
    <w:rsid w:val="00172D1B"/>
    <w:rsid w:val="0017346D"/>
    <w:rsid w:val="0017497E"/>
    <w:rsid w:val="00175649"/>
    <w:rsid w:val="0017614D"/>
    <w:rsid w:val="00176D22"/>
    <w:rsid w:val="00177797"/>
    <w:rsid w:val="00180BF4"/>
    <w:rsid w:val="00180F0A"/>
    <w:rsid w:val="0018253D"/>
    <w:rsid w:val="00182613"/>
    <w:rsid w:val="00182972"/>
    <w:rsid w:val="00184929"/>
    <w:rsid w:val="00185140"/>
    <w:rsid w:val="00185309"/>
    <w:rsid w:val="00186E1B"/>
    <w:rsid w:val="001900D7"/>
    <w:rsid w:val="00190A3F"/>
    <w:rsid w:val="00191862"/>
    <w:rsid w:val="00193DB2"/>
    <w:rsid w:val="00194DB9"/>
    <w:rsid w:val="00197C19"/>
    <w:rsid w:val="001A033A"/>
    <w:rsid w:val="001A0BB6"/>
    <w:rsid w:val="001A4258"/>
    <w:rsid w:val="001A586B"/>
    <w:rsid w:val="001A6109"/>
    <w:rsid w:val="001A66B4"/>
    <w:rsid w:val="001A69B6"/>
    <w:rsid w:val="001B011D"/>
    <w:rsid w:val="001B02F5"/>
    <w:rsid w:val="001B0300"/>
    <w:rsid w:val="001B0809"/>
    <w:rsid w:val="001B28EC"/>
    <w:rsid w:val="001B4822"/>
    <w:rsid w:val="001B4E15"/>
    <w:rsid w:val="001B7B09"/>
    <w:rsid w:val="001C0CE1"/>
    <w:rsid w:val="001C0DF9"/>
    <w:rsid w:val="001C1525"/>
    <w:rsid w:val="001C2EC4"/>
    <w:rsid w:val="001C4554"/>
    <w:rsid w:val="001C56EF"/>
    <w:rsid w:val="001C7214"/>
    <w:rsid w:val="001C7C67"/>
    <w:rsid w:val="001D0201"/>
    <w:rsid w:val="001D1883"/>
    <w:rsid w:val="001D3470"/>
    <w:rsid w:val="001D49E8"/>
    <w:rsid w:val="001D4C71"/>
    <w:rsid w:val="001D5CF5"/>
    <w:rsid w:val="001D6D23"/>
    <w:rsid w:val="001E026B"/>
    <w:rsid w:val="001E0476"/>
    <w:rsid w:val="001E0E63"/>
    <w:rsid w:val="001E1CC0"/>
    <w:rsid w:val="001E1F16"/>
    <w:rsid w:val="001E2796"/>
    <w:rsid w:val="001E53C6"/>
    <w:rsid w:val="001E65A9"/>
    <w:rsid w:val="001E6C7B"/>
    <w:rsid w:val="001E71CF"/>
    <w:rsid w:val="001F071F"/>
    <w:rsid w:val="001F0E1B"/>
    <w:rsid w:val="001F10FC"/>
    <w:rsid w:val="001F1DD0"/>
    <w:rsid w:val="001F3AD5"/>
    <w:rsid w:val="001F3BB1"/>
    <w:rsid w:val="001F531B"/>
    <w:rsid w:val="001F695E"/>
    <w:rsid w:val="001F6B60"/>
    <w:rsid w:val="001F6B8D"/>
    <w:rsid w:val="001F789F"/>
    <w:rsid w:val="00200377"/>
    <w:rsid w:val="002021F0"/>
    <w:rsid w:val="00202745"/>
    <w:rsid w:val="00204189"/>
    <w:rsid w:val="002055EB"/>
    <w:rsid w:val="00207EEC"/>
    <w:rsid w:val="00214179"/>
    <w:rsid w:val="00214682"/>
    <w:rsid w:val="002205ED"/>
    <w:rsid w:val="0022195B"/>
    <w:rsid w:val="0022232A"/>
    <w:rsid w:val="00222B75"/>
    <w:rsid w:val="0022481D"/>
    <w:rsid w:val="00225BC8"/>
    <w:rsid w:val="00230835"/>
    <w:rsid w:val="00231693"/>
    <w:rsid w:val="002316EA"/>
    <w:rsid w:val="00233296"/>
    <w:rsid w:val="00234194"/>
    <w:rsid w:val="002341B8"/>
    <w:rsid w:val="002344F1"/>
    <w:rsid w:val="0023506C"/>
    <w:rsid w:val="0023580B"/>
    <w:rsid w:val="00235F14"/>
    <w:rsid w:val="002367F2"/>
    <w:rsid w:val="00237B99"/>
    <w:rsid w:val="00242BC9"/>
    <w:rsid w:val="002453E0"/>
    <w:rsid w:val="00250007"/>
    <w:rsid w:val="00252D24"/>
    <w:rsid w:val="00253B92"/>
    <w:rsid w:val="00254772"/>
    <w:rsid w:val="0025589E"/>
    <w:rsid w:val="00256601"/>
    <w:rsid w:val="0025699C"/>
    <w:rsid w:val="00256C65"/>
    <w:rsid w:val="00257123"/>
    <w:rsid w:val="0025762C"/>
    <w:rsid w:val="00257895"/>
    <w:rsid w:val="00261017"/>
    <w:rsid w:val="0026177F"/>
    <w:rsid w:val="00261D46"/>
    <w:rsid w:val="002627FB"/>
    <w:rsid w:val="002631C5"/>
    <w:rsid w:val="00263941"/>
    <w:rsid w:val="002648B7"/>
    <w:rsid w:val="00267E7E"/>
    <w:rsid w:val="00271C91"/>
    <w:rsid w:val="002727C2"/>
    <w:rsid w:val="002733B2"/>
    <w:rsid w:val="0027381E"/>
    <w:rsid w:val="00273850"/>
    <w:rsid w:val="00274830"/>
    <w:rsid w:val="002754FD"/>
    <w:rsid w:val="0027693E"/>
    <w:rsid w:val="002809FF"/>
    <w:rsid w:val="00281505"/>
    <w:rsid w:val="00281A98"/>
    <w:rsid w:val="0028227C"/>
    <w:rsid w:val="00283D99"/>
    <w:rsid w:val="00283F5C"/>
    <w:rsid w:val="0028404F"/>
    <w:rsid w:val="00284067"/>
    <w:rsid w:val="002846A2"/>
    <w:rsid w:val="00284A31"/>
    <w:rsid w:val="00284B0A"/>
    <w:rsid w:val="00284C72"/>
    <w:rsid w:val="002854DC"/>
    <w:rsid w:val="00286D41"/>
    <w:rsid w:val="00287FA6"/>
    <w:rsid w:val="00291B26"/>
    <w:rsid w:val="00292AF0"/>
    <w:rsid w:val="00293A59"/>
    <w:rsid w:val="00294457"/>
    <w:rsid w:val="00294901"/>
    <w:rsid w:val="00294FA0"/>
    <w:rsid w:val="00295A80"/>
    <w:rsid w:val="0029692F"/>
    <w:rsid w:val="00296C6C"/>
    <w:rsid w:val="002972BB"/>
    <w:rsid w:val="002978FA"/>
    <w:rsid w:val="002A225C"/>
    <w:rsid w:val="002A233D"/>
    <w:rsid w:val="002A43B8"/>
    <w:rsid w:val="002A43CE"/>
    <w:rsid w:val="002A4CE5"/>
    <w:rsid w:val="002A5141"/>
    <w:rsid w:val="002A63F0"/>
    <w:rsid w:val="002A714C"/>
    <w:rsid w:val="002A7269"/>
    <w:rsid w:val="002B1DB0"/>
    <w:rsid w:val="002B2955"/>
    <w:rsid w:val="002B41C1"/>
    <w:rsid w:val="002B4D1E"/>
    <w:rsid w:val="002B5F8E"/>
    <w:rsid w:val="002B63BA"/>
    <w:rsid w:val="002B74AF"/>
    <w:rsid w:val="002B7792"/>
    <w:rsid w:val="002C0F56"/>
    <w:rsid w:val="002C1388"/>
    <w:rsid w:val="002C2999"/>
    <w:rsid w:val="002C3DDB"/>
    <w:rsid w:val="002C41A4"/>
    <w:rsid w:val="002C4641"/>
    <w:rsid w:val="002C5737"/>
    <w:rsid w:val="002C5D6C"/>
    <w:rsid w:val="002D0F99"/>
    <w:rsid w:val="002D1095"/>
    <w:rsid w:val="002D2395"/>
    <w:rsid w:val="002D3603"/>
    <w:rsid w:val="002D413E"/>
    <w:rsid w:val="002D5172"/>
    <w:rsid w:val="002D5837"/>
    <w:rsid w:val="002D5CD8"/>
    <w:rsid w:val="002D6C1F"/>
    <w:rsid w:val="002D6EC5"/>
    <w:rsid w:val="002D7594"/>
    <w:rsid w:val="002E06A4"/>
    <w:rsid w:val="002E4EFE"/>
    <w:rsid w:val="002E6150"/>
    <w:rsid w:val="002F2269"/>
    <w:rsid w:val="002F44DD"/>
    <w:rsid w:val="002F4A19"/>
    <w:rsid w:val="002F4F45"/>
    <w:rsid w:val="002F7446"/>
    <w:rsid w:val="002F7A2C"/>
    <w:rsid w:val="002F7F35"/>
    <w:rsid w:val="00300D92"/>
    <w:rsid w:val="00301332"/>
    <w:rsid w:val="00305714"/>
    <w:rsid w:val="00307BEE"/>
    <w:rsid w:val="00310689"/>
    <w:rsid w:val="003125BA"/>
    <w:rsid w:val="003134F5"/>
    <w:rsid w:val="00313791"/>
    <w:rsid w:val="003149B2"/>
    <w:rsid w:val="00314F59"/>
    <w:rsid w:val="00316ACE"/>
    <w:rsid w:val="00316C80"/>
    <w:rsid w:val="003204DD"/>
    <w:rsid w:val="00320E08"/>
    <w:rsid w:val="00321EBD"/>
    <w:rsid w:val="00322B25"/>
    <w:rsid w:val="00322C5A"/>
    <w:rsid w:val="00322C8C"/>
    <w:rsid w:val="00324358"/>
    <w:rsid w:val="003276F8"/>
    <w:rsid w:val="003277E8"/>
    <w:rsid w:val="00331D54"/>
    <w:rsid w:val="0033244F"/>
    <w:rsid w:val="00334F0C"/>
    <w:rsid w:val="003356FF"/>
    <w:rsid w:val="00336268"/>
    <w:rsid w:val="00337006"/>
    <w:rsid w:val="00337D1B"/>
    <w:rsid w:val="00341169"/>
    <w:rsid w:val="003451FA"/>
    <w:rsid w:val="00345F22"/>
    <w:rsid w:val="00346E3D"/>
    <w:rsid w:val="00347DD4"/>
    <w:rsid w:val="00350160"/>
    <w:rsid w:val="00350626"/>
    <w:rsid w:val="00350A1D"/>
    <w:rsid w:val="00351111"/>
    <w:rsid w:val="00351362"/>
    <w:rsid w:val="00354314"/>
    <w:rsid w:val="00355FD7"/>
    <w:rsid w:val="003579A5"/>
    <w:rsid w:val="003601C9"/>
    <w:rsid w:val="0036065E"/>
    <w:rsid w:val="00361EF4"/>
    <w:rsid w:val="0036285D"/>
    <w:rsid w:val="0036377B"/>
    <w:rsid w:val="0036539C"/>
    <w:rsid w:val="00366661"/>
    <w:rsid w:val="003710C6"/>
    <w:rsid w:val="00372F0C"/>
    <w:rsid w:val="00375878"/>
    <w:rsid w:val="0037706D"/>
    <w:rsid w:val="003778DB"/>
    <w:rsid w:val="00377AA5"/>
    <w:rsid w:val="00377D81"/>
    <w:rsid w:val="003803CC"/>
    <w:rsid w:val="00380AA6"/>
    <w:rsid w:val="00381D94"/>
    <w:rsid w:val="003823C3"/>
    <w:rsid w:val="00382E56"/>
    <w:rsid w:val="0038444D"/>
    <w:rsid w:val="00385D30"/>
    <w:rsid w:val="00386523"/>
    <w:rsid w:val="0039249D"/>
    <w:rsid w:val="0039717A"/>
    <w:rsid w:val="003A084D"/>
    <w:rsid w:val="003A1C83"/>
    <w:rsid w:val="003A1CC5"/>
    <w:rsid w:val="003A2C1B"/>
    <w:rsid w:val="003A2CEE"/>
    <w:rsid w:val="003A307A"/>
    <w:rsid w:val="003A5D3F"/>
    <w:rsid w:val="003A73CE"/>
    <w:rsid w:val="003A7C3C"/>
    <w:rsid w:val="003B06B4"/>
    <w:rsid w:val="003B35C7"/>
    <w:rsid w:val="003B4B83"/>
    <w:rsid w:val="003B4F7A"/>
    <w:rsid w:val="003B6530"/>
    <w:rsid w:val="003B6C5D"/>
    <w:rsid w:val="003C1415"/>
    <w:rsid w:val="003C186B"/>
    <w:rsid w:val="003C227D"/>
    <w:rsid w:val="003C4D99"/>
    <w:rsid w:val="003C642F"/>
    <w:rsid w:val="003C68E8"/>
    <w:rsid w:val="003D30E8"/>
    <w:rsid w:val="003D360E"/>
    <w:rsid w:val="003D3757"/>
    <w:rsid w:val="003D539F"/>
    <w:rsid w:val="003D7381"/>
    <w:rsid w:val="003D7E0A"/>
    <w:rsid w:val="003E0B91"/>
    <w:rsid w:val="003E21E5"/>
    <w:rsid w:val="003E3DE9"/>
    <w:rsid w:val="003E470F"/>
    <w:rsid w:val="003E4A2F"/>
    <w:rsid w:val="003E56AE"/>
    <w:rsid w:val="003E56F7"/>
    <w:rsid w:val="003E5835"/>
    <w:rsid w:val="003E5D5B"/>
    <w:rsid w:val="003E5D7E"/>
    <w:rsid w:val="003E7DB3"/>
    <w:rsid w:val="003F0277"/>
    <w:rsid w:val="003F0403"/>
    <w:rsid w:val="003F054E"/>
    <w:rsid w:val="003F06CF"/>
    <w:rsid w:val="003F0A2B"/>
    <w:rsid w:val="003F1AA1"/>
    <w:rsid w:val="003F320E"/>
    <w:rsid w:val="003F49FF"/>
    <w:rsid w:val="003F4E10"/>
    <w:rsid w:val="003F5315"/>
    <w:rsid w:val="003F6424"/>
    <w:rsid w:val="003F6F54"/>
    <w:rsid w:val="0040125F"/>
    <w:rsid w:val="00402FEA"/>
    <w:rsid w:val="0040328B"/>
    <w:rsid w:val="00403C8B"/>
    <w:rsid w:val="004052D8"/>
    <w:rsid w:val="004052E9"/>
    <w:rsid w:val="00405559"/>
    <w:rsid w:val="0040660D"/>
    <w:rsid w:val="0040774E"/>
    <w:rsid w:val="00407A78"/>
    <w:rsid w:val="004120E9"/>
    <w:rsid w:val="0041233A"/>
    <w:rsid w:val="00412639"/>
    <w:rsid w:val="00412ED2"/>
    <w:rsid w:val="00413775"/>
    <w:rsid w:val="004138FE"/>
    <w:rsid w:val="00414F4D"/>
    <w:rsid w:val="00415DC7"/>
    <w:rsid w:val="00417F51"/>
    <w:rsid w:val="00421528"/>
    <w:rsid w:val="00422086"/>
    <w:rsid w:val="004222C0"/>
    <w:rsid w:val="00425464"/>
    <w:rsid w:val="004307B5"/>
    <w:rsid w:val="00432722"/>
    <w:rsid w:val="00433179"/>
    <w:rsid w:val="00433206"/>
    <w:rsid w:val="004337E6"/>
    <w:rsid w:val="00434F6F"/>
    <w:rsid w:val="00435475"/>
    <w:rsid w:val="00435757"/>
    <w:rsid w:val="0044041E"/>
    <w:rsid w:val="004408BE"/>
    <w:rsid w:val="0044154A"/>
    <w:rsid w:val="00441FF4"/>
    <w:rsid w:val="004431D5"/>
    <w:rsid w:val="00443732"/>
    <w:rsid w:val="00446703"/>
    <w:rsid w:val="00447300"/>
    <w:rsid w:val="00447EC0"/>
    <w:rsid w:val="00451AE1"/>
    <w:rsid w:val="00451EBB"/>
    <w:rsid w:val="00452D4C"/>
    <w:rsid w:val="00452FDF"/>
    <w:rsid w:val="0045465F"/>
    <w:rsid w:val="00454D1B"/>
    <w:rsid w:val="00455E4B"/>
    <w:rsid w:val="00456936"/>
    <w:rsid w:val="00457CCB"/>
    <w:rsid w:val="004606D0"/>
    <w:rsid w:val="00460E0C"/>
    <w:rsid w:val="004615F8"/>
    <w:rsid w:val="00462EFE"/>
    <w:rsid w:val="0046434E"/>
    <w:rsid w:val="00464F11"/>
    <w:rsid w:val="00465D55"/>
    <w:rsid w:val="0046698E"/>
    <w:rsid w:val="0046710C"/>
    <w:rsid w:val="0046713C"/>
    <w:rsid w:val="0046769B"/>
    <w:rsid w:val="0046789F"/>
    <w:rsid w:val="00467FE4"/>
    <w:rsid w:val="00472BC3"/>
    <w:rsid w:val="0047302E"/>
    <w:rsid w:val="004730A6"/>
    <w:rsid w:val="004773C7"/>
    <w:rsid w:val="00477767"/>
    <w:rsid w:val="0047778F"/>
    <w:rsid w:val="00480445"/>
    <w:rsid w:val="00480B56"/>
    <w:rsid w:val="00482855"/>
    <w:rsid w:val="0048325F"/>
    <w:rsid w:val="00487E07"/>
    <w:rsid w:val="00490A6F"/>
    <w:rsid w:val="00490A89"/>
    <w:rsid w:val="00490CED"/>
    <w:rsid w:val="0049178C"/>
    <w:rsid w:val="00494D22"/>
    <w:rsid w:val="00495D5A"/>
    <w:rsid w:val="004962EB"/>
    <w:rsid w:val="00496C31"/>
    <w:rsid w:val="00497AAC"/>
    <w:rsid w:val="004A0D0D"/>
    <w:rsid w:val="004A2C0D"/>
    <w:rsid w:val="004A3A18"/>
    <w:rsid w:val="004A46D7"/>
    <w:rsid w:val="004A4E45"/>
    <w:rsid w:val="004A5C4A"/>
    <w:rsid w:val="004B0289"/>
    <w:rsid w:val="004B03DB"/>
    <w:rsid w:val="004B0735"/>
    <w:rsid w:val="004B128D"/>
    <w:rsid w:val="004B1326"/>
    <w:rsid w:val="004B1CDC"/>
    <w:rsid w:val="004B2404"/>
    <w:rsid w:val="004B5931"/>
    <w:rsid w:val="004B6920"/>
    <w:rsid w:val="004B6EC5"/>
    <w:rsid w:val="004B6F0F"/>
    <w:rsid w:val="004B72F2"/>
    <w:rsid w:val="004B79EC"/>
    <w:rsid w:val="004C1D20"/>
    <w:rsid w:val="004C23C2"/>
    <w:rsid w:val="004C2F41"/>
    <w:rsid w:val="004C2FAC"/>
    <w:rsid w:val="004C5C40"/>
    <w:rsid w:val="004C7EB1"/>
    <w:rsid w:val="004D20BC"/>
    <w:rsid w:val="004D23E1"/>
    <w:rsid w:val="004D3EBF"/>
    <w:rsid w:val="004D4A57"/>
    <w:rsid w:val="004D601A"/>
    <w:rsid w:val="004E1AE0"/>
    <w:rsid w:val="004E1E72"/>
    <w:rsid w:val="004E1E90"/>
    <w:rsid w:val="004E2103"/>
    <w:rsid w:val="004E21C3"/>
    <w:rsid w:val="004E2CB8"/>
    <w:rsid w:val="004E3746"/>
    <w:rsid w:val="004E4424"/>
    <w:rsid w:val="004E4702"/>
    <w:rsid w:val="004E5720"/>
    <w:rsid w:val="004E61C8"/>
    <w:rsid w:val="004E662D"/>
    <w:rsid w:val="004E7FCE"/>
    <w:rsid w:val="004F0F3E"/>
    <w:rsid w:val="004F199E"/>
    <w:rsid w:val="004F1CF0"/>
    <w:rsid w:val="004F1EF7"/>
    <w:rsid w:val="004F23DB"/>
    <w:rsid w:val="004F34D1"/>
    <w:rsid w:val="004F4051"/>
    <w:rsid w:val="004F5140"/>
    <w:rsid w:val="004F5BFC"/>
    <w:rsid w:val="004F61AA"/>
    <w:rsid w:val="00500578"/>
    <w:rsid w:val="00503834"/>
    <w:rsid w:val="005038DA"/>
    <w:rsid w:val="00504435"/>
    <w:rsid w:val="00504E28"/>
    <w:rsid w:val="0050526B"/>
    <w:rsid w:val="00506199"/>
    <w:rsid w:val="0050687A"/>
    <w:rsid w:val="00506A30"/>
    <w:rsid w:val="005078BE"/>
    <w:rsid w:val="005115EB"/>
    <w:rsid w:val="00511BC3"/>
    <w:rsid w:val="005129EB"/>
    <w:rsid w:val="005145F3"/>
    <w:rsid w:val="00514AFA"/>
    <w:rsid w:val="00514B8B"/>
    <w:rsid w:val="005158DE"/>
    <w:rsid w:val="0051604C"/>
    <w:rsid w:val="00516C45"/>
    <w:rsid w:val="00517230"/>
    <w:rsid w:val="005207A1"/>
    <w:rsid w:val="00520DC5"/>
    <w:rsid w:val="00521698"/>
    <w:rsid w:val="00521EFB"/>
    <w:rsid w:val="005221F1"/>
    <w:rsid w:val="00522E53"/>
    <w:rsid w:val="00522E6D"/>
    <w:rsid w:val="00524248"/>
    <w:rsid w:val="00525F49"/>
    <w:rsid w:val="00526485"/>
    <w:rsid w:val="005273C1"/>
    <w:rsid w:val="00527E8C"/>
    <w:rsid w:val="0053011F"/>
    <w:rsid w:val="0053025E"/>
    <w:rsid w:val="00530BD7"/>
    <w:rsid w:val="00532FEA"/>
    <w:rsid w:val="00534C47"/>
    <w:rsid w:val="00534D93"/>
    <w:rsid w:val="00536F48"/>
    <w:rsid w:val="005375FA"/>
    <w:rsid w:val="00540156"/>
    <w:rsid w:val="005425B5"/>
    <w:rsid w:val="0054357B"/>
    <w:rsid w:val="005441E6"/>
    <w:rsid w:val="00545C8D"/>
    <w:rsid w:val="0054692D"/>
    <w:rsid w:val="0054706E"/>
    <w:rsid w:val="00547B08"/>
    <w:rsid w:val="00551905"/>
    <w:rsid w:val="00552355"/>
    <w:rsid w:val="00553139"/>
    <w:rsid w:val="00555994"/>
    <w:rsid w:val="00556113"/>
    <w:rsid w:val="00557AFE"/>
    <w:rsid w:val="005608B8"/>
    <w:rsid w:val="00560E39"/>
    <w:rsid w:val="0056272B"/>
    <w:rsid w:val="00563EFE"/>
    <w:rsid w:val="00565C0D"/>
    <w:rsid w:val="00567D5F"/>
    <w:rsid w:val="005706E1"/>
    <w:rsid w:val="00571ED7"/>
    <w:rsid w:val="005721E7"/>
    <w:rsid w:val="00572981"/>
    <w:rsid w:val="00572E0D"/>
    <w:rsid w:val="00574E64"/>
    <w:rsid w:val="005752C7"/>
    <w:rsid w:val="005761AF"/>
    <w:rsid w:val="00577CE1"/>
    <w:rsid w:val="00581B51"/>
    <w:rsid w:val="00582168"/>
    <w:rsid w:val="005828FC"/>
    <w:rsid w:val="00585574"/>
    <w:rsid w:val="00585B23"/>
    <w:rsid w:val="00585CE4"/>
    <w:rsid w:val="0058680E"/>
    <w:rsid w:val="00587475"/>
    <w:rsid w:val="00592DCC"/>
    <w:rsid w:val="0059359C"/>
    <w:rsid w:val="00596194"/>
    <w:rsid w:val="00596C12"/>
    <w:rsid w:val="00597D04"/>
    <w:rsid w:val="005A1D15"/>
    <w:rsid w:val="005A2215"/>
    <w:rsid w:val="005A346C"/>
    <w:rsid w:val="005A45D3"/>
    <w:rsid w:val="005A79E3"/>
    <w:rsid w:val="005B0439"/>
    <w:rsid w:val="005B1719"/>
    <w:rsid w:val="005B1AD9"/>
    <w:rsid w:val="005B3AF5"/>
    <w:rsid w:val="005B4FD8"/>
    <w:rsid w:val="005B5B33"/>
    <w:rsid w:val="005B6029"/>
    <w:rsid w:val="005B6330"/>
    <w:rsid w:val="005B7903"/>
    <w:rsid w:val="005B7F6D"/>
    <w:rsid w:val="005C0C87"/>
    <w:rsid w:val="005C15F2"/>
    <w:rsid w:val="005C1E9E"/>
    <w:rsid w:val="005C3B47"/>
    <w:rsid w:val="005C4831"/>
    <w:rsid w:val="005C56A6"/>
    <w:rsid w:val="005D17A9"/>
    <w:rsid w:val="005D216A"/>
    <w:rsid w:val="005D3315"/>
    <w:rsid w:val="005D3E12"/>
    <w:rsid w:val="005D45FE"/>
    <w:rsid w:val="005D56EA"/>
    <w:rsid w:val="005D56F8"/>
    <w:rsid w:val="005D5C97"/>
    <w:rsid w:val="005D60BE"/>
    <w:rsid w:val="005D7B13"/>
    <w:rsid w:val="005D7EAE"/>
    <w:rsid w:val="005D7FAE"/>
    <w:rsid w:val="005E121A"/>
    <w:rsid w:val="005E19D3"/>
    <w:rsid w:val="005E1BDF"/>
    <w:rsid w:val="005E1E9A"/>
    <w:rsid w:val="005E2C7E"/>
    <w:rsid w:val="005E2FF5"/>
    <w:rsid w:val="005E36E4"/>
    <w:rsid w:val="005E3996"/>
    <w:rsid w:val="005E3B07"/>
    <w:rsid w:val="005F1913"/>
    <w:rsid w:val="005F1F0A"/>
    <w:rsid w:val="005F2C81"/>
    <w:rsid w:val="005F2D51"/>
    <w:rsid w:val="005F301A"/>
    <w:rsid w:val="005F316E"/>
    <w:rsid w:val="005F3FCD"/>
    <w:rsid w:val="005F541C"/>
    <w:rsid w:val="005F6929"/>
    <w:rsid w:val="005F7897"/>
    <w:rsid w:val="005F789A"/>
    <w:rsid w:val="0060093F"/>
    <w:rsid w:val="00602F28"/>
    <w:rsid w:val="0060349E"/>
    <w:rsid w:val="00603A58"/>
    <w:rsid w:val="0060444B"/>
    <w:rsid w:val="00604E84"/>
    <w:rsid w:val="006063A8"/>
    <w:rsid w:val="00607097"/>
    <w:rsid w:val="00607B1B"/>
    <w:rsid w:val="00611E49"/>
    <w:rsid w:val="00612264"/>
    <w:rsid w:val="0061296D"/>
    <w:rsid w:val="00612974"/>
    <w:rsid w:val="00613C3E"/>
    <w:rsid w:val="006150EB"/>
    <w:rsid w:val="006153A5"/>
    <w:rsid w:val="00622828"/>
    <w:rsid w:val="006249AB"/>
    <w:rsid w:val="00626234"/>
    <w:rsid w:val="0062665B"/>
    <w:rsid w:val="006271CD"/>
    <w:rsid w:val="00627347"/>
    <w:rsid w:val="00627E1B"/>
    <w:rsid w:val="006306F2"/>
    <w:rsid w:val="006309DA"/>
    <w:rsid w:val="00630AB7"/>
    <w:rsid w:val="00631BD6"/>
    <w:rsid w:val="00632339"/>
    <w:rsid w:val="00632A71"/>
    <w:rsid w:val="00632CB9"/>
    <w:rsid w:val="00633D3A"/>
    <w:rsid w:val="00634BBF"/>
    <w:rsid w:val="00636910"/>
    <w:rsid w:val="0063736D"/>
    <w:rsid w:val="006377B0"/>
    <w:rsid w:val="006378B1"/>
    <w:rsid w:val="00637C31"/>
    <w:rsid w:val="00637C58"/>
    <w:rsid w:val="0064007E"/>
    <w:rsid w:val="0064147E"/>
    <w:rsid w:val="00641E48"/>
    <w:rsid w:val="00642495"/>
    <w:rsid w:val="0064380C"/>
    <w:rsid w:val="006456E5"/>
    <w:rsid w:val="00646540"/>
    <w:rsid w:val="0064744A"/>
    <w:rsid w:val="00652E2C"/>
    <w:rsid w:val="006535A5"/>
    <w:rsid w:val="006552BB"/>
    <w:rsid w:val="00655316"/>
    <w:rsid w:val="006553BF"/>
    <w:rsid w:val="00655497"/>
    <w:rsid w:val="00655759"/>
    <w:rsid w:val="00655CE3"/>
    <w:rsid w:val="006608B0"/>
    <w:rsid w:val="00663117"/>
    <w:rsid w:val="006636B9"/>
    <w:rsid w:val="00663B68"/>
    <w:rsid w:val="00665DB3"/>
    <w:rsid w:val="00665DE6"/>
    <w:rsid w:val="00666285"/>
    <w:rsid w:val="00666F03"/>
    <w:rsid w:val="006671EC"/>
    <w:rsid w:val="006675C3"/>
    <w:rsid w:val="006701DE"/>
    <w:rsid w:val="00670996"/>
    <w:rsid w:val="00672C69"/>
    <w:rsid w:val="00672D65"/>
    <w:rsid w:val="00672F74"/>
    <w:rsid w:val="006737DA"/>
    <w:rsid w:val="006746B6"/>
    <w:rsid w:val="00674C56"/>
    <w:rsid w:val="00674F44"/>
    <w:rsid w:val="00675E65"/>
    <w:rsid w:val="00680A15"/>
    <w:rsid w:val="006825CE"/>
    <w:rsid w:val="00682A3E"/>
    <w:rsid w:val="006830ED"/>
    <w:rsid w:val="006839A7"/>
    <w:rsid w:val="00683F1F"/>
    <w:rsid w:val="00684C67"/>
    <w:rsid w:val="00685032"/>
    <w:rsid w:val="006854CC"/>
    <w:rsid w:val="00686E7A"/>
    <w:rsid w:val="00687551"/>
    <w:rsid w:val="006910AF"/>
    <w:rsid w:val="00691146"/>
    <w:rsid w:val="006934BA"/>
    <w:rsid w:val="00696295"/>
    <w:rsid w:val="00696894"/>
    <w:rsid w:val="0069748D"/>
    <w:rsid w:val="00697AAC"/>
    <w:rsid w:val="006A0A90"/>
    <w:rsid w:val="006A0E56"/>
    <w:rsid w:val="006A1855"/>
    <w:rsid w:val="006A210C"/>
    <w:rsid w:val="006A220C"/>
    <w:rsid w:val="006A2634"/>
    <w:rsid w:val="006A276C"/>
    <w:rsid w:val="006A42EC"/>
    <w:rsid w:val="006A7ECC"/>
    <w:rsid w:val="006B120B"/>
    <w:rsid w:val="006B124A"/>
    <w:rsid w:val="006B13AE"/>
    <w:rsid w:val="006B1567"/>
    <w:rsid w:val="006B2D8D"/>
    <w:rsid w:val="006B339D"/>
    <w:rsid w:val="006B3AE1"/>
    <w:rsid w:val="006B47EB"/>
    <w:rsid w:val="006B4E70"/>
    <w:rsid w:val="006B5930"/>
    <w:rsid w:val="006B5C65"/>
    <w:rsid w:val="006B6633"/>
    <w:rsid w:val="006B760D"/>
    <w:rsid w:val="006B787C"/>
    <w:rsid w:val="006C0FFC"/>
    <w:rsid w:val="006C2A4D"/>
    <w:rsid w:val="006C4A4C"/>
    <w:rsid w:val="006C4E7A"/>
    <w:rsid w:val="006C7A48"/>
    <w:rsid w:val="006D0C17"/>
    <w:rsid w:val="006D18FF"/>
    <w:rsid w:val="006D2917"/>
    <w:rsid w:val="006D3A84"/>
    <w:rsid w:val="006D4030"/>
    <w:rsid w:val="006D48BF"/>
    <w:rsid w:val="006D4E07"/>
    <w:rsid w:val="006D63C4"/>
    <w:rsid w:val="006E0CFF"/>
    <w:rsid w:val="006E2F11"/>
    <w:rsid w:val="006E2FA8"/>
    <w:rsid w:val="006E376E"/>
    <w:rsid w:val="006E4B01"/>
    <w:rsid w:val="006E4E44"/>
    <w:rsid w:val="006E4F1E"/>
    <w:rsid w:val="006E5185"/>
    <w:rsid w:val="006E53D3"/>
    <w:rsid w:val="006E5965"/>
    <w:rsid w:val="006E59CB"/>
    <w:rsid w:val="006E60B1"/>
    <w:rsid w:val="006F050E"/>
    <w:rsid w:val="006F0725"/>
    <w:rsid w:val="006F228C"/>
    <w:rsid w:val="006F259F"/>
    <w:rsid w:val="006F29A6"/>
    <w:rsid w:val="006F5B50"/>
    <w:rsid w:val="006F5E99"/>
    <w:rsid w:val="006F7035"/>
    <w:rsid w:val="007000F3"/>
    <w:rsid w:val="00700D87"/>
    <w:rsid w:val="007016C3"/>
    <w:rsid w:val="00703141"/>
    <w:rsid w:val="007034DF"/>
    <w:rsid w:val="0070421B"/>
    <w:rsid w:val="007066EF"/>
    <w:rsid w:val="0071019D"/>
    <w:rsid w:val="007112D8"/>
    <w:rsid w:val="00711C3B"/>
    <w:rsid w:val="0071279A"/>
    <w:rsid w:val="0071527E"/>
    <w:rsid w:val="007155C0"/>
    <w:rsid w:val="00716005"/>
    <w:rsid w:val="00717C8C"/>
    <w:rsid w:val="00717FCD"/>
    <w:rsid w:val="007216F8"/>
    <w:rsid w:val="0072212E"/>
    <w:rsid w:val="00722229"/>
    <w:rsid w:val="007224F0"/>
    <w:rsid w:val="007229EE"/>
    <w:rsid w:val="00723458"/>
    <w:rsid w:val="00726928"/>
    <w:rsid w:val="00727698"/>
    <w:rsid w:val="00727A21"/>
    <w:rsid w:val="00727B39"/>
    <w:rsid w:val="00730166"/>
    <w:rsid w:val="007321EB"/>
    <w:rsid w:val="00732BAA"/>
    <w:rsid w:val="0073347F"/>
    <w:rsid w:val="007370FC"/>
    <w:rsid w:val="00740FC9"/>
    <w:rsid w:val="00741F10"/>
    <w:rsid w:val="007426DC"/>
    <w:rsid w:val="00742785"/>
    <w:rsid w:val="007445A7"/>
    <w:rsid w:val="00744911"/>
    <w:rsid w:val="007455EA"/>
    <w:rsid w:val="0075088D"/>
    <w:rsid w:val="007519C5"/>
    <w:rsid w:val="00751E73"/>
    <w:rsid w:val="00752892"/>
    <w:rsid w:val="007532F4"/>
    <w:rsid w:val="00753BCE"/>
    <w:rsid w:val="00754C9B"/>
    <w:rsid w:val="00754EC6"/>
    <w:rsid w:val="00756C80"/>
    <w:rsid w:val="00757416"/>
    <w:rsid w:val="00760269"/>
    <w:rsid w:val="00761618"/>
    <w:rsid w:val="00762A8D"/>
    <w:rsid w:val="00762DDD"/>
    <w:rsid w:val="00762E3E"/>
    <w:rsid w:val="00763944"/>
    <w:rsid w:val="00763C78"/>
    <w:rsid w:val="00763FEB"/>
    <w:rsid w:val="00765C90"/>
    <w:rsid w:val="00765E70"/>
    <w:rsid w:val="00767BED"/>
    <w:rsid w:val="007705C8"/>
    <w:rsid w:val="007706E3"/>
    <w:rsid w:val="0077118B"/>
    <w:rsid w:val="0077143E"/>
    <w:rsid w:val="007726C7"/>
    <w:rsid w:val="00772ECC"/>
    <w:rsid w:val="00774911"/>
    <w:rsid w:val="00776683"/>
    <w:rsid w:val="007772B9"/>
    <w:rsid w:val="00777C19"/>
    <w:rsid w:val="00780BCA"/>
    <w:rsid w:val="00782E1D"/>
    <w:rsid w:val="007845F3"/>
    <w:rsid w:val="007904E9"/>
    <w:rsid w:val="00792D4E"/>
    <w:rsid w:val="007945BB"/>
    <w:rsid w:val="00794BC0"/>
    <w:rsid w:val="007956F6"/>
    <w:rsid w:val="007958C4"/>
    <w:rsid w:val="00795A5D"/>
    <w:rsid w:val="007A1A65"/>
    <w:rsid w:val="007A1D4D"/>
    <w:rsid w:val="007A1EF1"/>
    <w:rsid w:val="007A29E9"/>
    <w:rsid w:val="007A618A"/>
    <w:rsid w:val="007A661B"/>
    <w:rsid w:val="007A79DC"/>
    <w:rsid w:val="007B295C"/>
    <w:rsid w:val="007B2C7A"/>
    <w:rsid w:val="007B30C5"/>
    <w:rsid w:val="007B3C32"/>
    <w:rsid w:val="007B6211"/>
    <w:rsid w:val="007B6A48"/>
    <w:rsid w:val="007B7CE5"/>
    <w:rsid w:val="007C093F"/>
    <w:rsid w:val="007C20B7"/>
    <w:rsid w:val="007C23A5"/>
    <w:rsid w:val="007C2A18"/>
    <w:rsid w:val="007C2CC4"/>
    <w:rsid w:val="007C378F"/>
    <w:rsid w:val="007C4551"/>
    <w:rsid w:val="007C4D9D"/>
    <w:rsid w:val="007C520A"/>
    <w:rsid w:val="007C78AE"/>
    <w:rsid w:val="007D090C"/>
    <w:rsid w:val="007D21FC"/>
    <w:rsid w:val="007D274E"/>
    <w:rsid w:val="007D4E9A"/>
    <w:rsid w:val="007D62B8"/>
    <w:rsid w:val="007E25B5"/>
    <w:rsid w:val="007E3A4E"/>
    <w:rsid w:val="007E5747"/>
    <w:rsid w:val="007E5FA8"/>
    <w:rsid w:val="007E6153"/>
    <w:rsid w:val="007E6CF5"/>
    <w:rsid w:val="007F013C"/>
    <w:rsid w:val="007F06A2"/>
    <w:rsid w:val="007F3391"/>
    <w:rsid w:val="007F4386"/>
    <w:rsid w:val="007F579A"/>
    <w:rsid w:val="007F5C95"/>
    <w:rsid w:val="007F672E"/>
    <w:rsid w:val="007F69F7"/>
    <w:rsid w:val="007F77FE"/>
    <w:rsid w:val="0080012F"/>
    <w:rsid w:val="00801AC2"/>
    <w:rsid w:val="00801CB2"/>
    <w:rsid w:val="00801F41"/>
    <w:rsid w:val="0080251A"/>
    <w:rsid w:val="00803136"/>
    <w:rsid w:val="0080345C"/>
    <w:rsid w:val="008044EA"/>
    <w:rsid w:val="00804C95"/>
    <w:rsid w:val="00805C38"/>
    <w:rsid w:val="00806753"/>
    <w:rsid w:val="00806ACC"/>
    <w:rsid w:val="00807BC3"/>
    <w:rsid w:val="00810AF4"/>
    <w:rsid w:val="008114B1"/>
    <w:rsid w:val="008128DB"/>
    <w:rsid w:val="00813673"/>
    <w:rsid w:val="00814E1D"/>
    <w:rsid w:val="0081640A"/>
    <w:rsid w:val="00820F76"/>
    <w:rsid w:val="008227A8"/>
    <w:rsid w:val="00822F18"/>
    <w:rsid w:val="00823B3F"/>
    <w:rsid w:val="00823D31"/>
    <w:rsid w:val="00825A37"/>
    <w:rsid w:val="00827F51"/>
    <w:rsid w:val="00830419"/>
    <w:rsid w:val="008308E7"/>
    <w:rsid w:val="0083285B"/>
    <w:rsid w:val="00833691"/>
    <w:rsid w:val="00835BA8"/>
    <w:rsid w:val="00836552"/>
    <w:rsid w:val="0083780B"/>
    <w:rsid w:val="008400DC"/>
    <w:rsid w:val="008411D9"/>
    <w:rsid w:val="00841676"/>
    <w:rsid w:val="00841F15"/>
    <w:rsid w:val="008421E1"/>
    <w:rsid w:val="00842CCF"/>
    <w:rsid w:val="00844F02"/>
    <w:rsid w:val="00845276"/>
    <w:rsid w:val="00845408"/>
    <w:rsid w:val="0084736E"/>
    <w:rsid w:val="00847439"/>
    <w:rsid w:val="008475D3"/>
    <w:rsid w:val="00847D8D"/>
    <w:rsid w:val="008508CE"/>
    <w:rsid w:val="00852B0A"/>
    <w:rsid w:val="00852C9D"/>
    <w:rsid w:val="00853362"/>
    <w:rsid w:val="008541BB"/>
    <w:rsid w:val="00855B2F"/>
    <w:rsid w:val="008561A7"/>
    <w:rsid w:val="008562C9"/>
    <w:rsid w:val="0085781C"/>
    <w:rsid w:val="008625DB"/>
    <w:rsid w:val="00862D14"/>
    <w:rsid w:val="0086342A"/>
    <w:rsid w:val="0086490D"/>
    <w:rsid w:val="008704D9"/>
    <w:rsid w:val="00870D41"/>
    <w:rsid w:val="00871163"/>
    <w:rsid w:val="00871241"/>
    <w:rsid w:val="00871813"/>
    <w:rsid w:val="00871A08"/>
    <w:rsid w:val="0087220F"/>
    <w:rsid w:val="008738F0"/>
    <w:rsid w:val="008751C6"/>
    <w:rsid w:val="0087524B"/>
    <w:rsid w:val="00876697"/>
    <w:rsid w:val="008812D8"/>
    <w:rsid w:val="0088234B"/>
    <w:rsid w:val="00882A60"/>
    <w:rsid w:val="00882C32"/>
    <w:rsid w:val="00884B4A"/>
    <w:rsid w:val="00886559"/>
    <w:rsid w:val="00886874"/>
    <w:rsid w:val="0089073F"/>
    <w:rsid w:val="00890EE4"/>
    <w:rsid w:val="00891D22"/>
    <w:rsid w:val="00893419"/>
    <w:rsid w:val="0089364A"/>
    <w:rsid w:val="008936B7"/>
    <w:rsid w:val="00894E45"/>
    <w:rsid w:val="0089690C"/>
    <w:rsid w:val="00897147"/>
    <w:rsid w:val="008A0DDA"/>
    <w:rsid w:val="008A1C58"/>
    <w:rsid w:val="008A2C8C"/>
    <w:rsid w:val="008A2FA2"/>
    <w:rsid w:val="008A3106"/>
    <w:rsid w:val="008A3C17"/>
    <w:rsid w:val="008A3D3E"/>
    <w:rsid w:val="008A535E"/>
    <w:rsid w:val="008A5C24"/>
    <w:rsid w:val="008B2EAB"/>
    <w:rsid w:val="008B35B6"/>
    <w:rsid w:val="008B3959"/>
    <w:rsid w:val="008B45A3"/>
    <w:rsid w:val="008B4F17"/>
    <w:rsid w:val="008B69DD"/>
    <w:rsid w:val="008B7360"/>
    <w:rsid w:val="008C0C25"/>
    <w:rsid w:val="008C1085"/>
    <w:rsid w:val="008C13BB"/>
    <w:rsid w:val="008C1AB3"/>
    <w:rsid w:val="008C278B"/>
    <w:rsid w:val="008C2E03"/>
    <w:rsid w:val="008C4451"/>
    <w:rsid w:val="008C4622"/>
    <w:rsid w:val="008C4EEA"/>
    <w:rsid w:val="008C585E"/>
    <w:rsid w:val="008C7C77"/>
    <w:rsid w:val="008C7DAF"/>
    <w:rsid w:val="008D0A52"/>
    <w:rsid w:val="008D1C2E"/>
    <w:rsid w:val="008D3C12"/>
    <w:rsid w:val="008D46CA"/>
    <w:rsid w:val="008D4FFD"/>
    <w:rsid w:val="008D518E"/>
    <w:rsid w:val="008D6F1A"/>
    <w:rsid w:val="008E0517"/>
    <w:rsid w:val="008E2B7D"/>
    <w:rsid w:val="008E392B"/>
    <w:rsid w:val="008E46AB"/>
    <w:rsid w:val="008E522E"/>
    <w:rsid w:val="008E5D63"/>
    <w:rsid w:val="008E5EE5"/>
    <w:rsid w:val="008E65B3"/>
    <w:rsid w:val="008E7B60"/>
    <w:rsid w:val="008F0022"/>
    <w:rsid w:val="008F0436"/>
    <w:rsid w:val="008F0C71"/>
    <w:rsid w:val="008F2F67"/>
    <w:rsid w:val="008F318F"/>
    <w:rsid w:val="008F492E"/>
    <w:rsid w:val="008F523F"/>
    <w:rsid w:val="008F729E"/>
    <w:rsid w:val="008F792F"/>
    <w:rsid w:val="008F7AC8"/>
    <w:rsid w:val="00900528"/>
    <w:rsid w:val="009007C5"/>
    <w:rsid w:val="009008E5"/>
    <w:rsid w:val="009018C6"/>
    <w:rsid w:val="00902CBE"/>
    <w:rsid w:val="009056E9"/>
    <w:rsid w:val="00905ADA"/>
    <w:rsid w:val="00911C04"/>
    <w:rsid w:val="00912815"/>
    <w:rsid w:val="009128D8"/>
    <w:rsid w:val="009155B5"/>
    <w:rsid w:val="00915B5C"/>
    <w:rsid w:val="00920C9E"/>
    <w:rsid w:val="00921439"/>
    <w:rsid w:val="00921AD8"/>
    <w:rsid w:val="009228DB"/>
    <w:rsid w:val="00922E77"/>
    <w:rsid w:val="00923285"/>
    <w:rsid w:val="00923780"/>
    <w:rsid w:val="00923D94"/>
    <w:rsid w:val="00926A4C"/>
    <w:rsid w:val="0092781C"/>
    <w:rsid w:val="00930858"/>
    <w:rsid w:val="00931330"/>
    <w:rsid w:val="00931863"/>
    <w:rsid w:val="009340D0"/>
    <w:rsid w:val="009357B4"/>
    <w:rsid w:val="00935B4E"/>
    <w:rsid w:val="009364AD"/>
    <w:rsid w:val="009365B0"/>
    <w:rsid w:val="0094018D"/>
    <w:rsid w:val="009414F8"/>
    <w:rsid w:val="00941E91"/>
    <w:rsid w:val="00941FC7"/>
    <w:rsid w:val="0094237A"/>
    <w:rsid w:val="009429B0"/>
    <w:rsid w:val="00942E9A"/>
    <w:rsid w:val="0094420A"/>
    <w:rsid w:val="00944C79"/>
    <w:rsid w:val="00945BEC"/>
    <w:rsid w:val="00946752"/>
    <w:rsid w:val="00946B6B"/>
    <w:rsid w:val="009502A2"/>
    <w:rsid w:val="0095122C"/>
    <w:rsid w:val="009513A9"/>
    <w:rsid w:val="009520F6"/>
    <w:rsid w:val="0095444F"/>
    <w:rsid w:val="0095667D"/>
    <w:rsid w:val="009567A7"/>
    <w:rsid w:val="00956D01"/>
    <w:rsid w:val="00957642"/>
    <w:rsid w:val="00957812"/>
    <w:rsid w:val="00957CA4"/>
    <w:rsid w:val="00960223"/>
    <w:rsid w:val="009602F6"/>
    <w:rsid w:val="009605D2"/>
    <w:rsid w:val="00961A59"/>
    <w:rsid w:val="009638E4"/>
    <w:rsid w:val="00963A7D"/>
    <w:rsid w:val="00964AA5"/>
    <w:rsid w:val="009651F7"/>
    <w:rsid w:val="00966566"/>
    <w:rsid w:val="009668D4"/>
    <w:rsid w:val="00967BA6"/>
    <w:rsid w:val="00967E95"/>
    <w:rsid w:val="009706E7"/>
    <w:rsid w:val="00970AB7"/>
    <w:rsid w:val="009714DF"/>
    <w:rsid w:val="00973662"/>
    <w:rsid w:val="00973C4B"/>
    <w:rsid w:val="00975901"/>
    <w:rsid w:val="009759A2"/>
    <w:rsid w:val="009764AC"/>
    <w:rsid w:val="009823EE"/>
    <w:rsid w:val="009835F9"/>
    <w:rsid w:val="009853CF"/>
    <w:rsid w:val="00985D59"/>
    <w:rsid w:val="0098643F"/>
    <w:rsid w:val="00986466"/>
    <w:rsid w:val="0099180D"/>
    <w:rsid w:val="00991A35"/>
    <w:rsid w:val="009945C9"/>
    <w:rsid w:val="00994D91"/>
    <w:rsid w:val="00995F11"/>
    <w:rsid w:val="009A19D7"/>
    <w:rsid w:val="009A1BAA"/>
    <w:rsid w:val="009A2051"/>
    <w:rsid w:val="009A2061"/>
    <w:rsid w:val="009A2273"/>
    <w:rsid w:val="009A2B40"/>
    <w:rsid w:val="009A2B51"/>
    <w:rsid w:val="009A2D14"/>
    <w:rsid w:val="009A4E5E"/>
    <w:rsid w:val="009A4F73"/>
    <w:rsid w:val="009A67E8"/>
    <w:rsid w:val="009A6B7C"/>
    <w:rsid w:val="009A6EB4"/>
    <w:rsid w:val="009A728B"/>
    <w:rsid w:val="009A7371"/>
    <w:rsid w:val="009A7A60"/>
    <w:rsid w:val="009A7AE1"/>
    <w:rsid w:val="009B051D"/>
    <w:rsid w:val="009B0ED7"/>
    <w:rsid w:val="009B1551"/>
    <w:rsid w:val="009B3664"/>
    <w:rsid w:val="009B4290"/>
    <w:rsid w:val="009B4C10"/>
    <w:rsid w:val="009B5318"/>
    <w:rsid w:val="009B56A4"/>
    <w:rsid w:val="009B6E91"/>
    <w:rsid w:val="009C1316"/>
    <w:rsid w:val="009C2B25"/>
    <w:rsid w:val="009C2F43"/>
    <w:rsid w:val="009C378A"/>
    <w:rsid w:val="009C44BC"/>
    <w:rsid w:val="009C5546"/>
    <w:rsid w:val="009D0023"/>
    <w:rsid w:val="009D1E94"/>
    <w:rsid w:val="009D56FD"/>
    <w:rsid w:val="009D5922"/>
    <w:rsid w:val="009D64DE"/>
    <w:rsid w:val="009D6D6D"/>
    <w:rsid w:val="009E0409"/>
    <w:rsid w:val="009E11BA"/>
    <w:rsid w:val="009E1868"/>
    <w:rsid w:val="009E1942"/>
    <w:rsid w:val="009E1FB5"/>
    <w:rsid w:val="009E3698"/>
    <w:rsid w:val="009E3808"/>
    <w:rsid w:val="009E5731"/>
    <w:rsid w:val="009E5E67"/>
    <w:rsid w:val="009E769E"/>
    <w:rsid w:val="009F0199"/>
    <w:rsid w:val="009F1E11"/>
    <w:rsid w:val="009F3F55"/>
    <w:rsid w:val="009F4A0A"/>
    <w:rsid w:val="009F4B23"/>
    <w:rsid w:val="009F4C81"/>
    <w:rsid w:val="009F4F0A"/>
    <w:rsid w:val="009F4F49"/>
    <w:rsid w:val="009F58B1"/>
    <w:rsid w:val="009F6C6D"/>
    <w:rsid w:val="009F7965"/>
    <w:rsid w:val="00A00145"/>
    <w:rsid w:val="00A00FFF"/>
    <w:rsid w:val="00A015FA"/>
    <w:rsid w:val="00A016E2"/>
    <w:rsid w:val="00A03122"/>
    <w:rsid w:val="00A03432"/>
    <w:rsid w:val="00A03C27"/>
    <w:rsid w:val="00A05289"/>
    <w:rsid w:val="00A052A0"/>
    <w:rsid w:val="00A077CB"/>
    <w:rsid w:val="00A07E4F"/>
    <w:rsid w:val="00A10286"/>
    <w:rsid w:val="00A10EFB"/>
    <w:rsid w:val="00A10F71"/>
    <w:rsid w:val="00A1116F"/>
    <w:rsid w:val="00A13517"/>
    <w:rsid w:val="00A13D8E"/>
    <w:rsid w:val="00A15B7B"/>
    <w:rsid w:val="00A15E1C"/>
    <w:rsid w:val="00A15E8D"/>
    <w:rsid w:val="00A15F99"/>
    <w:rsid w:val="00A16C7F"/>
    <w:rsid w:val="00A17AAC"/>
    <w:rsid w:val="00A17D2E"/>
    <w:rsid w:val="00A20589"/>
    <w:rsid w:val="00A207C4"/>
    <w:rsid w:val="00A21446"/>
    <w:rsid w:val="00A23335"/>
    <w:rsid w:val="00A2338B"/>
    <w:rsid w:val="00A2593D"/>
    <w:rsid w:val="00A26003"/>
    <w:rsid w:val="00A32D90"/>
    <w:rsid w:val="00A33770"/>
    <w:rsid w:val="00A33CC5"/>
    <w:rsid w:val="00A34012"/>
    <w:rsid w:val="00A3467D"/>
    <w:rsid w:val="00A3596D"/>
    <w:rsid w:val="00A35CC2"/>
    <w:rsid w:val="00A372BB"/>
    <w:rsid w:val="00A372C0"/>
    <w:rsid w:val="00A3784F"/>
    <w:rsid w:val="00A37A0D"/>
    <w:rsid w:val="00A37A18"/>
    <w:rsid w:val="00A407B5"/>
    <w:rsid w:val="00A416A1"/>
    <w:rsid w:val="00A427AB"/>
    <w:rsid w:val="00A43962"/>
    <w:rsid w:val="00A43B2F"/>
    <w:rsid w:val="00A44014"/>
    <w:rsid w:val="00A47586"/>
    <w:rsid w:val="00A50957"/>
    <w:rsid w:val="00A51D3B"/>
    <w:rsid w:val="00A52ACD"/>
    <w:rsid w:val="00A53B9E"/>
    <w:rsid w:val="00A53BF9"/>
    <w:rsid w:val="00A54635"/>
    <w:rsid w:val="00A549AA"/>
    <w:rsid w:val="00A60EF3"/>
    <w:rsid w:val="00A61376"/>
    <w:rsid w:val="00A61B3D"/>
    <w:rsid w:val="00A61E4C"/>
    <w:rsid w:val="00A62574"/>
    <w:rsid w:val="00A62706"/>
    <w:rsid w:val="00A63DDA"/>
    <w:rsid w:val="00A64BC7"/>
    <w:rsid w:val="00A65D74"/>
    <w:rsid w:val="00A660B4"/>
    <w:rsid w:val="00A70B40"/>
    <w:rsid w:val="00A71866"/>
    <w:rsid w:val="00A71895"/>
    <w:rsid w:val="00A71B45"/>
    <w:rsid w:val="00A71C75"/>
    <w:rsid w:val="00A71F25"/>
    <w:rsid w:val="00A73851"/>
    <w:rsid w:val="00A74BA6"/>
    <w:rsid w:val="00A7540F"/>
    <w:rsid w:val="00A7575B"/>
    <w:rsid w:val="00A758A8"/>
    <w:rsid w:val="00A779DC"/>
    <w:rsid w:val="00A80607"/>
    <w:rsid w:val="00A82908"/>
    <w:rsid w:val="00A83039"/>
    <w:rsid w:val="00A83C4E"/>
    <w:rsid w:val="00A83EE7"/>
    <w:rsid w:val="00A842ED"/>
    <w:rsid w:val="00A84A99"/>
    <w:rsid w:val="00A85E66"/>
    <w:rsid w:val="00A862E0"/>
    <w:rsid w:val="00A87209"/>
    <w:rsid w:val="00A87BE0"/>
    <w:rsid w:val="00A9042E"/>
    <w:rsid w:val="00A9064D"/>
    <w:rsid w:val="00A90752"/>
    <w:rsid w:val="00A9372B"/>
    <w:rsid w:val="00A94BBB"/>
    <w:rsid w:val="00A94DEF"/>
    <w:rsid w:val="00A95EC0"/>
    <w:rsid w:val="00A973EB"/>
    <w:rsid w:val="00A97C06"/>
    <w:rsid w:val="00AA1A98"/>
    <w:rsid w:val="00AA2AE9"/>
    <w:rsid w:val="00AA495F"/>
    <w:rsid w:val="00AA692E"/>
    <w:rsid w:val="00AA701D"/>
    <w:rsid w:val="00AA7B2D"/>
    <w:rsid w:val="00AB38D7"/>
    <w:rsid w:val="00AB4AEB"/>
    <w:rsid w:val="00AB4E8F"/>
    <w:rsid w:val="00AB680E"/>
    <w:rsid w:val="00AC02AD"/>
    <w:rsid w:val="00AC0A9E"/>
    <w:rsid w:val="00AC0F05"/>
    <w:rsid w:val="00AC2C9B"/>
    <w:rsid w:val="00AC5A86"/>
    <w:rsid w:val="00AC5AD4"/>
    <w:rsid w:val="00AC5EA6"/>
    <w:rsid w:val="00AC7125"/>
    <w:rsid w:val="00AC728A"/>
    <w:rsid w:val="00AC73BE"/>
    <w:rsid w:val="00AC7726"/>
    <w:rsid w:val="00AD06C8"/>
    <w:rsid w:val="00AD0D86"/>
    <w:rsid w:val="00AD1612"/>
    <w:rsid w:val="00AD2277"/>
    <w:rsid w:val="00AD2CF0"/>
    <w:rsid w:val="00AD3F47"/>
    <w:rsid w:val="00AD6E1B"/>
    <w:rsid w:val="00AD75BD"/>
    <w:rsid w:val="00AD75C6"/>
    <w:rsid w:val="00AD7655"/>
    <w:rsid w:val="00AE0871"/>
    <w:rsid w:val="00AE1BB2"/>
    <w:rsid w:val="00AE1E65"/>
    <w:rsid w:val="00AE263E"/>
    <w:rsid w:val="00AE41EA"/>
    <w:rsid w:val="00AE4408"/>
    <w:rsid w:val="00AE4881"/>
    <w:rsid w:val="00AE5A10"/>
    <w:rsid w:val="00AE5CA4"/>
    <w:rsid w:val="00AE6F66"/>
    <w:rsid w:val="00AE70F5"/>
    <w:rsid w:val="00AE715A"/>
    <w:rsid w:val="00AF0217"/>
    <w:rsid w:val="00AF154D"/>
    <w:rsid w:val="00AF171E"/>
    <w:rsid w:val="00AF1C4C"/>
    <w:rsid w:val="00AF3006"/>
    <w:rsid w:val="00AF3EB6"/>
    <w:rsid w:val="00AF68E2"/>
    <w:rsid w:val="00B001CB"/>
    <w:rsid w:val="00B005B2"/>
    <w:rsid w:val="00B00979"/>
    <w:rsid w:val="00B02127"/>
    <w:rsid w:val="00B027C5"/>
    <w:rsid w:val="00B02875"/>
    <w:rsid w:val="00B03084"/>
    <w:rsid w:val="00B03878"/>
    <w:rsid w:val="00B04077"/>
    <w:rsid w:val="00B0451E"/>
    <w:rsid w:val="00B0540F"/>
    <w:rsid w:val="00B05D00"/>
    <w:rsid w:val="00B10E9B"/>
    <w:rsid w:val="00B11376"/>
    <w:rsid w:val="00B11AE8"/>
    <w:rsid w:val="00B124EB"/>
    <w:rsid w:val="00B12649"/>
    <w:rsid w:val="00B12653"/>
    <w:rsid w:val="00B13BD2"/>
    <w:rsid w:val="00B1497F"/>
    <w:rsid w:val="00B149A8"/>
    <w:rsid w:val="00B14C3C"/>
    <w:rsid w:val="00B156F1"/>
    <w:rsid w:val="00B15D15"/>
    <w:rsid w:val="00B15DC4"/>
    <w:rsid w:val="00B160F8"/>
    <w:rsid w:val="00B16BF6"/>
    <w:rsid w:val="00B21B3C"/>
    <w:rsid w:val="00B2271E"/>
    <w:rsid w:val="00B22E27"/>
    <w:rsid w:val="00B25926"/>
    <w:rsid w:val="00B306D4"/>
    <w:rsid w:val="00B32A19"/>
    <w:rsid w:val="00B33D3A"/>
    <w:rsid w:val="00B340E5"/>
    <w:rsid w:val="00B34C35"/>
    <w:rsid w:val="00B35E82"/>
    <w:rsid w:val="00B366AA"/>
    <w:rsid w:val="00B40E5F"/>
    <w:rsid w:val="00B4133B"/>
    <w:rsid w:val="00B42C10"/>
    <w:rsid w:val="00B431B6"/>
    <w:rsid w:val="00B4468D"/>
    <w:rsid w:val="00B46716"/>
    <w:rsid w:val="00B4781D"/>
    <w:rsid w:val="00B51787"/>
    <w:rsid w:val="00B52099"/>
    <w:rsid w:val="00B52262"/>
    <w:rsid w:val="00B52AB3"/>
    <w:rsid w:val="00B534B7"/>
    <w:rsid w:val="00B55089"/>
    <w:rsid w:val="00B55747"/>
    <w:rsid w:val="00B55AED"/>
    <w:rsid w:val="00B56329"/>
    <w:rsid w:val="00B56690"/>
    <w:rsid w:val="00B56C28"/>
    <w:rsid w:val="00B6036C"/>
    <w:rsid w:val="00B60D9F"/>
    <w:rsid w:val="00B61DCE"/>
    <w:rsid w:val="00B65F2D"/>
    <w:rsid w:val="00B677EB"/>
    <w:rsid w:val="00B67C0F"/>
    <w:rsid w:val="00B70031"/>
    <w:rsid w:val="00B71BBD"/>
    <w:rsid w:val="00B722D8"/>
    <w:rsid w:val="00B73FFF"/>
    <w:rsid w:val="00B74E77"/>
    <w:rsid w:val="00B75B5F"/>
    <w:rsid w:val="00B75BFD"/>
    <w:rsid w:val="00B7743F"/>
    <w:rsid w:val="00B80BE1"/>
    <w:rsid w:val="00B81274"/>
    <w:rsid w:val="00B81387"/>
    <w:rsid w:val="00B83AA0"/>
    <w:rsid w:val="00B84F61"/>
    <w:rsid w:val="00B91388"/>
    <w:rsid w:val="00B92980"/>
    <w:rsid w:val="00B93076"/>
    <w:rsid w:val="00B9354F"/>
    <w:rsid w:val="00B9440F"/>
    <w:rsid w:val="00B975C7"/>
    <w:rsid w:val="00BA0B3F"/>
    <w:rsid w:val="00BA0C5C"/>
    <w:rsid w:val="00BA0F8C"/>
    <w:rsid w:val="00BA12FD"/>
    <w:rsid w:val="00BA21B9"/>
    <w:rsid w:val="00BA60CD"/>
    <w:rsid w:val="00BB226D"/>
    <w:rsid w:val="00BB2DB4"/>
    <w:rsid w:val="00BB30C7"/>
    <w:rsid w:val="00BB53BE"/>
    <w:rsid w:val="00BB63E5"/>
    <w:rsid w:val="00BB6A6B"/>
    <w:rsid w:val="00BB707C"/>
    <w:rsid w:val="00BC1631"/>
    <w:rsid w:val="00BC265E"/>
    <w:rsid w:val="00BC3A99"/>
    <w:rsid w:val="00BC40B0"/>
    <w:rsid w:val="00BC5A3B"/>
    <w:rsid w:val="00BC5B5C"/>
    <w:rsid w:val="00BC628E"/>
    <w:rsid w:val="00BC65B7"/>
    <w:rsid w:val="00BC77F5"/>
    <w:rsid w:val="00BD04C3"/>
    <w:rsid w:val="00BD0679"/>
    <w:rsid w:val="00BD1603"/>
    <w:rsid w:val="00BD1B9F"/>
    <w:rsid w:val="00BD1F84"/>
    <w:rsid w:val="00BD2802"/>
    <w:rsid w:val="00BD3186"/>
    <w:rsid w:val="00BD3723"/>
    <w:rsid w:val="00BD423C"/>
    <w:rsid w:val="00BE0D81"/>
    <w:rsid w:val="00BE1108"/>
    <w:rsid w:val="00BE1A0D"/>
    <w:rsid w:val="00BE1E09"/>
    <w:rsid w:val="00BE28B6"/>
    <w:rsid w:val="00BE2FBE"/>
    <w:rsid w:val="00BE4840"/>
    <w:rsid w:val="00BE7EE5"/>
    <w:rsid w:val="00BF010A"/>
    <w:rsid w:val="00BF0B87"/>
    <w:rsid w:val="00BF0EA9"/>
    <w:rsid w:val="00BF2BE6"/>
    <w:rsid w:val="00BF4174"/>
    <w:rsid w:val="00BF44B5"/>
    <w:rsid w:val="00BF44BA"/>
    <w:rsid w:val="00BF5AA9"/>
    <w:rsid w:val="00BF6BF7"/>
    <w:rsid w:val="00C00498"/>
    <w:rsid w:val="00C01CAD"/>
    <w:rsid w:val="00C032DB"/>
    <w:rsid w:val="00C05015"/>
    <w:rsid w:val="00C06016"/>
    <w:rsid w:val="00C0693C"/>
    <w:rsid w:val="00C07164"/>
    <w:rsid w:val="00C07371"/>
    <w:rsid w:val="00C07FAF"/>
    <w:rsid w:val="00C1029B"/>
    <w:rsid w:val="00C12336"/>
    <w:rsid w:val="00C12D84"/>
    <w:rsid w:val="00C13061"/>
    <w:rsid w:val="00C131B2"/>
    <w:rsid w:val="00C14EAB"/>
    <w:rsid w:val="00C22118"/>
    <w:rsid w:val="00C22196"/>
    <w:rsid w:val="00C221A7"/>
    <w:rsid w:val="00C2295F"/>
    <w:rsid w:val="00C24780"/>
    <w:rsid w:val="00C2512F"/>
    <w:rsid w:val="00C256E4"/>
    <w:rsid w:val="00C2702D"/>
    <w:rsid w:val="00C27C01"/>
    <w:rsid w:val="00C27F7A"/>
    <w:rsid w:val="00C30DC5"/>
    <w:rsid w:val="00C32BE7"/>
    <w:rsid w:val="00C349A8"/>
    <w:rsid w:val="00C3601F"/>
    <w:rsid w:val="00C36985"/>
    <w:rsid w:val="00C37EA1"/>
    <w:rsid w:val="00C40F1E"/>
    <w:rsid w:val="00C41F7B"/>
    <w:rsid w:val="00C422B9"/>
    <w:rsid w:val="00C44146"/>
    <w:rsid w:val="00C445CC"/>
    <w:rsid w:val="00C447DA"/>
    <w:rsid w:val="00C4613C"/>
    <w:rsid w:val="00C46CB8"/>
    <w:rsid w:val="00C4702F"/>
    <w:rsid w:val="00C50044"/>
    <w:rsid w:val="00C507CE"/>
    <w:rsid w:val="00C50B03"/>
    <w:rsid w:val="00C50DD3"/>
    <w:rsid w:val="00C52214"/>
    <w:rsid w:val="00C5362E"/>
    <w:rsid w:val="00C53B5A"/>
    <w:rsid w:val="00C54BDF"/>
    <w:rsid w:val="00C55589"/>
    <w:rsid w:val="00C55D63"/>
    <w:rsid w:val="00C55FFC"/>
    <w:rsid w:val="00C5600B"/>
    <w:rsid w:val="00C56177"/>
    <w:rsid w:val="00C562C9"/>
    <w:rsid w:val="00C56C60"/>
    <w:rsid w:val="00C57424"/>
    <w:rsid w:val="00C5765B"/>
    <w:rsid w:val="00C57F76"/>
    <w:rsid w:val="00C6024F"/>
    <w:rsid w:val="00C60B80"/>
    <w:rsid w:val="00C63A15"/>
    <w:rsid w:val="00C64284"/>
    <w:rsid w:val="00C662AE"/>
    <w:rsid w:val="00C66637"/>
    <w:rsid w:val="00C67554"/>
    <w:rsid w:val="00C67904"/>
    <w:rsid w:val="00C67BD7"/>
    <w:rsid w:val="00C67D0F"/>
    <w:rsid w:val="00C70186"/>
    <w:rsid w:val="00C702C4"/>
    <w:rsid w:val="00C716D0"/>
    <w:rsid w:val="00C7469C"/>
    <w:rsid w:val="00C74B4C"/>
    <w:rsid w:val="00C7570D"/>
    <w:rsid w:val="00C75E8D"/>
    <w:rsid w:val="00C75F0B"/>
    <w:rsid w:val="00C76C3F"/>
    <w:rsid w:val="00C77609"/>
    <w:rsid w:val="00C80221"/>
    <w:rsid w:val="00C808FD"/>
    <w:rsid w:val="00C810BE"/>
    <w:rsid w:val="00C81D9A"/>
    <w:rsid w:val="00C81F22"/>
    <w:rsid w:val="00C8201C"/>
    <w:rsid w:val="00C82238"/>
    <w:rsid w:val="00C82EB0"/>
    <w:rsid w:val="00C87749"/>
    <w:rsid w:val="00C91749"/>
    <w:rsid w:val="00C92952"/>
    <w:rsid w:val="00C9498F"/>
    <w:rsid w:val="00C952B2"/>
    <w:rsid w:val="00C9558E"/>
    <w:rsid w:val="00C957BC"/>
    <w:rsid w:val="00C97B4A"/>
    <w:rsid w:val="00CA0D77"/>
    <w:rsid w:val="00CA11E6"/>
    <w:rsid w:val="00CA1308"/>
    <w:rsid w:val="00CA148D"/>
    <w:rsid w:val="00CA1F8A"/>
    <w:rsid w:val="00CA2894"/>
    <w:rsid w:val="00CA38F2"/>
    <w:rsid w:val="00CA6D0A"/>
    <w:rsid w:val="00CA79E5"/>
    <w:rsid w:val="00CB018C"/>
    <w:rsid w:val="00CB273D"/>
    <w:rsid w:val="00CB4BCF"/>
    <w:rsid w:val="00CB4CC8"/>
    <w:rsid w:val="00CB690F"/>
    <w:rsid w:val="00CB7F33"/>
    <w:rsid w:val="00CC0445"/>
    <w:rsid w:val="00CC17C9"/>
    <w:rsid w:val="00CC1CFE"/>
    <w:rsid w:val="00CC2DEA"/>
    <w:rsid w:val="00CC7653"/>
    <w:rsid w:val="00CC791F"/>
    <w:rsid w:val="00CD085B"/>
    <w:rsid w:val="00CD09EE"/>
    <w:rsid w:val="00CD2F63"/>
    <w:rsid w:val="00CD3B3F"/>
    <w:rsid w:val="00CD5261"/>
    <w:rsid w:val="00CD5C12"/>
    <w:rsid w:val="00CE0C8D"/>
    <w:rsid w:val="00CE20F0"/>
    <w:rsid w:val="00CE393E"/>
    <w:rsid w:val="00CE3EF4"/>
    <w:rsid w:val="00CE46F2"/>
    <w:rsid w:val="00CE4862"/>
    <w:rsid w:val="00CE64AE"/>
    <w:rsid w:val="00CF2DD9"/>
    <w:rsid w:val="00CF5779"/>
    <w:rsid w:val="00CF5BC7"/>
    <w:rsid w:val="00CF5F41"/>
    <w:rsid w:val="00CF6313"/>
    <w:rsid w:val="00CF633C"/>
    <w:rsid w:val="00CF64C3"/>
    <w:rsid w:val="00CF6616"/>
    <w:rsid w:val="00CF6DE7"/>
    <w:rsid w:val="00CF7E09"/>
    <w:rsid w:val="00D00FED"/>
    <w:rsid w:val="00D010C1"/>
    <w:rsid w:val="00D028BC"/>
    <w:rsid w:val="00D05E55"/>
    <w:rsid w:val="00D060BE"/>
    <w:rsid w:val="00D078B2"/>
    <w:rsid w:val="00D1069A"/>
    <w:rsid w:val="00D110BC"/>
    <w:rsid w:val="00D11B85"/>
    <w:rsid w:val="00D12AFD"/>
    <w:rsid w:val="00D13737"/>
    <w:rsid w:val="00D13B8E"/>
    <w:rsid w:val="00D13D4D"/>
    <w:rsid w:val="00D13D5A"/>
    <w:rsid w:val="00D146E9"/>
    <w:rsid w:val="00D14EC8"/>
    <w:rsid w:val="00D15C56"/>
    <w:rsid w:val="00D161F0"/>
    <w:rsid w:val="00D16B91"/>
    <w:rsid w:val="00D176E7"/>
    <w:rsid w:val="00D17B42"/>
    <w:rsid w:val="00D2181B"/>
    <w:rsid w:val="00D21F8D"/>
    <w:rsid w:val="00D2218E"/>
    <w:rsid w:val="00D22886"/>
    <w:rsid w:val="00D23594"/>
    <w:rsid w:val="00D2545E"/>
    <w:rsid w:val="00D2770F"/>
    <w:rsid w:val="00D27EC5"/>
    <w:rsid w:val="00D31264"/>
    <w:rsid w:val="00D31DDB"/>
    <w:rsid w:val="00D32174"/>
    <w:rsid w:val="00D3239D"/>
    <w:rsid w:val="00D32CF6"/>
    <w:rsid w:val="00D338AA"/>
    <w:rsid w:val="00D34443"/>
    <w:rsid w:val="00D35CDD"/>
    <w:rsid w:val="00D37F87"/>
    <w:rsid w:val="00D40C0A"/>
    <w:rsid w:val="00D45082"/>
    <w:rsid w:val="00D46B41"/>
    <w:rsid w:val="00D47910"/>
    <w:rsid w:val="00D47B72"/>
    <w:rsid w:val="00D50128"/>
    <w:rsid w:val="00D534D1"/>
    <w:rsid w:val="00D5489F"/>
    <w:rsid w:val="00D5549D"/>
    <w:rsid w:val="00D56097"/>
    <w:rsid w:val="00D562CC"/>
    <w:rsid w:val="00D566F3"/>
    <w:rsid w:val="00D60A6C"/>
    <w:rsid w:val="00D61791"/>
    <w:rsid w:val="00D62F0C"/>
    <w:rsid w:val="00D63747"/>
    <w:rsid w:val="00D64CC6"/>
    <w:rsid w:val="00D64EAE"/>
    <w:rsid w:val="00D660D1"/>
    <w:rsid w:val="00D72D9D"/>
    <w:rsid w:val="00D72EEF"/>
    <w:rsid w:val="00D72EFF"/>
    <w:rsid w:val="00D739AE"/>
    <w:rsid w:val="00D74B37"/>
    <w:rsid w:val="00D7550B"/>
    <w:rsid w:val="00D756A6"/>
    <w:rsid w:val="00D75987"/>
    <w:rsid w:val="00D75D4B"/>
    <w:rsid w:val="00D75F5F"/>
    <w:rsid w:val="00D77CA2"/>
    <w:rsid w:val="00D807FC"/>
    <w:rsid w:val="00D81D44"/>
    <w:rsid w:val="00D83044"/>
    <w:rsid w:val="00D84ED7"/>
    <w:rsid w:val="00D8706F"/>
    <w:rsid w:val="00D87ECE"/>
    <w:rsid w:val="00D92672"/>
    <w:rsid w:val="00D92F5B"/>
    <w:rsid w:val="00D95AC3"/>
    <w:rsid w:val="00D96B0E"/>
    <w:rsid w:val="00D977B1"/>
    <w:rsid w:val="00DA04DF"/>
    <w:rsid w:val="00DA0EAD"/>
    <w:rsid w:val="00DA1AF4"/>
    <w:rsid w:val="00DA206C"/>
    <w:rsid w:val="00DA3DA0"/>
    <w:rsid w:val="00DA4083"/>
    <w:rsid w:val="00DA4D0D"/>
    <w:rsid w:val="00DA5247"/>
    <w:rsid w:val="00DA639F"/>
    <w:rsid w:val="00DB0410"/>
    <w:rsid w:val="00DB1EC8"/>
    <w:rsid w:val="00DB36B9"/>
    <w:rsid w:val="00DB5937"/>
    <w:rsid w:val="00DB6139"/>
    <w:rsid w:val="00DB7541"/>
    <w:rsid w:val="00DC14EC"/>
    <w:rsid w:val="00DC1FAE"/>
    <w:rsid w:val="00DC298F"/>
    <w:rsid w:val="00DC337F"/>
    <w:rsid w:val="00DC3783"/>
    <w:rsid w:val="00DC39CB"/>
    <w:rsid w:val="00DC4711"/>
    <w:rsid w:val="00DC4917"/>
    <w:rsid w:val="00DC49C8"/>
    <w:rsid w:val="00DD0CBC"/>
    <w:rsid w:val="00DD22ED"/>
    <w:rsid w:val="00DD3219"/>
    <w:rsid w:val="00DD362B"/>
    <w:rsid w:val="00DD3B91"/>
    <w:rsid w:val="00DD4239"/>
    <w:rsid w:val="00DD5613"/>
    <w:rsid w:val="00DD65BC"/>
    <w:rsid w:val="00DD669C"/>
    <w:rsid w:val="00DE087D"/>
    <w:rsid w:val="00DE0D32"/>
    <w:rsid w:val="00DE1EA2"/>
    <w:rsid w:val="00DE2215"/>
    <w:rsid w:val="00DE3D78"/>
    <w:rsid w:val="00DE3DEE"/>
    <w:rsid w:val="00DE440F"/>
    <w:rsid w:val="00DE5107"/>
    <w:rsid w:val="00DF2C05"/>
    <w:rsid w:val="00DF4D41"/>
    <w:rsid w:val="00DF5186"/>
    <w:rsid w:val="00DF59EB"/>
    <w:rsid w:val="00DF5FFD"/>
    <w:rsid w:val="00DF6681"/>
    <w:rsid w:val="00DF75F2"/>
    <w:rsid w:val="00DF776F"/>
    <w:rsid w:val="00E01223"/>
    <w:rsid w:val="00E01684"/>
    <w:rsid w:val="00E01915"/>
    <w:rsid w:val="00E02A62"/>
    <w:rsid w:val="00E03505"/>
    <w:rsid w:val="00E03F11"/>
    <w:rsid w:val="00E04211"/>
    <w:rsid w:val="00E04A10"/>
    <w:rsid w:val="00E052A9"/>
    <w:rsid w:val="00E057EF"/>
    <w:rsid w:val="00E06259"/>
    <w:rsid w:val="00E06F07"/>
    <w:rsid w:val="00E07551"/>
    <w:rsid w:val="00E079B0"/>
    <w:rsid w:val="00E07C3C"/>
    <w:rsid w:val="00E10756"/>
    <w:rsid w:val="00E10CB0"/>
    <w:rsid w:val="00E12136"/>
    <w:rsid w:val="00E202A4"/>
    <w:rsid w:val="00E20A8A"/>
    <w:rsid w:val="00E21313"/>
    <w:rsid w:val="00E22026"/>
    <w:rsid w:val="00E22E6B"/>
    <w:rsid w:val="00E2522F"/>
    <w:rsid w:val="00E26AC3"/>
    <w:rsid w:val="00E26F2F"/>
    <w:rsid w:val="00E30D10"/>
    <w:rsid w:val="00E3187B"/>
    <w:rsid w:val="00E31AAA"/>
    <w:rsid w:val="00E345F5"/>
    <w:rsid w:val="00E34B3B"/>
    <w:rsid w:val="00E35766"/>
    <w:rsid w:val="00E35C80"/>
    <w:rsid w:val="00E365EB"/>
    <w:rsid w:val="00E4020A"/>
    <w:rsid w:val="00E402B6"/>
    <w:rsid w:val="00E404F9"/>
    <w:rsid w:val="00E41DF4"/>
    <w:rsid w:val="00E43226"/>
    <w:rsid w:val="00E43923"/>
    <w:rsid w:val="00E43C9C"/>
    <w:rsid w:val="00E44E3F"/>
    <w:rsid w:val="00E45365"/>
    <w:rsid w:val="00E477C8"/>
    <w:rsid w:val="00E520A9"/>
    <w:rsid w:val="00E526BD"/>
    <w:rsid w:val="00E52A51"/>
    <w:rsid w:val="00E53A6F"/>
    <w:rsid w:val="00E53BC5"/>
    <w:rsid w:val="00E55574"/>
    <w:rsid w:val="00E55BDE"/>
    <w:rsid w:val="00E569A8"/>
    <w:rsid w:val="00E60060"/>
    <w:rsid w:val="00E616BA"/>
    <w:rsid w:val="00E6345D"/>
    <w:rsid w:val="00E64551"/>
    <w:rsid w:val="00E6623E"/>
    <w:rsid w:val="00E674F7"/>
    <w:rsid w:val="00E676D5"/>
    <w:rsid w:val="00E6778C"/>
    <w:rsid w:val="00E67861"/>
    <w:rsid w:val="00E67E00"/>
    <w:rsid w:val="00E67FBB"/>
    <w:rsid w:val="00E7298E"/>
    <w:rsid w:val="00E73785"/>
    <w:rsid w:val="00E73FB7"/>
    <w:rsid w:val="00E75C31"/>
    <w:rsid w:val="00E75E9A"/>
    <w:rsid w:val="00E75EB2"/>
    <w:rsid w:val="00E760E7"/>
    <w:rsid w:val="00E7674E"/>
    <w:rsid w:val="00E77AD4"/>
    <w:rsid w:val="00E77BB7"/>
    <w:rsid w:val="00E81C33"/>
    <w:rsid w:val="00E84A88"/>
    <w:rsid w:val="00E84AEC"/>
    <w:rsid w:val="00E85490"/>
    <w:rsid w:val="00E85751"/>
    <w:rsid w:val="00E85E47"/>
    <w:rsid w:val="00E9023B"/>
    <w:rsid w:val="00E90CE2"/>
    <w:rsid w:val="00E90E74"/>
    <w:rsid w:val="00E90FE2"/>
    <w:rsid w:val="00E911A0"/>
    <w:rsid w:val="00E93185"/>
    <w:rsid w:val="00E93A1C"/>
    <w:rsid w:val="00E93C04"/>
    <w:rsid w:val="00E97D92"/>
    <w:rsid w:val="00EA066F"/>
    <w:rsid w:val="00EA34DF"/>
    <w:rsid w:val="00EA4C36"/>
    <w:rsid w:val="00EA4C90"/>
    <w:rsid w:val="00EA5AD3"/>
    <w:rsid w:val="00EA60D5"/>
    <w:rsid w:val="00EA6EEA"/>
    <w:rsid w:val="00EB02E7"/>
    <w:rsid w:val="00EB0355"/>
    <w:rsid w:val="00EB07A9"/>
    <w:rsid w:val="00EB0B4F"/>
    <w:rsid w:val="00EB18ED"/>
    <w:rsid w:val="00EB1C01"/>
    <w:rsid w:val="00EB2358"/>
    <w:rsid w:val="00EB499F"/>
    <w:rsid w:val="00EB6B1D"/>
    <w:rsid w:val="00EC275F"/>
    <w:rsid w:val="00EC4E52"/>
    <w:rsid w:val="00EC5596"/>
    <w:rsid w:val="00EC668C"/>
    <w:rsid w:val="00EC7707"/>
    <w:rsid w:val="00ED0DD6"/>
    <w:rsid w:val="00ED1593"/>
    <w:rsid w:val="00ED3BE3"/>
    <w:rsid w:val="00ED4013"/>
    <w:rsid w:val="00ED4237"/>
    <w:rsid w:val="00ED6542"/>
    <w:rsid w:val="00ED6631"/>
    <w:rsid w:val="00ED696F"/>
    <w:rsid w:val="00ED7041"/>
    <w:rsid w:val="00EE107D"/>
    <w:rsid w:val="00EE4553"/>
    <w:rsid w:val="00EE4C27"/>
    <w:rsid w:val="00EE51E8"/>
    <w:rsid w:val="00EE52C2"/>
    <w:rsid w:val="00EE5D12"/>
    <w:rsid w:val="00EE619D"/>
    <w:rsid w:val="00EE668B"/>
    <w:rsid w:val="00EF0F9A"/>
    <w:rsid w:val="00EF1BD0"/>
    <w:rsid w:val="00EF2717"/>
    <w:rsid w:val="00EF2B71"/>
    <w:rsid w:val="00EF2BC7"/>
    <w:rsid w:val="00EF36BC"/>
    <w:rsid w:val="00EF36D5"/>
    <w:rsid w:val="00EF5843"/>
    <w:rsid w:val="00EF69C9"/>
    <w:rsid w:val="00EF715B"/>
    <w:rsid w:val="00EF7190"/>
    <w:rsid w:val="00F026B0"/>
    <w:rsid w:val="00F02F24"/>
    <w:rsid w:val="00F0307A"/>
    <w:rsid w:val="00F04012"/>
    <w:rsid w:val="00F05D6D"/>
    <w:rsid w:val="00F062CD"/>
    <w:rsid w:val="00F067DA"/>
    <w:rsid w:val="00F106B7"/>
    <w:rsid w:val="00F1093F"/>
    <w:rsid w:val="00F10F65"/>
    <w:rsid w:val="00F11011"/>
    <w:rsid w:val="00F11F12"/>
    <w:rsid w:val="00F12F37"/>
    <w:rsid w:val="00F13095"/>
    <w:rsid w:val="00F14AC3"/>
    <w:rsid w:val="00F15EAA"/>
    <w:rsid w:val="00F16FB6"/>
    <w:rsid w:val="00F17643"/>
    <w:rsid w:val="00F21463"/>
    <w:rsid w:val="00F21A80"/>
    <w:rsid w:val="00F21BD5"/>
    <w:rsid w:val="00F22553"/>
    <w:rsid w:val="00F23836"/>
    <w:rsid w:val="00F24D7F"/>
    <w:rsid w:val="00F308D3"/>
    <w:rsid w:val="00F30B21"/>
    <w:rsid w:val="00F31A34"/>
    <w:rsid w:val="00F33846"/>
    <w:rsid w:val="00F33AF3"/>
    <w:rsid w:val="00F35B55"/>
    <w:rsid w:val="00F36C16"/>
    <w:rsid w:val="00F37B95"/>
    <w:rsid w:val="00F40D22"/>
    <w:rsid w:val="00F42BFE"/>
    <w:rsid w:val="00F42EC2"/>
    <w:rsid w:val="00F4301A"/>
    <w:rsid w:val="00F43665"/>
    <w:rsid w:val="00F4475A"/>
    <w:rsid w:val="00F44E66"/>
    <w:rsid w:val="00F475F5"/>
    <w:rsid w:val="00F4764E"/>
    <w:rsid w:val="00F52A2E"/>
    <w:rsid w:val="00F53A3E"/>
    <w:rsid w:val="00F53AFD"/>
    <w:rsid w:val="00F53B77"/>
    <w:rsid w:val="00F54126"/>
    <w:rsid w:val="00F55633"/>
    <w:rsid w:val="00F556A6"/>
    <w:rsid w:val="00F55E89"/>
    <w:rsid w:val="00F62584"/>
    <w:rsid w:val="00F6288C"/>
    <w:rsid w:val="00F64E68"/>
    <w:rsid w:val="00F661E1"/>
    <w:rsid w:val="00F66355"/>
    <w:rsid w:val="00F667AD"/>
    <w:rsid w:val="00F67412"/>
    <w:rsid w:val="00F702DA"/>
    <w:rsid w:val="00F712F6"/>
    <w:rsid w:val="00F73A39"/>
    <w:rsid w:val="00F743D4"/>
    <w:rsid w:val="00F74439"/>
    <w:rsid w:val="00F76FD5"/>
    <w:rsid w:val="00F77538"/>
    <w:rsid w:val="00F80956"/>
    <w:rsid w:val="00F80C2B"/>
    <w:rsid w:val="00F812D8"/>
    <w:rsid w:val="00F81872"/>
    <w:rsid w:val="00F82CFC"/>
    <w:rsid w:val="00F82F04"/>
    <w:rsid w:val="00F834CB"/>
    <w:rsid w:val="00F83DE1"/>
    <w:rsid w:val="00F85F32"/>
    <w:rsid w:val="00F86452"/>
    <w:rsid w:val="00F87EFD"/>
    <w:rsid w:val="00F910A7"/>
    <w:rsid w:val="00F91B7A"/>
    <w:rsid w:val="00F93EDC"/>
    <w:rsid w:val="00F94627"/>
    <w:rsid w:val="00F94AF0"/>
    <w:rsid w:val="00F953B5"/>
    <w:rsid w:val="00F957A3"/>
    <w:rsid w:val="00F9634E"/>
    <w:rsid w:val="00FA011C"/>
    <w:rsid w:val="00FA070F"/>
    <w:rsid w:val="00FA1747"/>
    <w:rsid w:val="00FA1E7B"/>
    <w:rsid w:val="00FA23F7"/>
    <w:rsid w:val="00FA32FC"/>
    <w:rsid w:val="00FA396D"/>
    <w:rsid w:val="00FB097F"/>
    <w:rsid w:val="00FB10C2"/>
    <w:rsid w:val="00FB1612"/>
    <w:rsid w:val="00FB200A"/>
    <w:rsid w:val="00FB259E"/>
    <w:rsid w:val="00FB2B6C"/>
    <w:rsid w:val="00FB2F01"/>
    <w:rsid w:val="00FB5D99"/>
    <w:rsid w:val="00FB682A"/>
    <w:rsid w:val="00FB6DA8"/>
    <w:rsid w:val="00FB72E1"/>
    <w:rsid w:val="00FC1279"/>
    <w:rsid w:val="00FC15D7"/>
    <w:rsid w:val="00FC3198"/>
    <w:rsid w:val="00FC6221"/>
    <w:rsid w:val="00FD005D"/>
    <w:rsid w:val="00FD0356"/>
    <w:rsid w:val="00FD0D30"/>
    <w:rsid w:val="00FD3FF1"/>
    <w:rsid w:val="00FD67BE"/>
    <w:rsid w:val="00FD6C41"/>
    <w:rsid w:val="00FD71A2"/>
    <w:rsid w:val="00FD7D1B"/>
    <w:rsid w:val="00FE099C"/>
    <w:rsid w:val="00FE1917"/>
    <w:rsid w:val="00FE25CE"/>
    <w:rsid w:val="00FE3198"/>
    <w:rsid w:val="00FE38D3"/>
    <w:rsid w:val="00FE3BC7"/>
    <w:rsid w:val="00FE3D5D"/>
    <w:rsid w:val="00FE4989"/>
    <w:rsid w:val="00FE4E41"/>
    <w:rsid w:val="00FE6772"/>
    <w:rsid w:val="00FF1FB6"/>
    <w:rsid w:val="00FF28C4"/>
    <w:rsid w:val="00FF31CA"/>
    <w:rsid w:val="00FF7288"/>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95b3d7"/>
    </o:shapedefaults>
    <o:shapelayout v:ext="edit">
      <o:idmap v:ext="edit" data="1"/>
    </o:shapelayout>
  </w:shapeDefaults>
  <w:decimalSymbol w:val="."/>
  <w:listSeparator w:val=","/>
  <w14:docId w14:val="690B29FD"/>
  <w15:docId w15:val="{BF2AEFF0-A5B6-46E1-8EBC-31AC2EB249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52FDF"/>
    <w:rPr>
      <w:sz w:val="24"/>
      <w:lang w:val="en-GB"/>
    </w:rPr>
  </w:style>
  <w:style w:type="paragraph" w:styleId="Heading1">
    <w:name w:val="heading 1"/>
    <w:basedOn w:val="Normal"/>
    <w:next w:val="Texte"/>
    <w:link w:val="Heading1Char"/>
    <w:uiPriority w:val="9"/>
    <w:qFormat/>
    <w:rsid w:val="001F0E1B"/>
    <w:pPr>
      <w:keepNext/>
      <w:keepLines/>
      <w:shd w:val="clear" w:color="auto" w:fill="262626" w:themeFill="text1" w:themeFillTint="D9"/>
      <w:spacing w:before="120" w:after="240"/>
      <w:ind w:firstLine="142"/>
      <w:outlineLvl w:val="0"/>
    </w:pPr>
    <w:rPr>
      <w:rFonts w:ascii="Calibri" w:eastAsiaTheme="majorEastAsia" w:hAnsi="Calibri" w:cstheme="majorBidi"/>
      <w:bCs/>
      <w:color w:val="F2F2F2" w:themeColor="background1" w:themeShade="F2"/>
      <w:sz w:val="32"/>
      <w:szCs w:val="28"/>
    </w:rPr>
  </w:style>
  <w:style w:type="paragraph" w:styleId="Heading2">
    <w:name w:val="heading 2"/>
    <w:basedOn w:val="Normal"/>
    <w:next w:val="Texte"/>
    <w:link w:val="Heading2Char"/>
    <w:uiPriority w:val="9"/>
    <w:unhideWhenUsed/>
    <w:qFormat/>
    <w:rsid w:val="00FE6772"/>
    <w:pPr>
      <w:keepNext/>
      <w:keepLines/>
      <w:spacing w:before="200" w:after="60"/>
      <w:outlineLvl w:val="1"/>
    </w:pPr>
    <w:rPr>
      <w:rFonts w:ascii="Arial" w:eastAsiaTheme="majorEastAsia" w:hAnsi="Arial" w:cstheme="majorBidi"/>
      <w:b/>
      <w:bCs/>
      <w:color w:val="365F91" w:themeColor="accent1" w:themeShade="BF"/>
      <w:szCs w:val="26"/>
    </w:rPr>
  </w:style>
  <w:style w:type="paragraph" w:styleId="Heading3">
    <w:name w:val="heading 3"/>
    <w:basedOn w:val="Normal"/>
    <w:next w:val="Texte"/>
    <w:link w:val="Heading3Char"/>
    <w:uiPriority w:val="9"/>
    <w:unhideWhenUsed/>
    <w:qFormat/>
    <w:rsid w:val="00D5549D"/>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C349A8"/>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Heading5">
    <w:name w:val="heading 5"/>
    <w:basedOn w:val="Normal"/>
    <w:next w:val="Normal"/>
    <w:link w:val="Heading5Char"/>
    <w:uiPriority w:val="9"/>
    <w:semiHidden/>
    <w:unhideWhenUsed/>
    <w:qFormat/>
    <w:rsid w:val="00C349A8"/>
    <w:pPr>
      <w:keepNext/>
      <w:keepLines/>
      <w:spacing w:before="40" w:after="0"/>
      <w:outlineLvl w:val="4"/>
    </w:pPr>
    <w:rPr>
      <w:rFonts w:asciiTheme="majorHAnsi" w:eastAsiaTheme="majorEastAsia" w:hAnsiTheme="majorHAnsi" w:cstheme="majorBidi"/>
      <w:color w:val="365F91" w:themeColor="accent1" w:themeShade="BF"/>
    </w:rPr>
  </w:style>
  <w:style w:type="paragraph" w:styleId="Heading6">
    <w:name w:val="heading 6"/>
    <w:basedOn w:val="Normal"/>
    <w:next w:val="Normal"/>
    <w:link w:val="Heading6Char"/>
    <w:uiPriority w:val="9"/>
    <w:semiHidden/>
    <w:unhideWhenUsed/>
    <w:qFormat/>
    <w:rsid w:val="00C349A8"/>
    <w:pPr>
      <w:keepNext/>
      <w:keepLines/>
      <w:spacing w:before="40" w:after="0"/>
      <w:outlineLvl w:val="5"/>
    </w:pPr>
    <w:rPr>
      <w:rFonts w:asciiTheme="majorHAnsi" w:eastAsiaTheme="majorEastAsia" w:hAnsiTheme="majorHAnsi" w:cstheme="majorBidi"/>
      <w:color w:val="243F60" w:themeColor="accent1" w:themeShade="7F"/>
    </w:rPr>
  </w:style>
  <w:style w:type="paragraph" w:styleId="Heading7">
    <w:name w:val="heading 7"/>
    <w:basedOn w:val="Normal"/>
    <w:next w:val="Normal"/>
    <w:link w:val="Heading7Char"/>
    <w:uiPriority w:val="9"/>
    <w:semiHidden/>
    <w:unhideWhenUsed/>
    <w:qFormat/>
    <w:rsid w:val="00C349A8"/>
    <w:pPr>
      <w:keepNext/>
      <w:keepLines/>
      <w:spacing w:before="40" w:after="0"/>
      <w:outlineLvl w:val="6"/>
    </w:pPr>
    <w:rPr>
      <w:rFonts w:asciiTheme="majorHAnsi" w:eastAsiaTheme="majorEastAsia" w:hAnsiTheme="majorHAnsi" w:cstheme="majorBidi"/>
      <w:i/>
      <w:iCs/>
      <w:color w:val="243F60" w:themeColor="accent1" w:themeShade="7F"/>
    </w:rPr>
  </w:style>
  <w:style w:type="paragraph" w:styleId="Heading8">
    <w:name w:val="heading 8"/>
    <w:basedOn w:val="Normal"/>
    <w:next w:val="Normal"/>
    <w:link w:val="Heading8Char"/>
    <w:uiPriority w:val="9"/>
    <w:semiHidden/>
    <w:unhideWhenUsed/>
    <w:qFormat/>
    <w:rsid w:val="00C349A8"/>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C349A8"/>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Texte">
    <w:name w:val="Texte"/>
    <w:basedOn w:val="Normal"/>
    <w:link w:val="TexteCar"/>
    <w:qFormat/>
    <w:rsid w:val="00CC2DEA"/>
    <w:pPr>
      <w:spacing w:after="0"/>
      <w:jc w:val="both"/>
    </w:pPr>
    <w:rPr>
      <w:szCs w:val="24"/>
    </w:rPr>
  </w:style>
  <w:style w:type="character" w:customStyle="1" w:styleId="TexteCar">
    <w:name w:val="Texte Car"/>
    <w:basedOn w:val="DefaultParagraphFont"/>
    <w:link w:val="Texte"/>
    <w:rsid w:val="00CC2DEA"/>
    <w:rPr>
      <w:sz w:val="24"/>
      <w:szCs w:val="24"/>
    </w:rPr>
  </w:style>
  <w:style w:type="character" w:customStyle="1" w:styleId="Heading1Char">
    <w:name w:val="Heading 1 Char"/>
    <w:basedOn w:val="DefaultParagraphFont"/>
    <w:link w:val="Heading1"/>
    <w:uiPriority w:val="9"/>
    <w:rsid w:val="001F0E1B"/>
    <w:rPr>
      <w:rFonts w:ascii="Calibri" w:eastAsiaTheme="majorEastAsia" w:hAnsi="Calibri" w:cstheme="majorBidi"/>
      <w:bCs/>
      <w:color w:val="F2F2F2" w:themeColor="background1" w:themeShade="F2"/>
      <w:sz w:val="32"/>
      <w:szCs w:val="28"/>
      <w:shd w:val="clear" w:color="auto" w:fill="262626" w:themeFill="text1" w:themeFillTint="D9"/>
      <w:lang w:val="en-GB"/>
    </w:rPr>
  </w:style>
  <w:style w:type="character" w:customStyle="1" w:styleId="Heading2Char">
    <w:name w:val="Heading 2 Char"/>
    <w:basedOn w:val="DefaultParagraphFont"/>
    <w:link w:val="Heading2"/>
    <w:uiPriority w:val="9"/>
    <w:rsid w:val="00FE6772"/>
    <w:rPr>
      <w:rFonts w:ascii="Arial" w:eastAsiaTheme="majorEastAsia" w:hAnsi="Arial" w:cstheme="majorBidi"/>
      <w:b/>
      <w:bCs/>
      <w:color w:val="365F91" w:themeColor="accent1" w:themeShade="BF"/>
      <w:szCs w:val="26"/>
      <w:lang w:val="en-GB"/>
    </w:rPr>
  </w:style>
  <w:style w:type="character" w:customStyle="1" w:styleId="Heading3Char">
    <w:name w:val="Heading 3 Char"/>
    <w:basedOn w:val="DefaultParagraphFont"/>
    <w:link w:val="Heading3"/>
    <w:uiPriority w:val="9"/>
    <w:rsid w:val="00D5549D"/>
    <w:rPr>
      <w:rFonts w:asciiTheme="majorHAnsi" w:eastAsiaTheme="majorEastAsia" w:hAnsiTheme="majorHAnsi" w:cstheme="majorBidi"/>
      <w:b/>
      <w:bCs/>
      <w:color w:val="4F81BD" w:themeColor="accent1"/>
      <w:lang w:val="en-GB"/>
    </w:rPr>
  </w:style>
  <w:style w:type="character" w:customStyle="1" w:styleId="Heading4Char">
    <w:name w:val="Heading 4 Char"/>
    <w:basedOn w:val="DefaultParagraphFont"/>
    <w:link w:val="Heading4"/>
    <w:uiPriority w:val="9"/>
    <w:semiHidden/>
    <w:rsid w:val="00C349A8"/>
    <w:rPr>
      <w:rFonts w:asciiTheme="majorHAnsi" w:eastAsiaTheme="majorEastAsia" w:hAnsiTheme="majorHAnsi" w:cstheme="majorBidi"/>
      <w:i/>
      <w:iCs/>
      <w:color w:val="365F91" w:themeColor="accent1" w:themeShade="BF"/>
      <w:lang w:val="en-GB"/>
    </w:rPr>
  </w:style>
  <w:style w:type="paragraph" w:styleId="NoSpacing">
    <w:name w:val="No Spacing"/>
    <w:link w:val="NoSpacingChar"/>
    <w:uiPriority w:val="1"/>
    <w:qFormat/>
    <w:rsid w:val="00CC2DEA"/>
    <w:pPr>
      <w:spacing w:after="0" w:line="240" w:lineRule="auto"/>
    </w:pPr>
    <w:rPr>
      <w:sz w:val="16"/>
      <w:szCs w:val="16"/>
      <w:lang w:val="en-US" w:eastAsia="en-US"/>
    </w:rPr>
  </w:style>
  <w:style w:type="character" w:customStyle="1" w:styleId="NoSpacingChar">
    <w:name w:val="No Spacing Char"/>
    <w:basedOn w:val="DefaultParagraphFont"/>
    <w:link w:val="NoSpacing"/>
    <w:uiPriority w:val="1"/>
    <w:rsid w:val="00CC2DEA"/>
    <w:rPr>
      <w:sz w:val="16"/>
      <w:szCs w:val="16"/>
      <w:lang w:val="en-US" w:eastAsia="en-US"/>
    </w:rPr>
  </w:style>
  <w:style w:type="paragraph" w:styleId="BalloonText">
    <w:name w:val="Balloon Text"/>
    <w:basedOn w:val="Normal"/>
    <w:link w:val="BalloonTextChar"/>
    <w:uiPriority w:val="99"/>
    <w:semiHidden/>
    <w:unhideWhenUsed/>
    <w:rsid w:val="00571ED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71ED7"/>
    <w:rPr>
      <w:rFonts w:ascii="Tahoma" w:hAnsi="Tahoma" w:cs="Tahoma"/>
      <w:sz w:val="16"/>
      <w:szCs w:val="16"/>
    </w:rPr>
  </w:style>
  <w:style w:type="paragraph" w:styleId="ListParagraph">
    <w:name w:val="List Paragraph"/>
    <w:basedOn w:val="Normal"/>
    <w:uiPriority w:val="34"/>
    <w:qFormat/>
    <w:rsid w:val="0011472B"/>
    <w:pPr>
      <w:ind w:left="720"/>
      <w:contextualSpacing/>
    </w:pPr>
    <w:rPr>
      <w:rFonts w:ascii="Calibri" w:eastAsiaTheme="minorHAnsi" w:hAnsi="Calibri" w:cs="Calibri"/>
      <w:lang w:eastAsia="en-US"/>
    </w:rPr>
  </w:style>
  <w:style w:type="character" w:styleId="Hyperlink">
    <w:name w:val="Hyperlink"/>
    <w:basedOn w:val="DefaultParagraphFont"/>
    <w:uiPriority w:val="99"/>
    <w:unhideWhenUsed/>
    <w:rsid w:val="0011472B"/>
    <w:rPr>
      <w:color w:val="0000FF"/>
      <w:u w:val="single"/>
    </w:rPr>
  </w:style>
  <w:style w:type="paragraph" w:styleId="Header">
    <w:name w:val="header"/>
    <w:basedOn w:val="Normal"/>
    <w:link w:val="HeaderChar"/>
    <w:uiPriority w:val="99"/>
    <w:unhideWhenUsed/>
    <w:rsid w:val="0011472B"/>
    <w:pPr>
      <w:tabs>
        <w:tab w:val="center" w:pos="4513"/>
        <w:tab w:val="right" w:pos="9026"/>
      </w:tabs>
      <w:spacing w:after="0" w:line="240" w:lineRule="auto"/>
    </w:pPr>
    <w:rPr>
      <w:rFonts w:ascii="Calibri" w:eastAsiaTheme="minorHAnsi" w:hAnsi="Calibri" w:cs="Calibri"/>
      <w:lang w:eastAsia="en-US"/>
    </w:rPr>
  </w:style>
  <w:style w:type="character" w:customStyle="1" w:styleId="HeaderChar">
    <w:name w:val="Header Char"/>
    <w:basedOn w:val="DefaultParagraphFont"/>
    <w:link w:val="Header"/>
    <w:uiPriority w:val="99"/>
    <w:rsid w:val="0011472B"/>
    <w:rPr>
      <w:rFonts w:ascii="Calibri" w:eastAsiaTheme="minorHAnsi" w:hAnsi="Calibri" w:cs="Calibri"/>
      <w:lang w:eastAsia="en-US"/>
    </w:rPr>
  </w:style>
  <w:style w:type="paragraph" w:styleId="Footer">
    <w:name w:val="footer"/>
    <w:basedOn w:val="Normal"/>
    <w:link w:val="FooterChar"/>
    <w:uiPriority w:val="99"/>
    <w:unhideWhenUsed/>
    <w:rsid w:val="0011472B"/>
    <w:pPr>
      <w:tabs>
        <w:tab w:val="center" w:pos="4513"/>
        <w:tab w:val="right" w:pos="9026"/>
      </w:tabs>
      <w:spacing w:after="0" w:line="240" w:lineRule="auto"/>
    </w:pPr>
    <w:rPr>
      <w:rFonts w:ascii="Calibri" w:eastAsiaTheme="minorHAnsi" w:hAnsi="Calibri" w:cs="Calibri"/>
      <w:lang w:eastAsia="en-US"/>
    </w:rPr>
  </w:style>
  <w:style w:type="character" w:customStyle="1" w:styleId="FooterChar">
    <w:name w:val="Footer Char"/>
    <w:basedOn w:val="DefaultParagraphFont"/>
    <w:link w:val="Footer"/>
    <w:uiPriority w:val="99"/>
    <w:rsid w:val="0011472B"/>
    <w:rPr>
      <w:rFonts w:ascii="Calibri" w:eastAsiaTheme="minorHAnsi" w:hAnsi="Calibri" w:cs="Calibri"/>
      <w:lang w:eastAsia="en-US"/>
    </w:rPr>
  </w:style>
  <w:style w:type="paragraph" w:styleId="NormalWeb">
    <w:name w:val="Normal (Web)"/>
    <w:basedOn w:val="Normal"/>
    <w:uiPriority w:val="99"/>
    <w:unhideWhenUsed/>
    <w:rsid w:val="0011472B"/>
    <w:pPr>
      <w:spacing w:before="100" w:beforeAutospacing="1" w:after="119" w:line="240" w:lineRule="auto"/>
    </w:pPr>
    <w:rPr>
      <w:rFonts w:ascii="Times New Roman" w:eastAsia="Times New Roman" w:hAnsi="Times New Roman" w:cs="Times New Roman"/>
      <w:szCs w:val="24"/>
    </w:rPr>
  </w:style>
  <w:style w:type="character" w:styleId="LineNumber">
    <w:name w:val="line number"/>
    <w:basedOn w:val="DefaultParagraphFont"/>
    <w:uiPriority w:val="99"/>
    <w:semiHidden/>
    <w:unhideWhenUsed/>
    <w:rsid w:val="00237B99"/>
  </w:style>
  <w:style w:type="paragraph" w:customStyle="1" w:styleId="Image">
    <w:name w:val="Image"/>
    <w:basedOn w:val="Texte"/>
    <w:next w:val="Texte"/>
    <w:link w:val="ImageCar"/>
    <w:qFormat/>
    <w:rsid w:val="00CC2DEA"/>
    <w:pPr>
      <w:spacing w:before="120" w:after="120"/>
      <w:jc w:val="center"/>
    </w:pPr>
    <w:rPr>
      <w:noProof/>
    </w:rPr>
  </w:style>
  <w:style w:type="character" w:customStyle="1" w:styleId="ImageCar">
    <w:name w:val="Image Car"/>
    <w:basedOn w:val="TexteCar"/>
    <w:link w:val="Image"/>
    <w:rsid w:val="00CC2DEA"/>
    <w:rPr>
      <w:noProof/>
      <w:sz w:val="24"/>
      <w:szCs w:val="24"/>
    </w:rPr>
  </w:style>
  <w:style w:type="paragraph" w:styleId="TOC1">
    <w:name w:val="toc 1"/>
    <w:basedOn w:val="Normal"/>
    <w:next w:val="Normal"/>
    <w:autoRedefine/>
    <w:uiPriority w:val="39"/>
    <w:unhideWhenUsed/>
    <w:rsid w:val="00234194"/>
    <w:pPr>
      <w:tabs>
        <w:tab w:val="right" w:leader="dot" w:pos="7088"/>
      </w:tabs>
      <w:spacing w:after="100"/>
      <w:ind w:left="284"/>
    </w:pPr>
    <w:rPr>
      <w:b/>
      <w:noProof/>
    </w:rPr>
  </w:style>
  <w:style w:type="paragraph" w:styleId="TOC2">
    <w:name w:val="toc 2"/>
    <w:basedOn w:val="Normal"/>
    <w:next w:val="Normal"/>
    <w:autoRedefine/>
    <w:uiPriority w:val="39"/>
    <w:unhideWhenUsed/>
    <w:rsid w:val="002C5D6C"/>
    <w:pPr>
      <w:tabs>
        <w:tab w:val="right" w:leader="dot" w:pos="7088"/>
      </w:tabs>
      <w:spacing w:after="100"/>
      <w:ind w:left="709" w:right="256"/>
    </w:pPr>
    <w:rPr>
      <w:rFonts w:ascii="Arial" w:hAnsi="Arial"/>
      <w:i/>
      <w:noProof/>
      <w:sz w:val="22"/>
    </w:rPr>
  </w:style>
  <w:style w:type="paragraph" w:styleId="TOC3">
    <w:name w:val="toc 3"/>
    <w:basedOn w:val="Normal"/>
    <w:next w:val="Normal"/>
    <w:autoRedefine/>
    <w:uiPriority w:val="39"/>
    <w:unhideWhenUsed/>
    <w:rsid w:val="00871241"/>
    <w:pPr>
      <w:tabs>
        <w:tab w:val="right" w:pos="7088"/>
      </w:tabs>
      <w:spacing w:after="100"/>
      <w:ind w:left="1276"/>
    </w:pPr>
    <w:rPr>
      <w:noProof/>
    </w:rPr>
  </w:style>
  <w:style w:type="table" w:styleId="TableGrid">
    <w:name w:val="Table Grid"/>
    <w:basedOn w:val="TableNormal"/>
    <w:uiPriority w:val="59"/>
    <w:rsid w:val="00F1309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ption">
    <w:name w:val="caption"/>
    <w:basedOn w:val="Normal"/>
    <w:next w:val="Normal"/>
    <w:uiPriority w:val="35"/>
    <w:unhideWhenUsed/>
    <w:qFormat/>
    <w:rsid w:val="00D11B85"/>
    <w:pPr>
      <w:spacing w:line="240" w:lineRule="auto"/>
    </w:pPr>
    <w:rPr>
      <w:b/>
      <w:bCs/>
      <w:color w:val="4F81BD" w:themeColor="accent1"/>
      <w:sz w:val="18"/>
      <w:szCs w:val="18"/>
    </w:rPr>
  </w:style>
  <w:style w:type="table" w:styleId="MediumGrid3-Accent1">
    <w:name w:val="Medium Grid 3 Accent 1"/>
    <w:basedOn w:val="TableNormal"/>
    <w:uiPriority w:val="69"/>
    <w:rsid w:val="00E760E7"/>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1-Accent1">
    <w:name w:val="Medium Grid 1 Accent 1"/>
    <w:basedOn w:val="TableNormal"/>
    <w:uiPriority w:val="67"/>
    <w:rsid w:val="00E760E7"/>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ListTable4-Accent1">
    <w:name w:val="List Table 4 Accent 1"/>
    <w:basedOn w:val="TableNormal"/>
    <w:uiPriority w:val="49"/>
    <w:rsid w:val="00405559"/>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stTable4-Accent3">
    <w:name w:val="List Table 4 Accent 3"/>
    <w:basedOn w:val="TableNormal"/>
    <w:uiPriority w:val="49"/>
    <w:rsid w:val="00A372C0"/>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character" w:styleId="FollowedHyperlink">
    <w:name w:val="FollowedHyperlink"/>
    <w:basedOn w:val="DefaultParagraphFont"/>
    <w:uiPriority w:val="99"/>
    <w:semiHidden/>
    <w:unhideWhenUsed/>
    <w:rsid w:val="00E90E74"/>
    <w:rPr>
      <w:color w:val="800080" w:themeColor="followedHyperlink"/>
      <w:u w:val="single"/>
    </w:rPr>
  </w:style>
  <w:style w:type="table" w:styleId="GridTable6Colorful-Accent1">
    <w:name w:val="Grid Table 6 Colorful Accent 1"/>
    <w:basedOn w:val="TableNormal"/>
    <w:uiPriority w:val="51"/>
    <w:rsid w:val="00547B08"/>
    <w:pPr>
      <w:spacing w:after="0" w:line="240" w:lineRule="auto"/>
    </w:pPr>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LightGrid-Accent5">
    <w:name w:val="Light Grid Accent 5"/>
    <w:basedOn w:val="TableNormal"/>
    <w:uiPriority w:val="62"/>
    <w:rsid w:val="00930858"/>
    <w:pPr>
      <w:spacing w:after="0" w:line="240" w:lineRule="auto"/>
    </w:pPr>
    <w:tblPr>
      <w:tblStyleRowBandSize w:val="1"/>
      <w:tblStyleColBandSize w:val="1"/>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paragraph" w:customStyle="1" w:styleId="Note">
    <w:name w:val="Note"/>
    <w:basedOn w:val="Texte"/>
    <w:next w:val="Texte"/>
    <w:qFormat/>
    <w:rsid w:val="00E569A8"/>
    <w:pPr>
      <w:shd w:val="clear" w:color="auto" w:fill="403152" w:themeFill="accent4" w:themeFillShade="80"/>
      <w:spacing w:after="60"/>
      <w:ind w:left="567" w:right="540"/>
    </w:pPr>
    <w:rPr>
      <w:b/>
      <w:i/>
      <w:color w:val="FFFFFF" w:themeColor="background1"/>
    </w:rPr>
  </w:style>
  <w:style w:type="paragraph" w:customStyle="1" w:styleId="Texteliste">
    <w:name w:val="Texte liste"/>
    <w:basedOn w:val="ListParagraph"/>
    <w:qFormat/>
    <w:rsid w:val="00331D54"/>
    <w:pPr>
      <w:spacing w:after="0"/>
      <w:ind w:left="0"/>
      <w:jc w:val="both"/>
    </w:pPr>
    <w:rPr>
      <w:szCs w:val="24"/>
      <w:lang w:val="fr-FR"/>
    </w:rPr>
  </w:style>
  <w:style w:type="table" w:styleId="GridTable5Dark-Accent5">
    <w:name w:val="Grid Table 5 Dark Accent 5"/>
    <w:basedOn w:val="TableNormal"/>
    <w:uiPriority w:val="50"/>
    <w:rsid w:val="00E93C0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EEF3"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BACC6"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BACC6"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BACC6"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BACC6" w:themeFill="accent5"/>
      </w:tcPr>
    </w:tblStylePr>
    <w:tblStylePr w:type="band1Vert">
      <w:tblPr/>
      <w:tcPr>
        <w:shd w:val="clear" w:color="auto" w:fill="B6DDE8" w:themeFill="accent5" w:themeFillTint="66"/>
      </w:tcPr>
    </w:tblStylePr>
    <w:tblStylePr w:type="band1Horz">
      <w:tblPr/>
      <w:tcPr>
        <w:shd w:val="clear" w:color="auto" w:fill="B6DDE8" w:themeFill="accent5" w:themeFillTint="66"/>
      </w:tcPr>
    </w:tblStylePr>
  </w:style>
  <w:style w:type="character" w:customStyle="1" w:styleId="apple-converted-space">
    <w:name w:val="apple-converted-space"/>
    <w:basedOn w:val="DefaultParagraphFont"/>
    <w:rsid w:val="009A2273"/>
  </w:style>
  <w:style w:type="character" w:customStyle="1" w:styleId="Heading5Char">
    <w:name w:val="Heading 5 Char"/>
    <w:basedOn w:val="DefaultParagraphFont"/>
    <w:link w:val="Heading5"/>
    <w:uiPriority w:val="9"/>
    <w:semiHidden/>
    <w:rsid w:val="00C349A8"/>
    <w:rPr>
      <w:rFonts w:asciiTheme="majorHAnsi" w:eastAsiaTheme="majorEastAsia" w:hAnsiTheme="majorHAnsi" w:cstheme="majorBidi"/>
      <w:color w:val="365F91" w:themeColor="accent1" w:themeShade="BF"/>
      <w:lang w:val="en-GB"/>
    </w:rPr>
  </w:style>
  <w:style w:type="character" w:customStyle="1" w:styleId="Heading6Char">
    <w:name w:val="Heading 6 Char"/>
    <w:basedOn w:val="DefaultParagraphFont"/>
    <w:link w:val="Heading6"/>
    <w:uiPriority w:val="9"/>
    <w:semiHidden/>
    <w:rsid w:val="00C349A8"/>
    <w:rPr>
      <w:rFonts w:asciiTheme="majorHAnsi" w:eastAsiaTheme="majorEastAsia" w:hAnsiTheme="majorHAnsi" w:cstheme="majorBidi"/>
      <w:color w:val="243F60" w:themeColor="accent1" w:themeShade="7F"/>
      <w:lang w:val="en-GB"/>
    </w:rPr>
  </w:style>
  <w:style w:type="character" w:customStyle="1" w:styleId="Heading7Char">
    <w:name w:val="Heading 7 Char"/>
    <w:basedOn w:val="DefaultParagraphFont"/>
    <w:link w:val="Heading7"/>
    <w:uiPriority w:val="9"/>
    <w:semiHidden/>
    <w:rsid w:val="00C349A8"/>
    <w:rPr>
      <w:rFonts w:asciiTheme="majorHAnsi" w:eastAsiaTheme="majorEastAsia" w:hAnsiTheme="majorHAnsi" w:cstheme="majorBidi"/>
      <w:i/>
      <w:iCs/>
      <w:color w:val="243F60" w:themeColor="accent1" w:themeShade="7F"/>
      <w:lang w:val="en-GB"/>
    </w:rPr>
  </w:style>
  <w:style w:type="character" w:customStyle="1" w:styleId="Heading8Char">
    <w:name w:val="Heading 8 Char"/>
    <w:basedOn w:val="DefaultParagraphFont"/>
    <w:link w:val="Heading8"/>
    <w:uiPriority w:val="9"/>
    <w:semiHidden/>
    <w:rsid w:val="00C349A8"/>
    <w:rPr>
      <w:rFonts w:asciiTheme="majorHAnsi" w:eastAsiaTheme="majorEastAsia" w:hAnsiTheme="majorHAnsi" w:cstheme="majorBidi"/>
      <w:color w:val="272727" w:themeColor="text1" w:themeTint="D8"/>
      <w:sz w:val="21"/>
      <w:szCs w:val="21"/>
      <w:lang w:val="en-GB"/>
    </w:rPr>
  </w:style>
  <w:style w:type="character" w:customStyle="1" w:styleId="Heading9Char">
    <w:name w:val="Heading 9 Char"/>
    <w:basedOn w:val="DefaultParagraphFont"/>
    <w:link w:val="Heading9"/>
    <w:uiPriority w:val="9"/>
    <w:semiHidden/>
    <w:rsid w:val="00C349A8"/>
    <w:rPr>
      <w:rFonts w:asciiTheme="majorHAnsi" w:eastAsiaTheme="majorEastAsia" w:hAnsiTheme="majorHAnsi" w:cstheme="majorBidi"/>
      <w:i/>
      <w:iCs/>
      <w:color w:val="272727" w:themeColor="text1" w:themeTint="D8"/>
      <w:sz w:val="21"/>
      <w:szCs w:val="21"/>
      <w:lang w:val="en-GB"/>
    </w:rPr>
  </w:style>
  <w:style w:type="table" w:customStyle="1" w:styleId="ListTable4-Accent11">
    <w:name w:val="List Table 4 - Accent 11"/>
    <w:basedOn w:val="TableNormal"/>
    <w:uiPriority w:val="49"/>
    <w:rsid w:val="00C349A8"/>
    <w:pPr>
      <w:spacing w:after="0" w:line="240" w:lineRule="auto"/>
    </w:p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tcBorders>
        <w:shd w:val="clear" w:color="auto" w:fill="4F81BD" w:themeFill="accent1"/>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ListTable4-Accent31">
    <w:name w:val="List Table 4 - Accent 31"/>
    <w:basedOn w:val="TableNormal"/>
    <w:uiPriority w:val="49"/>
    <w:rsid w:val="00C349A8"/>
    <w:pPr>
      <w:spacing w:after="0" w:line="240" w:lineRule="auto"/>
    </w:pPr>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tcBorders>
        <w:shd w:val="clear" w:color="auto" w:fill="9BBB59" w:themeFill="accent3"/>
      </w:tcPr>
    </w:tblStylePr>
    <w:tblStylePr w:type="lastRow">
      <w:rPr>
        <w:b/>
        <w:bCs/>
      </w:rPr>
      <w:tblPr/>
      <w:tcPr>
        <w:tcBorders>
          <w:top w:val="double" w:sz="4" w:space="0" w:color="C2D69B" w:themeColor="accent3" w:themeTint="99"/>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customStyle="1" w:styleId="GridTable6Colorful-Accent11">
    <w:name w:val="Grid Table 6 Colorful - Accent 11"/>
    <w:basedOn w:val="TableNormal"/>
    <w:uiPriority w:val="51"/>
    <w:rsid w:val="00C349A8"/>
    <w:pPr>
      <w:spacing w:after="0" w:line="240" w:lineRule="auto"/>
    </w:pPr>
    <w:rPr>
      <w:color w:val="365F91" w:themeColor="accent1" w:themeShade="BF"/>
    </w:rPr>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4" w:space="0" w:color="95B3D7" w:themeColor="accent1" w:themeTint="99"/>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paragraph" w:styleId="BodyText">
    <w:name w:val="Body Text"/>
    <w:basedOn w:val="Normal"/>
    <w:link w:val="BodyTextChar"/>
    <w:uiPriority w:val="99"/>
    <w:semiHidden/>
    <w:unhideWhenUsed/>
    <w:rsid w:val="00C349A8"/>
    <w:pPr>
      <w:spacing w:after="120"/>
    </w:pPr>
  </w:style>
  <w:style w:type="character" w:customStyle="1" w:styleId="BodyTextChar">
    <w:name w:val="Body Text Char"/>
    <w:basedOn w:val="DefaultParagraphFont"/>
    <w:link w:val="BodyText"/>
    <w:uiPriority w:val="99"/>
    <w:semiHidden/>
    <w:rsid w:val="00C349A8"/>
    <w:rPr>
      <w:lang w:val="en-GB"/>
    </w:rPr>
  </w:style>
  <w:style w:type="character" w:customStyle="1" w:styleId="BodyText2Char">
    <w:name w:val="Body Text 2 Char"/>
    <w:basedOn w:val="DefaultParagraphFont"/>
    <w:link w:val="BodyText2"/>
    <w:uiPriority w:val="99"/>
    <w:semiHidden/>
    <w:rsid w:val="00C349A8"/>
    <w:rPr>
      <w:lang w:val="en-GB"/>
    </w:rPr>
  </w:style>
  <w:style w:type="paragraph" w:styleId="BodyText2">
    <w:name w:val="Body Text 2"/>
    <w:basedOn w:val="Normal"/>
    <w:link w:val="BodyText2Char"/>
    <w:uiPriority w:val="99"/>
    <w:semiHidden/>
    <w:unhideWhenUsed/>
    <w:rsid w:val="00C349A8"/>
    <w:pPr>
      <w:spacing w:after="120" w:line="480" w:lineRule="auto"/>
    </w:pPr>
  </w:style>
  <w:style w:type="character" w:customStyle="1" w:styleId="BodyText3Char">
    <w:name w:val="Body Text 3 Char"/>
    <w:basedOn w:val="DefaultParagraphFont"/>
    <w:link w:val="BodyText3"/>
    <w:uiPriority w:val="99"/>
    <w:semiHidden/>
    <w:rsid w:val="00C349A8"/>
    <w:rPr>
      <w:sz w:val="16"/>
      <w:szCs w:val="16"/>
      <w:lang w:val="en-GB"/>
    </w:rPr>
  </w:style>
  <w:style w:type="paragraph" w:styleId="BodyText3">
    <w:name w:val="Body Text 3"/>
    <w:basedOn w:val="Normal"/>
    <w:link w:val="BodyText3Char"/>
    <w:uiPriority w:val="99"/>
    <w:semiHidden/>
    <w:unhideWhenUsed/>
    <w:rsid w:val="00C349A8"/>
    <w:pPr>
      <w:spacing w:after="120"/>
    </w:pPr>
    <w:rPr>
      <w:sz w:val="16"/>
      <w:szCs w:val="16"/>
    </w:rPr>
  </w:style>
  <w:style w:type="character" w:customStyle="1" w:styleId="BodyTextFirstIndentChar">
    <w:name w:val="Body Text First Indent Char"/>
    <w:basedOn w:val="BodyTextChar"/>
    <w:link w:val="BodyTextFirstIndent"/>
    <w:uiPriority w:val="99"/>
    <w:semiHidden/>
    <w:rsid w:val="00C349A8"/>
    <w:rPr>
      <w:lang w:val="en-GB"/>
    </w:rPr>
  </w:style>
  <w:style w:type="paragraph" w:styleId="BodyTextFirstIndent">
    <w:name w:val="Body Text First Indent"/>
    <w:basedOn w:val="BodyText"/>
    <w:link w:val="BodyTextFirstIndentChar"/>
    <w:uiPriority w:val="99"/>
    <w:semiHidden/>
    <w:unhideWhenUsed/>
    <w:rsid w:val="00C349A8"/>
    <w:pPr>
      <w:spacing w:after="200"/>
      <w:ind w:firstLine="360"/>
    </w:pPr>
  </w:style>
  <w:style w:type="character" w:customStyle="1" w:styleId="BodyTextIndentChar">
    <w:name w:val="Body Text Indent Char"/>
    <w:basedOn w:val="DefaultParagraphFont"/>
    <w:link w:val="BodyTextIndent"/>
    <w:uiPriority w:val="99"/>
    <w:semiHidden/>
    <w:rsid w:val="00C349A8"/>
    <w:rPr>
      <w:lang w:val="en-GB"/>
    </w:rPr>
  </w:style>
  <w:style w:type="paragraph" w:styleId="BodyTextIndent">
    <w:name w:val="Body Text Indent"/>
    <w:basedOn w:val="Normal"/>
    <w:link w:val="BodyTextIndentChar"/>
    <w:uiPriority w:val="99"/>
    <w:semiHidden/>
    <w:unhideWhenUsed/>
    <w:rsid w:val="00C349A8"/>
    <w:pPr>
      <w:spacing w:after="120"/>
      <w:ind w:left="360"/>
    </w:pPr>
  </w:style>
  <w:style w:type="character" w:customStyle="1" w:styleId="BodyTextFirstIndent2Char">
    <w:name w:val="Body Text First Indent 2 Char"/>
    <w:basedOn w:val="BodyTextIndentChar"/>
    <w:link w:val="BodyTextFirstIndent2"/>
    <w:uiPriority w:val="99"/>
    <w:semiHidden/>
    <w:rsid w:val="00C349A8"/>
    <w:rPr>
      <w:lang w:val="en-GB"/>
    </w:rPr>
  </w:style>
  <w:style w:type="paragraph" w:styleId="BodyTextFirstIndent2">
    <w:name w:val="Body Text First Indent 2"/>
    <w:basedOn w:val="BodyTextIndent"/>
    <w:link w:val="BodyTextFirstIndent2Char"/>
    <w:uiPriority w:val="99"/>
    <w:semiHidden/>
    <w:unhideWhenUsed/>
    <w:rsid w:val="00C349A8"/>
    <w:pPr>
      <w:spacing w:after="200"/>
      <w:ind w:firstLine="360"/>
    </w:pPr>
  </w:style>
  <w:style w:type="character" w:customStyle="1" w:styleId="BodyTextIndent2Char">
    <w:name w:val="Body Text Indent 2 Char"/>
    <w:basedOn w:val="DefaultParagraphFont"/>
    <w:link w:val="BodyTextIndent2"/>
    <w:uiPriority w:val="99"/>
    <w:semiHidden/>
    <w:rsid w:val="00C349A8"/>
    <w:rPr>
      <w:lang w:val="en-GB"/>
    </w:rPr>
  </w:style>
  <w:style w:type="paragraph" w:styleId="BodyTextIndent2">
    <w:name w:val="Body Text Indent 2"/>
    <w:basedOn w:val="Normal"/>
    <w:link w:val="BodyTextIndent2Char"/>
    <w:uiPriority w:val="99"/>
    <w:semiHidden/>
    <w:unhideWhenUsed/>
    <w:rsid w:val="00C349A8"/>
    <w:pPr>
      <w:spacing w:after="120" w:line="480" w:lineRule="auto"/>
      <w:ind w:left="360"/>
    </w:pPr>
  </w:style>
  <w:style w:type="character" w:customStyle="1" w:styleId="BodyTextIndent3Char">
    <w:name w:val="Body Text Indent 3 Char"/>
    <w:basedOn w:val="DefaultParagraphFont"/>
    <w:link w:val="BodyTextIndent3"/>
    <w:uiPriority w:val="99"/>
    <w:semiHidden/>
    <w:rsid w:val="00C349A8"/>
    <w:rPr>
      <w:sz w:val="16"/>
      <w:szCs w:val="16"/>
      <w:lang w:val="en-GB"/>
    </w:rPr>
  </w:style>
  <w:style w:type="paragraph" w:styleId="BodyTextIndent3">
    <w:name w:val="Body Text Indent 3"/>
    <w:basedOn w:val="Normal"/>
    <w:link w:val="BodyTextIndent3Char"/>
    <w:uiPriority w:val="99"/>
    <w:semiHidden/>
    <w:unhideWhenUsed/>
    <w:rsid w:val="00C349A8"/>
    <w:pPr>
      <w:spacing w:after="120"/>
      <w:ind w:left="360"/>
    </w:pPr>
    <w:rPr>
      <w:sz w:val="16"/>
      <w:szCs w:val="16"/>
    </w:rPr>
  </w:style>
  <w:style w:type="character" w:customStyle="1" w:styleId="ClosingChar">
    <w:name w:val="Closing Char"/>
    <w:basedOn w:val="DefaultParagraphFont"/>
    <w:link w:val="Closing"/>
    <w:uiPriority w:val="99"/>
    <w:semiHidden/>
    <w:rsid w:val="00C349A8"/>
    <w:rPr>
      <w:lang w:val="en-GB"/>
    </w:rPr>
  </w:style>
  <w:style w:type="paragraph" w:styleId="Closing">
    <w:name w:val="Closing"/>
    <w:basedOn w:val="Normal"/>
    <w:link w:val="ClosingChar"/>
    <w:uiPriority w:val="99"/>
    <w:semiHidden/>
    <w:unhideWhenUsed/>
    <w:rsid w:val="00C349A8"/>
    <w:pPr>
      <w:spacing w:after="0" w:line="240" w:lineRule="auto"/>
      <w:ind w:left="4320"/>
    </w:pPr>
  </w:style>
  <w:style w:type="character" w:customStyle="1" w:styleId="CommentTextChar">
    <w:name w:val="Comment Text Char"/>
    <w:basedOn w:val="DefaultParagraphFont"/>
    <w:link w:val="CommentText"/>
    <w:uiPriority w:val="99"/>
    <w:semiHidden/>
    <w:rsid w:val="00C349A8"/>
    <w:rPr>
      <w:sz w:val="20"/>
      <w:szCs w:val="20"/>
      <w:lang w:val="en-GB"/>
    </w:rPr>
  </w:style>
  <w:style w:type="paragraph" w:styleId="CommentText">
    <w:name w:val="annotation text"/>
    <w:basedOn w:val="Normal"/>
    <w:link w:val="CommentTextChar"/>
    <w:uiPriority w:val="99"/>
    <w:semiHidden/>
    <w:unhideWhenUsed/>
    <w:rsid w:val="00C349A8"/>
    <w:pPr>
      <w:spacing w:line="240" w:lineRule="auto"/>
    </w:pPr>
    <w:rPr>
      <w:sz w:val="20"/>
      <w:szCs w:val="20"/>
    </w:rPr>
  </w:style>
  <w:style w:type="character" w:customStyle="1" w:styleId="CommentSubjectChar">
    <w:name w:val="Comment Subject Char"/>
    <w:basedOn w:val="CommentTextChar"/>
    <w:link w:val="CommentSubject"/>
    <w:uiPriority w:val="99"/>
    <w:semiHidden/>
    <w:rsid w:val="00C349A8"/>
    <w:rPr>
      <w:b/>
      <w:bCs/>
      <w:sz w:val="20"/>
      <w:szCs w:val="20"/>
      <w:lang w:val="en-GB"/>
    </w:rPr>
  </w:style>
  <w:style w:type="paragraph" w:styleId="CommentSubject">
    <w:name w:val="annotation subject"/>
    <w:basedOn w:val="CommentText"/>
    <w:next w:val="CommentText"/>
    <w:link w:val="CommentSubjectChar"/>
    <w:uiPriority w:val="99"/>
    <w:semiHidden/>
    <w:unhideWhenUsed/>
    <w:rsid w:val="00C349A8"/>
    <w:rPr>
      <w:b/>
      <w:bCs/>
    </w:rPr>
  </w:style>
  <w:style w:type="character" w:customStyle="1" w:styleId="DateChar">
    <w:name w:val="Date Char"/>
    <w:basedOn w:val="DefaultParagraphFont"/>
    <w:link w:val="Date"/>
    <w:uiPriority w:val="99"/>
    <w:semiHidden/>
    <w:rsid w:val="00C349A8"/>
    <w:rPr>
      <w:lang w:val="en-GB"/>
    </w:rPr>
  </w:style>
  <w:style w:type="paragraph" w:styleId="Date">
    <w:name w:val="Date"/>
    <w:basedOn w:val="Normal"/>
    <w:next w:val="Normal"/>
    <w:link w:val="DateChar"/>
    <w:uiPriority w:val="99"/>
    <w:semiHidden/>
    <w:unhideWhenUsed/>
    <w:rsid w:val="00C349A8"/>
  </w:style>
  <w:style w:type="character" w:customStyle="1" w:styleId="DocumentMapChar">
    <w:name w:val="Document Map Char"/>
    <w:basedOn w:val="DefaultParagraphFont"/>
    <w:link w:val="DocumentMap"/>
    <w:uiPriority w:val="99"/>
    <w:semiHidden/>
    <w:rsid w:val="00C349A8"/>
    <w:rPr>
      <w:rFonts w:ascii="Segoe UI" w:hAnsi="Segoe UI" w:cs="Segoe UI"/>
      <w:sz w:val="16"/>
      <w:szCs w:val="16"/>
      <w:lang w:val="en-GB"/>
    </w:rPr>
  </w:style>
  <w:style w:type="paragraph" w:styleId="DocumentMap">
    <w:name w:val="Document Map"/>
    <w:basedOn w:val="Normal"/>
    <w:link w:val="DocumentMapChar"/>
    <w:uiPriority w:val="99"/>
    <w:semiHidden/>
    <w:unhideWhenUsed/>
    <w:rsid w:val="00C349A8"/>
    <w:pPr>
      <w:spacing w:after="0" w:line="240" w:lineRule="auto"/>
    </w:pPr>
    <w:rPr>
      <w:rFonts w:ascii="Segoe UI" w:hAnsi="Segoe UI" w:cs="Segoe UI"/>
      <w:sz w:val="16"/>
      <w:szCs w:val="16"/>
    </w:rPr>
  </w:style>
  <w:style w:type="character" w:customStyle="1" w:styleId="E-mailSignatureChar">
    <w:name w:val="E-mail Signature Char"/>
    <w:basedOn w:val="DefaultParagraphFont"/>
    <w:link w:val="E-mailSignature"/>
    <w:uiPriority w:val="99"/>
    <w:semiHidden/>
    <w:rsid w:val="00C349A8"/>
    <w:rPr>
      <w:lang w:val="en-GB"/>
    </w:rPr>
  </w:style>
  <w:style w:type="paragraph" w:styleId="E-mailSignature">
    <w:name w:val="E-mail Signature"/>
    <w:basedOn w:val="Normal"/>
    <w:link w:val="E-mailSignatureChar"/>
    <w:uiPriority w:val="99"/>
    <w:semiHidden/>
    <w:unhideWhenUsed/>
    <w:rsid w:val="00C349A8"/>
    <w:pPr>
      <w:spacing w:after="0" w:line="240" w:lineRule="auto"/>
    </w:pPr>
  </w:style>
  <w:style w:type="character" w:customStyle="1" w:styleId="EndnoteTextChar">
    <w:name w:val="Endnote Text Char"/>
    <w:basedOn w:val="DefaultParagraphFont"/>
    <w:link w:val="EndnoteText"/>
    <w:uiPriority w:val="99"/>
    <w:semiHidden/>
    <w:rsid w:val="00C349A8"/>
    <w:rPr>
      <w:sz w:val="20"/>
      <w:szCs w:val="20"/>
      <w:lang w:val="en-GB"/>
    </w:rPr>
  </w:style>
  <w:style w:type="paragraph" w:styleId="EndnoteText">
    <w:name w:val="endnote text"/>
    <w:basedOn w:val="Normal"/>
    <w:link w:val="EndnoteTextChar"/>
    <w:uiPriority w:val="99"/>
    <w:semiHidden/>
    <w:unhideWhenUsed/>
    <w:rsid w:val="00C349A8"/>
    <w:pPr>
      <w:spacing w:after="0" w:line="240" w:lineRule="auto"/>
    </w:pPr>
    <w:rPr>
      <w:sz w:val="20"/>
      <w:szCs w:val="20"/>
    </w:rPr>
  </w:style>
  <w:style w:type="paragraph" w:styleId="EnvelopeAddress">
    <w:name w:val="envelope address"/>
    <w:basedOn w:val="Normal"/>
    <w:uiPriority w:val="99"/>
    <w:semiHidden/>
    <w:unhideWhenUsed/>
    <w:rsid w:val="00C349A8"/>
    <w:pPr>
      <w:framePr w:w="7920" w:h="1980" w:hRule="exact" w:hSpace="180" w:wrap="auto" w:hAnchor="page" w:xAlign="center" w:yAlign="bottom"/>
      <w:spacing w:after="0" w:line="240" w:lineRule="auto"/>
      <w:ind w:left="2880"/>
    </w:pPr>
    <w:rPr>
      <w:rFonts w:asciiTheme="majorHAnsi" w:eastAsiaTheme="majorEastAsia" w:hAnsiTheme="majorHAnsi" w:cstheme="majorBidi"/>
      <w:szCs w:val="24"/>
    </w:rPr>
  </w:style>
  <w:style w:type="character" w:customStyle="1" w:styleId="FootnoteTextChar">
    <w:name w:val="Footnote Text Char"/>
    <w:basedOn w:val="DefaultParagraphFont"/>
    <w:link w:val="FootnoteText"/>
    <w:uiPriority w:val="99"/>
    <w:semiHidden/>
    <w:rsid w:val="00C349A8"/>
    <w:rPr>
      <w:sz w:val="20"/>
      <w:szCs w:val="20"/>
      <w:lang w:val="en-GB"/>
    </w:rPr>
  </w:style>
  <w:style w:type="paragraph" w:styleId="FootnoteText">
    <w:name w:val="footnote text"/>
    <w:basedOn w:val="Normal"/>
    <w:link w:val="FootnoteTextChar"/>
    <w:uiPriority w:val="99"/>
    <w:semiHidden/>
    <w:unhideWhenUsed/>
    <w:rsid w:val="00C349A8"/>
    <w:pPr>
      <w:spacing w:after="0" w:line="240" w:lineRule="auto"/>
    </w:pPr>
    <w:rPr>
      <w:sz w:val="20"/>
      <w:szCs w:val="20"/>
    </w:rPr>
  </w:style>
  <w:style w:type="character" w:customStyle="1" w:styleId="HTMLAddressChar">
    <w:name w:val="HTML Address Char"/>
    <w:basedOn w:val="DefaultParagraphFont"/>
    <w:link w:val="HTMLAddress"/>
    <w:uiPriority w:val="99"/>
    <w:semiHidden/>
    <w:rsid w:val="00C349A8"/>
    <w:rPr>
      <w:i/>
      <w:iCs/>
      <w:lang w:val="en-GB"/>
    </w:rPr>
  </w:style>
  <w:style w:type="paragraph" w:styleId="HTMLAddress">
    <w:name w:val="HTML Address"/>
    <w:basedOn w:val="Normal"/>
    <w:link w:val="HTMLAddressChar"/>
    <w:uiPriority w:val="99"/>
    <w:semiHidden/>
    <w:unhideWhenUsed/>
    <w:rsid w:val="00C349A8"/>
    <w:pPr>
      <w:spacing w:after="0" w:line="240" w:lineRule="auto"/>
    </w:pPr>
    <w:rPr>
      <w:i/>
      <w:iCs/>
    </w:rPr>
  </w:style>
  <w:style w:type="character" w:customStyle="1" w:styleId="HTMLPreformattedChar">
    <w:name w:val="HTML Preformatted Char"/>
    <w:basedOn w:val="DefaultParagraphFont"/>
    <w:link w:val="HTMLPreformatted"/>
    <w:uiPriority w:val="99"/>
    <w:semiHidden/>
    <w:rsid w:val="00C349A8"/>
    <w:rPr>
      <w:rFonts w:ascii="Consolas" w:hAnsi="Consolas"/>
      <w:sz w:val="20"/>
      <w:szCs w:val="20"/>
      <w:lang w:val="en-GB"/>
    </w:rPr>
  </w:style>
  <w:style w:type="paragraph" w:styleId="HTMLPreformatted">
    <w:name w:val="HTML Preformatted"/>
    <w:basedOn w:val="Normal"/>
    <w:link w:val="HTMLPreformattedChar"/>
    <w:uiPriority w:val="99"/>
    <w:semiHidden/>
    <w:unhideWhenUsed/>
    <w:rsid w:val="00C349A8"/>
    <w:pPr>
      <w:spacing w:after="0" w:line="240" w:lineRule="auto"/>
    </w:pPr>
    <w:rPr>
      <w:rFonts w:ascii="Consolas" w:hAnsi="Consolas"/>
      <w:sz w:val="20"/>
      <w:szCs w:val="20"/>
    </w:rPr>
  </w:style>
  <w:style w:type="paragraph" w:styleId="Index1">
    <w:name w:val="index 1"/>
    <w:basedOn w:val="Normal"/>
    <w:next w:val="Normal"/>
    <w:autoRedefine/>
    <w:uiPriority w:val="99"/>
    <w:semiHidden/>
    <w:unhideWhenUsed/>
    <w:rsid w:val="00C349A8"/>
    <w:pPr>
      <w:spacing w:after="0" w:line="240" w:lineRule="auto"/>
      <w:ind w:left="220" w:hanging="220"/>
    </w:pPr>
  </w:style>
  <w:style w:type="paragraph" w:styleId="IntenseQuote">
    <w:name w:val="Intense Quote"/>
    <w:basedOn w:val="Normal"/>
    <w:next w:val="Normal"/>
    <w:link w:val="IntenseQuoteChar"/>
    <w:uiPriority w:val="30"/>
    <w:qFormat/>
    <w:rsid w:val="00C349A8"/>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IntenseQuoteChar">
    <w:name w:val="Intense Quote Char"/>
    <w:basedOn w:val="DefaultParagraphFont"/>
    <w:link w:val="IntenseQuote"/>
    <w:uiPriority w:val="30"/>
    <w:rsid w:val="00C349A8"/>
    <w:rPr>
      <w:i/>
      <w:iCs/>
      <w:color w:val="4F81BD" w:themeColor="accent1"/>
      <w:lang w:val="en-GB"/>
    </w:rPr>
  </w:style>
  <w:style w:type="paragraph" w:styleId="List">
    <w:name w:val="List"/>
    <w:basedOn w:val="Normal"/>
    <w:uiPriority w:val="99"/>
    <w:semiHidden/>
    <w:unhideWhenUsed/>
    <w:rsid w:val="00C349A8"/>
    <w:pPr>
      <w:ind w:left="360" w:hanging="360"/>
      <w:contextualSpacing/>
    </w:pPr>
  </w:style>
  <w:style w:type="paragraph" w:styleId="ListBullet">
    <w:name w:val="List Bullet"/>
    <w:basedOn w:val="Normal"/>
    <w:uiPriority w:val="99"/>
    <w:semiHidden/>
    <w:unhideWhenUsed/>
    <w:rsid w:val="00C349A8"/>
    <w:pPr>
      <w:numPr>
        <w:numId w:val="17"/>
      </w:numPr>
      <w:contextualSpacing/>
    </w:pPr>
  </w:style>
  <w:style w:type="paragraph" w:styleId="ListBullet2">
    <w:name w:val="List Bullet 2"/>
    <w:basedOn w:val="Normal"/>
    <w:uiPriority w:val="99"/>
    <w:semiHidden/>
    <w:unhideWhenUsed/>
    <w:rsid w:val="00C349A8"/>
    <w:pPr>
      <w:numPr>
        <w:numId w:val="18"/>
      </w:numPr>
      <w:contextualSpacing/>
    </w:pPr>
  </w:style>
  <w:style w:type="paragraph" w:styleId="ListBullet3">
    <w:name w:val="List Bullet 3"/>
    <w:basedOn w:val="Normal"/>
    <w:uiPriority w:val="99"/>
    <w:semiHidden/>
    <w:unhideWhenUsed/>
    <w:rsid w:val="00C349A8"/>
    <w:pPr>
      <w:numPr>
        <w:numId w:val="19"/>
      </w:numPr>
      <w:contextualSpacing/>
    </w:pPr>
  </w:style>
  <w:style w:type="paragraph" w:styleId="ListBullet4">
    <w:name w:val="List Bullet 4"/>
    <w:basedOn w:val="Normal"/>
    <w:uiPriority w:val="99"/>
    <w:semiHidden/>
    <w:unhideWhenUsed/>
    <w:rsid w:val="00C349A8"/>
    <w:pPr>
      <w:numPr>
        <w:numId w:val="20"/>
      </w:numPr>
      <w:contextualSpacing/>
    </w:pPr>
  </w:style>
  <w:style w:type="paragraph" w:styleId="ListBullet5">
    <w:name w:val="List Bullet 5"/>
    <w:basedOn w:val="Normal"/>
    <w:uiPriority w:val="99"/>
    <w:semiHidden/>
    <w:unhideWhenUsed/>
    <w:rsid w:val="00C349A8"/>
    <w:pPr>
      <w:numPr>
        <w:numId w:val="21"/>
      </w:numPr>
      <w:contextualSpacing/>
    </w:pPr>
  </w:style>
  <w:style w:type="paragraph" w:styleId="ListNumber">
    <w:name w:val="List Number"/>
    <w:basedOn w:val="Normal"/>
    <w:uiPriority w:val="99"/>
    <w:semiHidden/>
    <w:unhideWhenUsed/>
    <w:rsid w:val="00C349A8"/>
    <w:pPr>
      <w:numPr>
        <w:numId w:val="22"/>
      </w:numPr>
      <w:contextualSpacing/>
    </w:pPr>
  </w:style>
  <w:style w:type="paragraph" w:styleId="ListNumber2">
    <w:name w:val="List Number 2"/>
    <w:basedOn w:val="Normal"/>
    <w:uiPriority w:val="99"/>
    <w:semiHidden/>
    <w:unhideWhenUsed/>
    <w:rsid w:val="00C349A8"/>
    <w:pPr>
      <w:numPr>
        <w:numId w:val="23"/>
      </w:numPr>
      <w:contextualSpacing/>
    </w:pPr>
  </w:style>
  <w:style w:type="paragraph" w:styleId="ListNumber3">
    <w:name w:val="List Number 3"/>
    <w:basedOn w:val="Normal"/>
    <w:uiPriority w:val="99"/>
    <w:semiHidden/>
    <w:unhideWhenUsed/>
    <w:rsid w:val="00C349A8"/>
    <w:pPr>
      <w:numPr>
        <w:numId w:val="24"/>
      </w:numPr>
      <w:contextualSpacing/>
    </w:pPr>
  </w:style>
  <w:style w:type="paragraph" w:styleId="ListNumber4">
    <w:name w:val="List Number 4"/>
    <w:basedOn w:val="Normal"/>
    <w:uiPriority w:val="99"/>
    <w:semiHidden/>
    <w:unhideWhenUsed/>
    <w:rsid w:val="00C349A8"/>
    <w:pPr>
      <w:numPr>
        <w:numId w:val="25"/>
      </w:numPr>
      <w:contextualSpacing/>
    </w:pPr>
  </w:style>
  <w:style w:type="paragraph" w:styleId="ListNumber5">
    <w:name w:val="List Number 5"/>
    <w:basedOn w:val="Normal"/>
    <w:uiPriority w:val="99"/>
    <w:semiHidden/>
    <w:unhideWhenUsed/>
    <w:rsid w:val="00C349A8"/>
    <w:pPr>
      <w:numPr>
        <w:numId w:val="26"/>
      </w:numPr>
      <w:contextualSpacing/>
    </w:pPr>
  </w:style>
  <w:style w:type="character" w:customStyle="1" w:styleId="MacroTextChar">
    <w:name w:val="Macro Text Char"/>
    <w:basedOn w:val="DefaultParagraphFont"/>
    <w:link w:val="MacroText"/>
    <w:uiPriority w:val="99"/>
    <w:semiHidden/>
    <w:rsid w:val="00C349A8"/>
    <w:rPr>
      <w:rFonts w:ascii="Consolas" w:hAnsi="Consolas"/>
      <w:sz w:val="20"/>
      <w:szCs w:val="20"/>
      <w:lang w:val="en-GB"/>
    </w:rPr>
  </w:style>
  <w:style w:type="paragraph" w:styleId="MacroText">
    <w:name w:val="macro"/>
    <w:link w:val="MacroTextChar"/>
    <w:uiPriority w:val="99"/>
    <w:semiHidden/>
    <w:unhideWhenUsed/>
    <w:rsid w:val="00C349A8"/>
    <w:pPr>
      <w:tabs>
        <w:tab w:val="left" w:pos="480"/>
        <w:tab w:val="left" w:pos="960"/>
        <w:tab w:val="left" w:pos="1440"/>
        <w:tab w:val="left" w:pos="1920"/>
        <w:tab w:val="left" w:pos="2400"/>
        <w:tab w:val="left" w:pos="2880"/>
        <w:tab w:val="left" w:pos="3360"/>
        <w:tab w:val="left" w:pos="3840"/>
        <w:tab w:val="left" w:pos="4320"/>
      </w:tabs>
      <w:spacing w:after="0"/>
    </w:pPr>
    <w:rPr>
      <w:rFonts w:ascii="Consolas" w:hAnsi="Consolas"/>
      <w:sz w:val="20"/>
      <w:szCs w:val="20"/>
      <w:lang w:val="en-GB"/>
    </w:rPr>
  </w:style>
  <w:style w:type="character" w:customStyle="1" w:styleId="MessageHeaderChar">
    <w:name w:val="Message Header Char"/>
    <w:basedOn w:val="DefaultParagraphFont"/>
    <w:link w:val="MessageHeader"/>
    <w:uiPriority w:val="99"/>
    <w:semiHidden/>
    <w:rsid w:val="00C349A8"/>
    <w:rPr>
      <w:rFonts w:asciiTheme="majorHAnsi" w:eastAsiaTheme="majorEastAsia" w:hAnsiTheme="majorHAnsi" w:cstheme="majorBidi"/>
      <w:sz w:val="24"/>
      <w:szCs w:val="24"/>
      <w:shd w:val="pct20" w:color="auto" w:fill="auto"/>
      <w:lang w:val="en-GB"/>
    </w:rPr>
  </w:style>
  <w:style w:type="paragraph" w:styleId="MessageHeader">
    <w:name w:val="Message Header"/>
    <w:basedOn w:val="Normal"/>
    <w:link w:val="MessageHeaderChar"/>
    <w:uiPriority w:val="99"/>
    <w:semiHidden/>
    <w:unhideWhenUsed/>
    <w:rsid w:val="00C349A8"/>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Cs w:val="24"/>
    </w:rPr>
  </w:style>
  <w:style w:type="paragraph" w:styleId="NormalIndent">
    <w:name w:val="Normal Indent"/>
    <w:basedOn w:val="Normal"/>
    <w:uiPriority w:val="99"/>
    <w:semiHidden/>
    <w:unhideWhenUsed/>
    <w:rsid w:val="00C349A8"/>
    <w:pPr>
      <w:ind w:left="720"/>
    </w:pPr>
  </w:style>
  <w:style w:type="character" w:customStyle="1" w:styleId="NoteHeadingChar">
    <w:name w:val="Note Heading Char"/>
    <w:basedOn w:val="DefaultParagraphFont"/>
    <w:link w:val="NoteHeading"/>
    <w:uiPriority w:val="99"/>
    <w:semiHidden/>
    <w:rsid w:val="00C349A8"/>
    <w:rPr>
      <w:lang w:val="en-GB"/>
    </w:rPr>
  </w:style>
  <w:style w:type="paragraph" w:styleId="NoteHeading">
    <w:name w:val="Note Heading"/>
    <w:basedOn w:val="Normal"/>
    <w:next w:val="Normal"/>
    <w:link w:val="NoteHeadingChar"/>
    <w:uiPriority w:val="99"/>
    <w:semiHidden/>
    <w:unhideWhenUsed/>
    <w:rsid w:val="00C349A8"/>
    <w:pPr>
      <w:spacing w:after="0" w:line="240" w:lineRule="auto"/>
    </w:pPr>
  </w:style>
  <w:style w:type="character" w:customStyle="1" w:styleId="PlainTextChar">
    <w:name w:val="Plain Text Char"/>
    <w:basedOn w:val="DefaultParagraphFont"/>
    <w:link w:val="PlainText"/>
    <w:uiPriority w:val="99"/>
    <w:semiHidden/>
    <w:rsid w:val="00C349A8"/>
    <w:rPr>
      <w:rFonts w:ascii="Consolas" w:hAnsi="Consolas"/>
      <w:sz w:val="21"/>
      <w:szCs w:val="21"/>
      <w:lang w:val="en-GB"/>
    </w:rPr>
  </w:style>
  <w:style w:type="paragraph" w:styleId="PlainText">
    <w:name w:val="Plain Text"/>
    <w:basedOn w:val="Normal"/>
    <w:link w:val="PlainTextChar"/>
    <w:uiPriority w:val="99"/>
    <w:semiHidden/>
    <w:unhideWhenUsed/>
    <w:rsid w:val="00C349A8"/>
    <w:pPr>
      <w:spacing w:after="0" w:line="240" w:lineRule="auto"/>
    </w:pPr>
    <w:rPr>
      <w:rFonts w:ascii="Consolas" w:hAnsi="Consolas"/>
      <w:sz w:val="21"/>
      <w:szCs w:val="21"/>
    </w:rPr>
  </w:style>
  <w:style w:type="paragraph" w:styleId="Quote">
    <w:name w:val="Quote"/>
    <w:basedOn w:val="Normal"/>
    <w:next w:val="Normal"/>
    <w:link w:val="QuoteChar"/>
    <w:uiPriority w:val="29"/>
    <w:qFormat/>
    <w:rsid w:val="00C349A8"/>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C349A8"/>
    <w:rPr>
      <w:i/>
      <w:iCs/>
      <w:color w:val="404040" w:themeColor="text1" w:themeTint="BF"/>
      <w:lang w:val="en-GB"/>
    </w:rPr>
  </w:style>
  <w:style w:type="character" w:customStyle="1" w:styleId="SalutationChar">
    <w:name w:val="Salutation Char"/>
    <w:basedOn w:val="DefaultParagraphFont"/>
    <w:link w:val="Salutation"/>
    <w:uiPriority w:val="99"/>
    <w:semiHidden/>
    <w:rsid w:val="00C349A8"/>
    <w:rPr>
      <w:lang w:val="en-GB"/>
    </w:rPr>
  </w:style>
  <w:style w:type="paragraph" w:styleId="Salutation">
    <w:name w:val="Salutation"/>
    <w:basedOn w:val="Normal"/>
    <w:next w:val="Normal"/>
    <w:link w:val="SalutationChar"/>
    <w:uiPriority w:val="99"/>
    <w:semiHidden/>
    <w:unhideWhenUsed/>
    <w:rsid w:val="00C349A8"/>
  </w:style>
  <w:style w:type="character" w:customStyle="1" w:styleId="SignatureChar">
    <w:name w:val="Signature Char"/>
    <w:basedOn w:val="DefaultParagraphFont"/>
    <w:link w:val="Signature"/>
    <w:uiPriority w:val="99"/>
    <w:semiHidden/>
    <w:rsid w:val="00C349A8"/>
    <w:rPr>
      <w:lang w:val="en-GB"/>
    </w:rPr>
  </w:style>
  <w:style w:type="paragraph" w:styleId="Signature">
    <w:name w:val="Signature"/>
    <w:basedOn w:val="Normal"/>
    <w:link w:val="SignatureChar"/>
    <w:uiPriority w:val="99"/>
    <w:semiHidden/>
    <w:unhideWhenUsed/>
    <w:rsid w:val="00C349A8"/>
    <w:pPr>
      <w:spacing w:after="0" w:line="240" w:lineRule="auto"/>
      <w:ind w:left="4320"/>
    </w:pPr>
  </w:style>
  <w:style w:type="paragraph" w:styleId="Subtitle">
    <w:name w:val="Subtitle"/>
    <w:basedOn w:val="Normal"/>
    <w:next w:val="Normal"/>
    <w:link w:val="SubtitleChar"/>
    <w:uiPriority w:val="11"/>
    <w:qFormat/>
    <w:rsid w:val="00C349A8"/>
    <w:pPr>
      <w:numPr>
        <w:ilvl w:val="1"/>
      </w:numPr>
      <w:spacing w:after="160"/>
    </w:pPr>
    <w:rPr>
      <w:color w:val="5A5A5A" w:themeColor="text1" w:themeTint="A5"/>
      <w:spacing w:val="15"/>
    </w:rPr>
  </w:style>
  <w:style w:type="character" w:customStyle="1" w:styleId="SubtitleChar">
    <w:name w:val="Subtitle Char"/>
    <w:basedOn w:val="DefaultParagraphFont"/>
    <w:link w:val="Subtitle"/>
    <w:uiPriority w:val="11"/>
    <w:rsid w:val="00C349A8"/>
    <w:rPr>
      <w:color w:val="5A5A5A" w:themeColor="text1" w:themeTint="A5"/>
      <w:spacing w:val="15"/>
      <w:lang w:val="en-GB"/>
    </w:rPr>
  </w:style>
  <w:style w:type="paragraph" w:styleId="Title">
    <w:name w:val="Title"/>
    <w:basedOn w:val="Normal"/>
    <w:next w:val="Normal"/>
    <w:link w:val="TitleChar"/>
    <w:uiPriority w:val="10"/>
    <w:qFormat/>
    <w:rsid w:val="00C349A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349A8"/>
    <w:rPr>
      <w:rFonts w:asciiTheme="majorHAnsi" w:eastAsiaTheme="majorEastAsia" w:hAnsiTheme="majorHAnsi" w:cstheme="majorBidi"/>
      <w:spacing w:val="-10"/>
      <w:kern w:val="28"/>
      <w:sz w:val="56"/>
      <w:szCs w:val="56"/>
      <w:lang w:val="en-GB"/>
    </w:rPr>
  </w:style>
  <w:style w:type="character" w:customStyle="1" w:styleId="UnresolvedMention1">
    <w:name w:val="Unresolved Mention1"/>
    <w:basedOn w:val="DefaultParagraphFont"/>
    <w:uiPriority w:val="99"/>
    <w:semiHidden/>
    <w:unhideWhenUsed/>
    <w:rsid w:val="00F712F6"/>
    <w:rPr>
      <w:color w:val="605E5C"/>
      <w:shd w:val="clear" w:color="auto" w:fill="E1DFDD"/>
    </w:rPr>
  </w:style>
  <w:style w:type="character" w:styleId="CommentReference">
    <w:name w:val="annotation reference"/>
    <w:basedOn w:val="DefaultParagraphFont"/>
    <w:uiPriority w:val="99"/>
    <w:semiHidden/>
    <w:unhideWhenUsed/>
    <w:rsid w:val="003D3757"/>
    <w:rPr>
      <w:sz w:val="16"/>
      <w:szCs w:val="16"/>
    </w:rPr>
  </w:style>
  <w:style w:type="paragraph" w:customStyle="1" w:styleId="4DNote">
    <w:name w:val="4D Note"/>
    <w:basedOn w:val="Normal"/>
    <w:link w:val="4DNoteChar"/>
    <w:qFormat/>
    <w:rsid w:val="009E3808"/>
    <w:pPr>
      <w:numPr>
        <w:numId w:val="33"/>
      </w:numPr>
      <w:pBdr>
        <w:top w:val="dotted" w:sz="6" w:space="1" w:color="9C0000"/>
        <w:left w:val="dotted" w:sz="6" w:space="4" w:color="9C0000"/>
        <w:bottom w:val="dotted" w:sz="6" w:space="1" w:color="9C0000"/>
        <w:right w:val="dotted" w:sz="6" w:space="4" w:color="9C0000"/>
      </w:pBdr>
      <w:shd w:val="clear" w:color="auto" w:fill="D9D9D9" w:themeFill="background1" w:themeFillShade="D9"/>
      <w:spacing w:after="0" w:line="240" w:lineRule="auto"/>
      <w:jc w:val="both"/>
    </w:pPr>
    <w:rPr>
      <w:lang w:val="en-AU"/>
    </w:rPr>
  </w:style>
  <w:style w:type="character" w:customStyle="1" w:styleId="4DNoteChar">
    <w:name w:val="4D Note Char"/>
    <w:basedOn w:val="DefaultParagraphFont"/>
    <w:link w:val="4DNote"/>
    <w:rsid w:val="009E3808"/>
    <w:rPr>
      <w:shd w:val="clear" w:color="auto" w:fill="D9D9D9" w:themeFill="background1" w:themeFillShade="D9"/>
      <w:lang w:val="en-AU"/>
    </w:rPr>
  </w:style>
  <w:style w:type="table" w:styleId="ListTable3">
    <w:name w:val="List Table 3"/>
    <w:basedOn w:val="TableNormal"/>
    <w:uiPriority w:val="48"/>
    <w:rsid w:val="00B02875"/>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character" w:customStyle="1" w:styleId="CommentTextChar1">
    <w:name w:val="Comment Text Char1"/>
    <w:basedOn w:val="DefaultParagraphFont"/>
    <w:uiPriority w:val="99"/>
    <w:semiHidden/>
    <w:rsid w:val="002341B8"/>
    <w:rPr>
      <w:sz w:val="20"/>
      <w:szCs w:val="20"/>
    </w:rPr>
  </w:style>
  <w:style w:type="paragraph" w:customStyle="1" w:styleId="Code">
    <w:name w:val="Code"/>
    <w:basedOn w:val="Normal"/>
    <w:link w:val="CodeChar"/>
    <w:qFormat/>
    <w:rsid w:val="002341B8"/>
    <w:pPr>
      <w:pBdr>
        <w:top w:val="dotted" w:sz="6" w:space="6" w:color="9C0000"/>
        <w:left w:val="dotted" w:sz="6" w:space="6" w:color="9C0000"/>
        <w:bottom w:val="dotted" w:sz="6" w:space="6" w:color="9C0000"/>
        <w:right w:val="dotted" w:sz="6" w:space="6" w:color="9C0000"/>
      </w:pBdr>
      <w:shd w:val="clear" w:color="auto" w:fill="D9D9D9"/>
      <w:spacing w:after="0" w:line="240" w:lineRule="auto"/>
      <w:ind w:left="90" w:right="99"/>
      <w:jc w:val="both"/>
    </w:pPr>
    <w:rPr>
      <w:rFonts w:ascii="Courier New" w:eastAsia="Calibri" w:hAnsi="Courier New" w:cs="Times New Roman"/>
      <w:sz w:val="18"/>
      <w:szCs w:val="20"/>
      <w:lang w:val="en-AU" w:eastAsia="en-NZ"/>
    </w:rPr>
  </w:style>
  <w:style w:type="character" w:customStyle="1" w:styleId="CodeChar">
    <w:name w:val="Code Char"/>
    <w:basedOn w:val="DefaultParagraphFont"/>
    <w:link w:val="Code"/>
    <w:rsid w:val="002341B8"/>
    <w:rPr>
      <w:rFonts w:ascii="Courier New" w:eastAsia="Calibri" w:hAnsi="Courier New" w:cs="Times New Roman"/>
      <w:sz w:val="18"/>
      <w:szCs w:val="20"/>
      <w:shd w:val="clear" w:color="auto" w:fill="D9D9D9"/>
      <w:lang w:val="en-AU" w:eastAsia="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49147166">
      <w:bodyDiv w:val="1"/>
      <w:marLeft w:val="0"/>
      <w:marRight w:val="0"/>
      <w:marTop w:val="0"/>
      <w:marBottom w:val="0"/>
      <w:divBdr>
        <w:top w:val="none" w:sz="0" w:space="0" w:color="auto"/>
        <w:left w:val="none" w:sz="0" w:space="0" w:color="auto"/>
        <w:bottom w:val="none" w:sz="0" w:space="0" w:color="auto"/>
        <w:right w:val="none" w:sz="0" w:space="0" w:color="auto"/>
      </w:divBdr>
    </w:div>
    <w:div w:id="584412973">
      <w:bodyDiv w:val="1"/>
      <w:marLeft w:val="0"/>
      <w:marRight w:val="0"/>
      <w:marTop w:val="0"/>
      <w:marBottom w:val="0"/>
      <w:divBdr>
        <w:top w:val="none" w:sz="0" w:space="0" w:color="auto"/>
        <w:left w:val="none" w:sz="0" w:space="0" w:color="auto"/>
        <w:bottom w:val="none" w:sz="0" w:space="0" w:color="auto"/>
        <w:right w:val="none" w:sz="0" w:space="0" w:color="auto"/>
      </w:divBdr>
      <w:divsChild>
        <w:div w:id="1873691950">
          <w:marLeft w:val="0"/>
          <w:marRight w:val="0"/>
          <w:marTop w:val="0"/>
          <w:marBottom w:val="0"/>
          <w:divBdr>
            <w:top w:val="none" w:sz="0" w:space="0" w:color="auto"/>
            <w:left w:val="none" w:sz="0" w:space="0" w:color="auto"/>
            <w:bottom w:val="none" w:sz="0" w:space="0" w:color="auto"/>
            <w:right w:val="none" w:sz="0" w:space="0" w:color="auto"/>
          </w:divBdr>
        </w:div>
      </w:divsChild>
    </w:div>
    <w:div w:id="850948389">
      <w:bodyDiv w:val="1"/>
      <w:marLeft w:val="0"/>
      <w:marRight w:val="0"/>
      <w:marTop w:val="0"/>
      <w:marBottom w:val="0"/>
      <w:divBdr>
        <w:top w:val="none" w:sz="0" w:space="0" w:color="auto"/>
        <w:left w:val="none" w:sz="0" w:space="0" w:color="auto"/>
        <w:bottom w:val="none" w:sz="0" w:space="0" w:color="auto"/>
        <w:right w:val="none" w:sz="0" w:space="0" w:color="auto"/>
      </w:divBdr>
    </w:div>
    <w:div w:id="1058672436">
      <w:bodyDiv w:val="1"/>
      <w:marLeft w:val="0"/>
      <w:marRight w:val="0"/>
      <w:marTop w:val="0"/>
      <w:marBottom w:val="0"/>
      <w:divBdr>
        <w:top w:val="none" w:sz="0" w:space="0" w:color="auto"/>
        <w:left w:val="none" w:sz="0" w:space="0" w:color="auto"/>
        <w:bottom w:val="none" w:sz="0" w:space="0" w:color="auto"/>
        <w:right w:val="none" w:sz="0" w:space="0" w:color="auto"/>
      </w:divBdr>
    </w:div>
    <w:div w:id="1315599502">
      <w:bodyDiv w:val="1"/>
      <w:marLeft w:val="0"/>
      <w:marRight w:val="0"/>
      <w:marTop w:val="0"/>
      <w:marBottom w:val="0"/>
      <w:divBdr>
        <w:top w:val="none" w:sz="0" w:space="0" w:color="auto"/>
        <w:left w:val="none" w:sz="0" w:space="0" w:color="auto"/>
        <w:bottom w:val="none" w:sz="0" w:space="0" w:color="auto"/>
        <w:right w:val="none" w:sz="0" w:space="0" w:color="auto"/>
      </w:divBdr>
    </w:div>
    <w:div w:id="1397389675">
      <w:bodyDiv w:val="1"/>
      <w:marLeft w:val="0"/>
      <w:marRight w:val="0"/>
      <w:marTop w:val="0"/>
      <w:marBottom w:val="0"/>
      <w:divBdr>
        <w:top w:val="none" w:sz="0" w:space="0" w:color="auto"/>
        <w:left w:val="none" w:sz="0" w:space="0" w:color="auto"/>
        <w:bottom w:val="none" w:sz="0" w:space="0" w:color="auto"/>
        <w:right w:val="none" w:sz="0" w:space="0" w:color="auto"/>
      </w:divBdr>
    </w:div>
    <w:div w:id="1632203215">
      <w:bodyDiv w:val="1"/>
      <w:marLeft w:val="0"/>
      <w:marRight w:val="0"/>
      <w:marTop w:val="0"/>
      <w:marBottom w:val="0"/>
      <w:divBdr>
        <w:top w:val="none" w:sz="0" w:space="0" w:color="auto"/>
        <w:left w:val="none" w:sz="0" w:space="0" w:color="auto"/>
        <w:bottom w:val="none" w:sz="0" w:space="0" w:color="auto"/>
        <w:right w:val="none" w:sz="0" w:space="0" w:color="auto"/>
      </w:divBdr>
    </w:div>
    <w:div w:id="1903297054">
      <w:bodyDiv w:val="1"/>
      <w:marLeft w:val="0"/>
      <w:marRight w:val="0"/>
      <w:marTop w:val="0"/>
      <w:marBottom w:val="0"/>
      <w:divBdr>
        <w:top w:val="none" w:sz="0" w:space="0" w:color="auto"/>
        <w:left w:val="none" w:sz="0" w:space="0" w:color="auto"/>
        <w:bottom w:val="none" w:sz="0" w:space="0" w:color="auto"/>
        <w:right w:val="none" w:sz="0" w:space="0" w:color="auto"/>
      </w:divBdr>
    </w:div>
    <w:div w:id="2073700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4dsystems.com.au/products/accessories" TargetMode="External"/><Relationship Id="rId18" Type="http://schemas.openxmlformats.org/officeDocument/2006/relationships/image" Target="media/image7.png"/><Relationship Id="rId26" Type="http://schemas.openxmlformats.org/officeDocument/2006/relationships/image" Target="media/image12.png"/><Relationship Id="rId39" Type="http://schemas.openxmlformats.org/officeDocument/2006/relationships/image" Target="media/image25.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image" Target="media/image20.png"/><Relationship Id="rId42" Type="http://schemas.openxmlformats.org/officeDocument/2006/relationships/image" Target="media/image28.png"/><Relationship Id="rId47" Type="http://schemas.openxmlformats.org/officeDocument/2006/relationships/image" Target="media/image33.png"/><Relationship Id="rId50"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4dsystems.com.au/products/accessories" TargetMode="External"/><Relationship Id="rId17" Type="http://schemas.openxmlformats.org/officeDocument/2006/relationships/image" Target="media/image6.png"/><Relationship Id="rId25" Type="http://schemas.microsoft.com/office/2016/09/relationships/commentsIds" Target="commentsIds.xml"/><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2.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29" Type="http://schemas.openxmlformats.org/officeDocument/2006/relationships/image" Target="media/image15.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4dsystems.com.au/products/4d-intelligent-hmi-display-modules/gen4-hmi-display-modules" TargetMode="External"/><Relationship Id="rId24" Type="http://schemas.microsoft.com/office/2011/relationships/commentsExtended" Target="commentsExtended.xml"/><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comments" Target="comments.xml"/><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header" Target="header1.xml"/><Relationship Id="rId10" Type="http://schemas.openxmlformats.org/officeDocument/2006/relationships/footer" Target="footer1.xml"/><Relationship Id="rId19" Type="http://schemas.openxmlformats.org/officeDocument/2006/relationships/image" Target="media/image8.png"/><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png"/><Relationship Id="rId14" Type="http://schemas.openxmlformats.org/officeDocument/2006/relationships/hyperlink" Target="https://4dsystems.com.au/workshop4" TargetMode="External"/><Relationship Id="rId22" Type="http://schemas.openxmlformats.org/officeDocument/2006/relationships/image" Target="media/image11.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image" Target="media/image34.png"/><Relationship Id="rId8" Type="http://schemas.openxmlformats.org/officeDocument/2006/relationships/image" Target="media/image2.jpeg"/><Relationship Id="rId51" Type="http://schemas.microsoft.com/office/2011/relationships/people" Target="people.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D:\4d%20systems%20philippines\4d%20systems\GPIO%20control%20app%20note\GPIObusLED\App%20Notes-Template-New%20Format2.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514C020-5310-4490-873F-4CBB4DCFCC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App Notes-Template-New Format2.dotm</Template>
  <TotalTime>1</TotalTime>
  <Pages>12</Pages>
  <Words>1693</Words>
  <Characters>9654</Characters>
  <Application>Microsoft Office Word</Application>
  <DocSecurity>0</DocSecurity>
  <Lines>80</Lines>
  <Paragraphs>22</Paragraphs>
  <ScaleCrop>false</ScaleCrop>
  <HeadingPairs>
    <vt:vector size="6" baseType="variant">
      <vt:variant>
        <vt:lpstr>Title</vt:lpstr>
      </vt:variant>
      <vt:variant>
        <vt:i4>1</vt:i4>
      </vt:variant>
      <vt:variant>
        <vt:lpstr>Titre</vt:lpstr>
      </vt:variant>
      <vt:variant>
        <vt:i4>1</vt:i4>
      </vt:variant>
      <vt:variant>
        <vt:lpstr>Titres</vt:lpstr>
      </vt:variant>
      <vt:variant>
        <vt:i4>9</vt:i4>
      </vt:variant>
    </vt:vector>
  </HeadingPairs>
  <TitlesOfParts>
    <vt:vector size="11" baseType="lpstr">
      <vt:lpstr>ViSi Genie: Custom Digits</vt:lpstr>
      <vt:lpstr/>
      <vt:lpstr>Description</vt:lpstr>
      <vt:lpstr>Content</vt:lpstr>
      <vt:lpstr>Application Overview</vt:lpstr>
      <vt:lpstr>Setup Procedure</vt:lpstr>
      <vt:lpstr>Simulation Procedure</vt:lpstr>
      <vt:lpstr>    Become Familiar with the 4D-ViSi Environment</vt:lpstr>
      <vt:lpstr>    Create a 4D-ViSi Program File</vt:lpstr>
      <vt:lpstr>Proprietary Information</vt:lpstr>
      <vt:lpstr>Disclaimer of Warranties &amp; Limitation of Liability</vt:lpstr>
    </vt:vector>
  </TitlesOfParts>
  <Company>Hewlett-Packard</Company>
  <LinksUpToDate>false</LinksUpToDate>
  <CharactersWithSpaces>11325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ViSi Genie: Custom Digits</dc:title>
  <dc:subject/>
  <dc:creator>4D Systems;Juniel Cruz</dc:creator>
  <cp:keywords>Custom Digits;ViSi Genie</cp:keywords>
  <dc:description/>
  <cp:lastModifiedBy>Sherwin Macabio</cp:lastModifiedBy>
  <cp:revision>2</cp:revision>
  <cp:lastPrinted>2020-02-27T06:08:00Z</cp:lastPrinted>
  <dcterms:created xsi:type="dcterms:W3CDTF">2020-05-19T03:01:00Z</dcterms:created>
  <dcterms:modified xsi:type="dcterms:W3CDTF">2020-05-19T03:01:00Z</dcterms:modified>
</cp:coreProperties>
</file>